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011778" w14:textId="77777777" w:rsidR="00270092" w:rsidRPr="00791006" w:rsidRDefault="00270092" w:rsidP="00270092">
      <w:pPr>
        <w:rPr>
          <w:rFonts w:asciiTheme="majorHAnsi" w:hAnsiTheme="majorHAnsi" w:cstheme="majorHAnsi"/>
          <w:noProof/>
          <w:lang w:val="tr-TR"/>
        </w:rPr>
      </w:pPr>
      <w:r w:rsidRPr="00791006">
        <w:rPr>
          <w:rFonts w:asciiTheme="majorHAnsi" w:hAnsiTheme="majorHAnsi" w:cstheme="majorHAnsi"/>
          <w:noProof/>
          <w:lang w:val="tr-TR" w:eastAsia="tr-TR"/>
        </w:rPr>
        <w:drawing>
          <wp:inline distT="0" distB="0" distL="0" distR="0" wp14:anchorId="4CF1F7F7" wp14:editId="79C28B01">
            <wp:extent cx="5943600" cy="1376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376680"/>
                    </a:xfrm>
                    <a:prstGeom prst="rect">
                      <a:avLst/>
                    </a:prstGeom>
                    <a:noFill/>
                    <a:ln>
                      <a:noFill/>
                    </a:ln>
                  </pic:spPr>
                </pic:pic>
              </a:graphicData>
            </a:graphic>
          </wp:inline>
        </w:drawing>
      </w:r>
    </w:p>
    <w:p w14:paraId="4EEE0D97" w14:textId="77777777" w:rsidR="00270092" w:rsidRPr="00791006" w:rsidRDefault="00270092" w:rsidP="00270092">
      <w:pPr>
        <w:rPr>
          <w:rFonts w:asciiTheme="majorHAnsi" w:hAnsiTheme="majorHAnsi" w:cstheme="majorHAnsi"/>
          <w:noProof/>
          <w:lang w:val="tr-TR"/>
        </w:rPr>
      </w:pPr>
    </w:p>
    <w:p w14:paraId="1D8C4023" w14:textId="77777777" w:rsidR="00270092" w:rsidRPr="00791006" w:rsidRDefault="00270092" w:rsidP="00270092">
      <w:pPr>
        <w:rPr>
          <w:rFonts w:asciiTheme="majorHAnsi" w:hAnsiTheme="majorHAnsi" w:cstheme="majorHAnsi"/>
          <w:noProof/>
          <w:lang w:val="tr-TR"/>
        </w:rPr>
      </w:pPr>
    </w:p>
    <w:p w14:paraId="28852FDF" w14:textId="77777777" w:rsidR="00270092" w:rsidRPr="00791006" w:rsidRDefault="00270092" w:rsidP="00270092">
      <w:pPr>
        <w:rPr>
          <w:rFonts w:asciiTheme="majorHAnsi" w:hAnsiTheme="majorHAnsi" w:cstheme="majorHAnsi"/>
          <w:noProof/>
          <w:lang w:val="tr-TR"/>
        </w:rPr>
      </w:pPr>
    </w:p>
    <w:p w14:paraId="188A377C" w14:textId="77777777" w:rsidR="00270092" w:rsidRPr="00B97279" w:rsidRDefault="00270092" w:rsidP="00023B81">
      <w:pPr>
        <w:pStyle w:val="TaslakYaz"/>
      </w:pPr>
    </w:p>
    <w:p w14:paraId="097F4FBD" w14:textId="77777777" w:rsidR="00270092" w:rsidRPr="00791006" w:rsidRDefault="00270092" w:rsidP="00270092">
      <w:pPr>
        <w:rPr>
          <w:rFonts w:asciiTheme="majorHAnsi" w:hAnsiTheme="majorHAnsi" w:cstheme="majorHAnsi"/>
          <w:noProof/>
          <w:lang w:val="tr-TR"/>
        </w:rPr>
      </w:pPr>
    </w:p>
    <w:p w14:paraId="7422C845" w14:textId="77777777" w:rsidR="00270092" w:rsidRPr="00791006" w:rsidRDefault="00270092" w:rsidP="00270092">
      <w:pPr>
        <w:rPr>
          <w:rFonts w:asciiTheme="majorHAnsi" w:hAnsiTheme="majorHAnsi" w:cstheme="majorHAnsi"/>
          <w:noProof/>
          <w:lang w:val="tr-TR"/>
        </w:rPr>
      </w:pPr>
    </w:p>
    <w:p w14:paraId="7569EB43" w14:textId="77777777" w:rsidR="00270092" w:rsidRPr="00791006" w:rsidRDefault="00270092" w:rsidP="00270092">
      <w:pPr>
        <w:rPr>
          <w:rFonts w:asciiTheme="majorHAnsi" w:hAnsiTheme="majorHAnsi" w:cstheme="majorHAnsi"/>
          <w:noProof/>
          <w:lang w:val="tr-TR"/>
        </w:rPr>
      </w:pPr>
    </w:p>
    <w:p w14:paraId="7B734E44" w14:textId="77777777" w:rsidR="00270092" w:rsidRPr="00791006" w:rsidRDefault="00270092" w:rsidP="00270092">
      <w:pPr>
        <w:rPr>
          <w:rFonts w:asciiTheme="majorHAnsi" w:hAnsiTheme="majorHAnsi" w:cstheme="majorHAnsi"/>
          <w:noProof/>
          <w:lang w:val="tr-TR"/>
        </w:rPr>
      </w:pPr>
    </w:p>
    <w:p w14:paraId="118E7A52" w14:textId="77777777" w:rsidR="00270092" w:rsidRPr="00791006" w:rsidRDefault="00270092" w:rsidP="00270092">
      <w:pPr>
        <w:rPr>
          <w:rFonts w:asciiTheme="majorHAnsi" w:hAnsiTheme="majorHAnsi" w:cstheme="majorHAnsi"/>
          <w:noProof/>
          <w:lang w:val="tr-TR"/>
        </w:rPr>
      </w:pPr>
    </w:p>
    <w:tbl>
      <w:tblPr>
        <w:tblW w:w="5000" w:type="pct"/>
        <w:tblCellMar>
          <w:left w:w="0" w:type="dxa"/>
          <w:right w:w="0" w:type="dxa"/>
        </w:tblCellMar>
        <w:tblLook w:val="04A0" w:firstRow="1" w:lastRow="0" w:firstColumn="1" w:lastColumn="0" w:noHBand="0" w:noVBand="1"/>
      </w:tblPr>
      <w:tblGrid>
        <w:gridCol w:w="9360"/>
      </w:tblGrid>
      <w:tr w:rsidR="00270092" w:rsidRPr="00791006" w14:paraId="5CC4E5F5" w14:textId="77777777" w:rsidTr="00F021C9">
        <w:trPr>
          <w:trHeight w:hRule="exact" w:val="4320"/>
        </w:trPr>
        <w:tc>
          <w:tcPr>
            <w:tcW w:w="9350" w:type="dxa"/>
            <w:shd w:val="clear" w:color="auto" w:fill="44546A" w:themeFill="text2"/>
            <w:vAlign w:val="center"/>
          </w:tcPr>
          <w:p w14:paraId="21F759C2" w14:textId="0279F85C" w:rsidR="00270092" w:rsidRPr="00791006" w:rsidRDefault="00000000" w:rsidP="00F021C9">
            <w:pPr>
              <w:pStyle w:val="AralkYok"/>
              <w:spacing w:before="200" w:line="216" w:lineRule="auto"/>
              <w:ind w:left="720" w:right="720"/>
              <w:jc w:val="center"/>
              <w:rPr>
                <w:rFonts w:asciiTheme="majorHAnsi" w:hAnsiTheme="majorHAnsi" w:cstheme="majorHAnsi"/>
                <w:noProof/>
                <w:color w:val="FFFFFF" w:themeColor="background1"/>
                <w:sz w:val="96"/>
                <w:szCs w:val="96"/>
              </w:rPr>
            </w:pPr>
            <w:sdt>
              <w:sdtPr>
                <w:rPr>
                  <w:rFonts w:asciiTheme="majorHAnsi" w:hAnsiTheme="majorHAnsi" w:cstheme="majorHAnsi"/>
                  <w:noProof/>
                  <w:color w:val="FFFFFF" w:themeColor="background1"/>
                  <w:sz w:val="96"/>
                  <w:szCs w:val="96"/>
                </w:rPr>
                <w:alias w:val="Title"/>
                <w:tag w:val=""/>
                <w:id w:val="739824258"/>
                <w:placeholder>
                  <w:docPart w:val="76423673249F4A1F95E68F7C24946BB3"/>
                </w:placeholder>
                <w:dataBinding w:prefixMappings="xmlns:ns0='http://purl.org/dc/elements/1.1/' xmlns:ns1='http://schemas.openxmlformats.org/package/2006/metadata/core-properties' " w:xpath="/ns1:coreProperties[1]/ns0:title[1]" w:storeItemID="{6C3C8BC8-F283-45AE-878A-BAB7291924A1}"/>
                <w:text/>
              </w:sdtPr>
              <w:sdtContent>
                <w:r w:rsidR="009A5C19">
                  <w:rPr>
                    <w:rFonts w:asciiTheme="majorHAnsi" w:hAnsiTheme="majorHAnsi" w:cstheme="majorHAnsi"/>
                    <w:noProof/>
                    <w:color w:val="FFFFFF" w:themeColor="background1"/>
                    <w:sz w:val="96"/>
                    <w:szCs w:val="96"/>
                  </w:rPr>
                  <w:t>Takdir ve Ödüllendirme Süreci</w:t>
                </w:r>
              </w:sdtContent>
            </w:sdt>
          </w:p>
          <w:p w14:paraId="293B2345" w14:textId="77777777" w:rsidR="00270092" w:rsidRPr="00791006" w:rsidRDefault="00270092" w:rsidP="00F021C9">
            <w:pPr>
              <w:pStyle w:val="AralkYok"/>
              <w:spacing w:before="240"/>
              <w:ind w:left="720" w:right="720"/>
              <w:rPr>
                <w:rFonts w:asciiTheme="majorHAnsi" w:hAnsiTheme="majorHAnsi" w:cstheme="majorHAnsi"/>
                <w:noProof/>
                <w:color w:val="FFFFFF" w:themeColor="background1"/>
                <w:sz w:val="32"/>
                <w:szCs w:val="32"/>
              </w:rPr>
            </w:pPr>
          </w:p>
        </w:tc>
      </w:tr>
      <w:tr w:rsidR="00270092" w:rsidRPr="00791006" w14:paraId="1265DFF6" w14:textId="77777777" w:rsidTr="00F021C9">
        <w:trPr>
          <w:trHeight w:hRule="exact" w:val="720"/>
        </w:trPr>
        <w:tc>
          <w:tcPr>
            <w:tcW w:w="9350" w:type="dxa"/>
            <w:shd w:val="clear" w:color="auto" w:fill="70AD47" w:themeFill="accent6"/>
          </w:tcPr>
          <w:tbl>
            <w:tblPr>
              <w:tblW w:w="5000" w:type="pct"/>
              <w:tblCellMar>
                <w:left w:w="0" w:type="dxa"/>
                <w:right w:w="0" w:type="dxa"/>
              </w:tblCellMar>
              <w:tblLook w:val="04A0" w:firstRow="1" w:lastRow="0" w:firstColumn="1" w:lastColumn="0" w:noHBand="0" w:noVBand="1"/>
              <w:tblDescription w:val="Cover page info"/>
            </w:tblPr>
            <w:tblGrid>
              <w:gridCol w:w="3037"/>
              <w:gridCol w:w="3079"/>
              <w:gridCol w:w="3244"/>
            </w:tblGrid>
            <w:tr w:rsidR="00883A69" w:rsidRPr="00791006" w14:paraId="1B0E1B83" w14:textId="77777777" w:rsidTr="00F021C9">
              <w:trPr>
                <w:trHeight w:hRule="exact" w:val="720"/>
              </w:trPr>
              <w:tc>
                <w:tcPr>
                  <w:tcW w:w="3590" w:type="dxa"/>
                  <w:shd w:val="clear" w:color="auto" w:fill="2E74B5" w:themeFill="accent5" w:themeFillShade="BF"/>
                  <w:vAlign w:val="center"/>
                </w:tcPr>
                <w:p w14:paraId="08B6C452" w14:textId="57D531F4" w:rsidR="00270092" w:rsidRPr="00791006" w:rsidRDefault="00000000" w:rsidP="00F021C9">
                  <w:pPr>
                    <w:pStyle w:val="AralkYok"/>
                    <w:ind w:right="144"/>
                    <w:rPr>
                      <w:rFonts w:asciiTheme="majorHAnsi" w:hAnsiTheme="majorHAnsi" w:cstheme="majorHAnsi"/>
                      <w:noProof/>
                      <w:color w:val="FFFFFF" w:themeColor="background1"/>
                    </w:rPr>
                  </w:pPr>
                  <w:sdt>
                    <w:sdtPr>
                      <w:rPr>
                        <w:rFonts w:asciiTheme="majorHAnsi" w:hAnsiTheme="majorHAnsi" w:cstheme="majorHAnsi"/>
                        <w:noProof/>
                        <w:color w:val="FFFFFF" w:themeColor="background1"/>
                      </w:rPr>
                      <w:alias w:val="Author"/>
                      <w:tag w:val=""/>
                      <w:id w:val="942812742"/>
                      <w:placeholder>
                        <w:docPart w:val="9A3139C2E6D34096B38E58CF5544F104"/>
                      </w:placeholder>
                      <w:dataBinding w:prefixMappings="xmlns:ns0='http://purl.org/dc/elements/1.1/' xmlns:ns1='http://schemas.openxmlformats.org/package/2006/metadata/core-properties' " w:xpath="/ns1:coreProperties[1]/ns0:creator[1]" w:storeItemID="{6C3C8BC8-F283-45AE-878A-BAB7291924A1}"/>
                      <w:text/>
                    </w:sdtPr>
                    <w:sdtContent>
                      <w:r w:rsidR="009A5C19">
                        <w:rPr>
                          <w:rFonts w:asciiTheme="majorHAnsi" w:hAnsiTheme="majorHAnsi" w:cstheme="majorHAnsi"/>
                          <w:noProof/>
                          <w:color w:val="FFFFFF" w:themeColor="background1"/>
                        </w:rPr>
                        <w:t>Ceren Çiçek</w:t>
                      </w:r>
                    </w:sdtContent>
                  </w:sdt>
                </w:p>
              </w:tc>
              <w:tc>
                <w:tcPr>
                  <w:tcW w:w="3591" w:type="dxa"/>
                  <w:shd w:val="clear" w:color="auto" w:fill="2E74B5" w:themeFill="accent5" w:themeFillShade="BF"/>
                  <w:vAlign w:val="center"/>
                </w:tcPr>
                <w:sdt>
                  <w:sdtPr>
                    <w:rPr>
                      <w:rFonts w:asciiTheme="majorHAnsi" w:hAnsiTheme="majorHAnsi" w:cstheme="majorHAnsi"/>
                      <w:noProof/>
                      <w:color w:val="FFFFFF" w:themeColor="background1"/>
                    </w:rPr>
                    <w:alias w:val="Date"/>
                    <w:tag w:val=""/>
                    <w:id w:val="748164578"/>
                    <w:placeholder>
                      <w:docPart w:val="363870CD58CB4F5D8568259261FAAEB2"/>
                    </w:placeholder>
                    <w:dataBinding w:prefixMappings="xmlns:ns0='http://schemas.microsoft.com/office/2006/coverPageProps' " w:xpath="/ns0:CoverPageProperties[1]/ns0:PublishDate[1]" w:storeItemID="{55AF091B-3C7A-41E3-B477-F2FDAA23CFDA}"/>
                    <w:date w:fullDate="2024-04-08T00:00:00Z">
                      <w:dateFormat w:val="M/d/yy"/>
                      <w:lid w:val="en-US"/>
                      <w:storeMappedDataAs w:val="dateTime"/>
                      <w:calendar w:val="gregorian"/>
                    </w:date>
                  </w:sdtPr>
                  <w:sdtContent>
                    <w:p w14:paraId="669628DF" w14:textId="5EF004BF" w:rsidR="00270092" w:rsidRPr="00791006" w:rsidRDefault="009A5C19" w:rsidP="00F021C9">
                      <w:pPr>
                        <w:pStyle w:val="AralkYok"/>
                        <w:ind w:left="144" w:right="144"/>
                        <w:jc w:val="center"/>
                        <w:rPr>
                          <w:rFonts w:asciiTheme="majorHAnsi" w:hAnsiTheme="majorHAnsi" w:cstheme="majorHAnsi"/>
                          <w:noProof/>
                          <w:color w:val="FFFFFF" w:themeColor="background1"/>
                        </w:rPr>
                      </w:pPr>
                      <w:r>
                        <w:rPr>
                          <w:rFonts w:asciiTheme="majorHAnsi" w:hAnsiTheme="majorHAnsi" w:cstheme="majorHAnsi"/>
                          <w:noProof/>
                          <w:color w:val="FFFFFF" w:themeColor="background1"/>
                          <w:lang w:val="en-US"/>
                        </w:rPr>
                        <w:t>4/8/24</w:t>
                      </w:r>
                    </w:p>
                  </w:sdtContent>
                </w:sdt>
              </w:tc>
              <w:sdt>
                <w:sdtPr>
                  <w:rPr>
                    <w:rFonts w:asciiTheme="majorHAnsi" w:hAnsiTheme="majorHAnsi" w:cstheme="majorHAnsi"/>
                    <w:noProof/>
                    <w:color w:val="FFFFFF" w:themeColor="background1"/>
                  </w:rPr>
                  <w:alias w:val="Course title"/>
                  <w:tag w:val=""/>
                  <w:id w:val="-15923909"/>
                  <w:placeholder>
                    <w:docPart w:val="88A2F2AD955C43AF88C0291FEB3A1CA0"/>
                  </w:placeholder>
                  <w:dataBinding w:prefixMappings="xmlns:ns0='http://purl.org/dc/elements/1.1/' xmlns:ns1='http://schemas.openxmlformats.org/package/2006/metadata/core-properties' " w:xpath="/ns1:coreProperties[1]/ns1:category[1]" w:storeItemID="{6C3C8BC8-F283-45AE-878A-BAB7291924A1}"/>
                  <w:text/>
                </w:sdtPr>
                <w:sdtContent>
                  <w:tc>
                    <w:tcPr>
                      <w:tcW w:w="3591" w:type="dxa"/>
                      <w:shd w:val="clear" w:color="auto" w:fill="2E74B5" w:themeFill="accent5" w:themeFillShade="BF"/>
                      <w:vAlign w:val="center"/>
                    </w:tcPr>
                    <w:p w14:paraId="29AADDDC" w14:textId="23CB461B" w:rsidR="00270092" w:rsidRPr="00791006" w:rsidRDefault="00B24DE2" w:rsidP="00F021C9">
                      <w:pPr>
                        <w:pStyle w:val="AralkYok"/>
                        <w:ind w:left="144" w:right="720"/>
                        <w:jc w:val="right"/>
                        <w:rPr>
                          <w:rFonts w:asciiTheme="majorHAnsi" w:hAnsiTheme="majorHAnsi" w:cstheme="majorHAnsi"/>
                          <w:noProof/>
                          <w:color w:val="FFFFFF" w:themeColor="background1"/>
                        </w:rPr>
                      </w:pPr>
                      <w:r>
                        <w:rPr>
                          <w:rFonts w:asciiTheme="majorHAnsi" w:hAnsiTheme="majorHAnsi" w:cstheme="majorHAnsi"/>
                          <w:noProof/>
                          <w:color w:val="FFFFFF" w:themeColor="background1"/>
                        </w:rPr>
                        <w:t>Ürün Dokümanı</w:t>
                      </w:r>
                    </w:p>
                  </w:tc>
                </w:sdtContent>
              </w:sdt>
            </w:tr>
            <w:tr w:rsidR="00883A69" w:rsidRPr="00791006" w14:paraId="27C50697" w14:textId="77777777" w:rsidTr="00F021C9">
              <w:trPr>
                <w:trHeight w:hRule="exact" w:val="720"/>
              </w:trPr>
              <w:tc>
                <w:tcPr>
                  <w:tcW w:w="3590" w:type="dxa"/>
                  <w:shd w:val="clear" w:color="auto" w:fill="2E74B5" w:themeFill="accent5" w:themeFillShade="BF"/>
                  <w:vAlign w:val="center"/>
                </w:tcPr>
                <w:p w14:paraId="07423B39" w14:textId="77777777" w:rsidR="00270092" w:rsidRPr="00791006" w:rsidRDefault="00270092" w:rsidP="00F021C9">
                  <w:pPr>
                    <w:pStyle w:val="AralkYok"/>
                    <w:ind w:left="720" w:right="144"/>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12E6A9E4" w14:textId="77777777" w:rsidR="00270092" w:rsidRPr="00791006" w:rsidRDefault="00270092" w:rsidP="00F021C9">
                  <w:pPr>
                    <w:pStyle w:val="AralkYok"/>
                    <w:ind w:left="144" w:right="144"/>
                    <w:jc w:val="center"/>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36103B70" w14:textId="77777777" w:rsidR="00270092" w:rsidRPr="00791006" w:rsidRDefault="00270092" w:rsidP="00F021C9">
                  <w:pPr>
                    <w:pStyle w:val="AralkYok"/>
                    <w:ind w:left="144" w:right="720"/>
                    <w:jc w:val="right"/>
                    <w:rPr>
                      <w:rFonts w:asciiTheme="majorHAnsi" w:hAnsiTheme="majorHAnsi" w:cstheme="majorHAnsi"/>
                      <w:noProof/>
                      <w:color w:val="FFFFFF" w:themeColor="background1"/>
                    </w:rPr>
                  </w:pPr>
                </w:p>
              </w:tc>
            </w:tr>
            <w:tr w:rsidR="00883A69" w:rsidRPr="00791006" w14:paraId="36EA1B0A" w14:textId="77777777" w:rsidTr="00F021C9">
              <w:trPr>
                <w:trHeight w:hRule="exact" w:val="720"/>
              </w:trPr>
              <w:tc>
                <w:tcPr>
                  <w:tcW w:w="3590" w:type="dxa"/>
                  <w:shd w:val="clear" w:color="auto" w:fill="2E74B5" w:themeFill="accent5" w:themeFillShade="BF"/>
                  <w:vAlign w:val="center"/>
                </w:tcPr>
                <w:p w14:paraId="4C9A8C99" w14:textId="77777777" w:rsidR="00270092" w:rsidRPr="00791006" w:rsidRDefault="00270092" w:rsidP="00F021C9">
                  <w:pPr>
                    <w:pStyle w:val="AralkYok"/>
                    <w:ind w:left="720" w:right="144"/>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601096D5" w14:textId="77777777" w:rsidR="00270092" w:rsidRPr="00791006" w:rsidRDefault="00270092" w:rsidP="00F021C9">
                  <w:pPr>
                    <w:pStyle w:val="AralkYok"/>
                    <w:ind w:left="144" w:right="144"/>
                    <w:jc w:val="center"/>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77774DA1" w14:textId="77777777" w:rsidR="00270092" w:rsidRPr="00791006" w:rsidRDefault="00270092" w:rsidP="00F021C9">
                  <w:pPr>
                    <w:pStyle w:val="AralkYok"/>
                    <w:ind w:left="144" w:right="720"/>
                    <w:jc w:val="right"/>
                    <w:rPr>
                      <w:rFonts w:asciiTheme="majorHAnsi" w:hAnsiTheme="majorHAnsi" w:cstheme="majorHAnsi"/>
                      <w:noProof/>
                      <w:color w:val="FFFFFF" w:themeColor="background1"/>
                    </w:rPr>
                  </w:pPr>
                </w:p>
              </w:tc>
            </w:tr>
            <w:tr w:rsidR="00883A69" w:rsidRPr="00791006" w14:paraId="4704F40C" w14:textId="77777777" w:rsidTr="00F021C9">
              <w:trPr>
                <w:trHeight w:hRule="exact" w:val="720"/>
              </w:trPr>
              <w:tc>
                <w:tcPr>
                  <w:tcW w:w="3590" w:type="dxa"/>
                  <w:shd w:val="clear" w:color="auto" w:fill="2E74B5" w:themeFill="accent5" w:themeFillShade="BF"/>
                  <w:vAlign w:val="center"/>
                </w:tcPr>
                <w:p w14:paraId="4E1C2AB8" w14:textId="77777777" w:rsidR="00270092" w:rsidRPr="00791006" w:rsidRDefault="00270092" w:rsidP="00F021C9">
                  <w:pPr>
                    <w:pStyle w:val="AralkYok"/>
                    <w:ind w:left="720" w:right="144"/>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299FB7C0" w14:textId="77777777" w:rsidR="00270092" w:rsidRPr="00791006" w:rsidRDefault="00270092" w:rsidP="00F021C9">
                  <w:pPr>
                    <w:pStyle w:val="AralkYok"/>
                    <w:ind w:left="144" w:right="144"/>
                    <w:jc w:val="center"/>
                    <w:rPr>
                      <w:rFonts w:asciiTheme="majorHAnsi" w:hAnsiTheme="majorHAnsi" w:cstheme="majorHAnsi"/>
                      <w:noProof/>
                      <w:color w:val="FFFFFF" w:themeColor="background1"/>
                    </w:rPr>
                  </w:pPr>
                </w:p>
              </w:tc>
              <w:tc>
                <w:tcPr>
                  <w:tcW w:w="3591" w:type="dxa"/>
                  <w:shd w:val="clear" w:color="auto" w:fill="2E74B5" w:themeFill="accent5" w:themeFillShade="BF"/>
                  <w:vAlign w:val="center"/>
                </w:tcPr>
                <w:p w14:paraId="6F591198" w14:textId="77777777" w:rsidR="00270092" w:rsidRPr="00791006" w:rsidRDefault="00270092" w:rsidP="00F021C9">
                  <w:pPr>
                    <w:pStyle w:val="AralkYok"/>
                    <w:ind w:left="144" w:right="720"/>
                    <w:jc w:val="right"/>
                    <w:rPr>
                      <w:rFonts w:asciiTheme="majorHAnsi" w:hAnsiTheme="majorHAnsi" w:cstheme="majorHAnsi"/>
                      <w:noProof/>
                      <w:color w:val="FFFFFF" w:themeColor="background1"/>
                    </w:rPr>
                  </w:pPr>
                </w:p>
              </w:tc>
            </w:tr>
          </w:tbl>
          <w:p w14:paraId="241345B4" w14:textId="77777777" w:rsidR="00270092" w:rsidRPr="00791006" w:rsidRDefault="00270092" w:rsidP="00F021C9">
            <w:pPr>
              <w:rPr>
                <w:rFonts w:asciiTheme="majorHAnsi" w:hAnsiTheme="majorHAnsi" w:cstheme="majorHAnsi"/>
                <w:noProof/>
                <w:lang w:val="tr-TR"/>
              </w:rPr>
            </w:pPr>
          </w:p>
        </w:tc>
      </w:tr>
    </w:tbl>
    <w:p w14:paraId="694DA47A" w14:textId="77777777" w:rsidR="00E91F56" w:rsidRPr="00791006" w:rsidRDefault="00E91F56" w:rsidP="00270092">
      <w:pPr>
        <w:rPr>
          <w:noProof/>
          <w:lang w:val="tr-TR"/>
        </w:rPr>
      </w:pPr>
    </w:p>
    <w:p w14:paraId="62ABBA6E" w14:textId="77777777" w:rsidR="00270092" w:rsidRPr="00791006" w:rsidRDefault="00270092" w:rsidP="00270092">
      <w:pPr>
        <w:rPr>
          <w:noProof/>
          <w:lang w:val="tr-TR"/>
        </w:rPr>
      </w:pPr>
    </w:p>
    <w:p w14:paraId="711BED31" w14:textId="77777777" w:rsidR="00270092" w:rsidRPr="00791006" w:rsidRDefault="00270092" w:rsidP="00270092">
      <w:pPr>
        <w:rPr>
          <w:noProof/>
          <w:lang w:val="tr-TR"/>
        </w:rPr>
      </w:pPr>
    </w:p>
    <w:sdt>
      <w:sdtPr>
        <w:rPr>
          <w:rFonts w:asciiTheme="minorHAnsi" w:eastAsiaTheme="minorHAnsi" w:hAnsiTheme="minorHAnsi" w:cstheme="minorBidi"/>
          <w:noProof/>
          <w:color w:val="auto"/>
          <w:sz w:val="22"/>
          <w:szCs w:val="22"/>
          <w:lang w:val="en-US" w:eastAsia="en-US"/>
        </w:rPr>
        <w:id w:val="-1034414502"/>
        <w:docPartObj>
          <w:docPartGallery w:val="Table of Contents"/>
          <w:docPartUnique/>
        </w:docPartObj>
      </w:sdtPr>
      <w:sdtEndPr>
        <w:rPr>
          <w:b/>
          <w:bCs/>
        </w:rPr>
      </w:sdtEndPr>
      <w:sdtContent>
        <w:p w14:paraId="57676BD5" w14:textId="77777777" w:rsidR="00883A69" w:rsidRPr="00791006" w:rsidRDefault="00883A69">
          <w:pPr>
            <w:pStyle w:val="TBal"/>
            <w:rPr>
              <w:noProof/>
            </w:rPr>
          </w:pPr>
          <w:r w:rsidRPr="00791006">
            <w:rPr>
              <w:noProof/>
            </w:rPr>
            <w:t>İçindekiler</w:t>
          </w:r>
        </w:p>
        <w:p w14:paraId="35A0AE1C" w14:textId="77777777" w:rsidR="00041204" w:rsidRDefault="00883A69">
          <w:pPr>
            <w:pStyle w:val="T1"/>
            <w:tabs>
              <w:tab w:val="left" w:pos="440"/>
              <w:tab w:val="right" w:leader="dot" w:pos="9350"/>
            </w:tabs>
            <w:rPr>
              <w:rFonts w:eastAsiaTheme="minorEastAsia"/>
              <w:noProof/>
              <w:lang w:val="tr-TR" w:eastAsia="tr-TR"/>
            </w:rPr>
          </w:pPr>
          <w:r w:rsidRPr="00791006">
            <w:rPr>
              <w:noProof/>
              <w:lang w:val="tr-TR"/>
            </w:rPr>
            <w:fldChar w:fldCharType="begin"/>
          </w:r>
          <w:r w:rsidRPr="00791006">
            <w:rPr>
              <w:noProof/>
              <w:lang w:val="tr-TR"/>
            </w:rPr>
            <w:instrText xml:space="preserve"> TOC \o "1-3" \h \z \u </w:instrText>
          </w:r>
          <w:r w:rsidRPr="00791006">
            <w:rPr>
              <w:noProof/>
              <w:lang w:val="tr-TR"/>
            </w:rPr>
            <w:fldChar w:fldCharType="separate"/>
          </w:r>
          <w:hyperlink w:anchor="_Toc90389631" w:history="1">
            <w:r w:rsidR="00041204" w:rsidRPr="00E20FB3">
              <w:rPr>
                <w:rStyle w:val="Kpr"/>
                <w:noProof/>
                <w:lang w:val="tr-TR"/>
              </w:rPr>
              <w:t>1.</w:t>
            </w:r>
            <w:r w:rsidR="00041204">
              <w:rPr>
                <w:rFonts w:eastAsiaTheme="minorEastAsia"/>
                <w:noProof/>
                <w:lang w:val="tr-TR" w:eastAsia="tr-TR"/>
              </w:rPr>
              <w:tab/>
            </w:r>
            <w:r w:rsidR="00041204" w:rsidRPr="00E20FB3">
              <w:rPr>
                <w:rStyle w:val="Kpr"/>
                <w:noProof/>
                <w:lang w:val="tr-TR"/>
              </w:rPr>
              <w:t>Genel</w:t>
            </w:r>
            <w:r w:rsidR="00041204">
              <w:rPr>
                <w:noProof/>
                <w:webHidden/>
              </w:rPr>
              <w:tab/>
            </w:r>
            <w:r w:rsidR="00041204">
              <w:rPr>
                <w:noProof/>
                <w:webHidden/>
              </w:rPr>
              <w:fldChar w:fldCharType="begin"/>
            </w:r>
            <w:r w:rsidR="00041204">
              <w:rPr>
                <w:noProof/>
                <w:webHidden/>
              </w:rPr>
              <w:instrText xml:space="preserve"> PAGEREF _Toc90389631 \h </w:instrText>
            </w:r>
            <w:r w:rsidR="00041204">
              <w:rPr>
                <w:noProof/>
                <w:webHidden/>
              </w:rPr>
            </w:r>
            <w:r w:rsidR="00041204">
              <w:rPr>
                <w:noProof/>
                <w:webHidden/>
              </w:rPr>
              <w:fldChar w:fldCharType="separate"/>
            </w:r>
            <w:r w:rsidR="00041204">
              <w:rPr>
                <w:noProof/>
                <w:webHidden/>
              </w:rPr>
              <w:t>2</w:t>
            </w:r>
            <w:r w:rsidR="00041204">
              <w:rPr>
                <w:noProof/>
                <w:webHidden/>
              </w:rPr>
              <w:fldChar w:fldCharType="end"/>
            </w:r>
          </w:hyperlink>
        </w:p>
        <w:p w14:paraId="704438F1" w14:textId="77777777" w:rsidR="00041204" w:rsidRDefault="00041204">
          <w:pPr>
            <w:pStyle w:val="T2"/>
            <w:tabs>
              <w:tab w:val="left" w:pos="880"/>
              <w:tab w:val="right" w:leader="dot" w:pos="9350"/>
            </w:tabs>
            <w:rPr>
              <w:rFonts w:eastAsiaTheme="minorEastAsia"/>
              <w:noProof/>
              <w:lang w:val="tr-TR" w:eastAsia="tr-TR"/>
            </w:rPr>
          </w:pPr>
          <w:hyperlink w:anchor="_Toc90389632" w:history="1">
            <w:r w:rsidRPr="00E20FB3">
              <w:rPr>
                <w:rStyle w:val="Kpr"/>
                <w:noProof/>
                <w:lang w:val="tr-TR"/>
              </w:rPr>
              <w:t>1.1.</w:t>
            </w:r>
            <w:r>
              <w:rPr>
                <w:rFonts w:eastAsiaTheme="minorEastAsia"/>
                <w:noProof/>
                <w:lang w:val="tr-TR" w:eastAsia="tr-TR"/>
              </w:rPr>
              <w:tab/>
            </w:r>
            <w:r w:rsidRPr="00E20FB3">
              <w:rPr>
                <w:rStyle w:val="Kpr"/>
                <w:noProof/>
                <w:lang w:val="tr-TR"/>
              </w:rPr>
              <w:t>İşlevsel Fonksiyon Özeti</w:t>
            </w:r>
            <w:r>
              <w:rPr>
                <w:noProof/>
                <w:webHidden/>
              </w:rPr>
              <w:tab/>
            </w:r>
            <w:r>
              <w:rPr>
                <w:noProof/>
                <w:webHidden/>
              </w:rPr>
              <w:fldChar w:fldCharType="begin"/>
            </w:r>
            <w:r>
              <w:rPr>
                <w:noProof/>
                <w:webHidden/>
              </w:rPr>
              <w:instrText xml:space="preserve"> PAGEREF _Toc90389632 \h </w:instrText>
            </w:r>
            <w:r>
              <w:rPr>
                <w:noProof/>
                <w:webHidden/>
              </w:rPr>
            </w:r>
            <w:r>
              <w:rPr>
                <w:noProof/>
                <w:webHidden/>
              </w:rPr>
              <w:fldChar w:fldCharType="separate"/>
            </w:r>
            <w:r>
              <w:rPr>
                <w:noProof/>
                <w:webHidden/>
              </w:rPr>
              <w:t>2</w:t>
            </w:r>
            <w:r>
              <w:rPr>
                <w:noProof/>
                <w:webHidden/>
              </w:rPr>
              <w:fldChar w:fldCharType="end"/>
            </w:r>
          </w:hyperlink>
        </w:p>
        <w:p w14:paraId="04496E6A" w14:textId="77777777" w:rsidR="00041204" w:rsidRDefault="00041204">
          <w:pPr>
            <w:pStyle w:val="T2"/>
            <w:tabs>
              <w:tab w:val="left" w:pos="880"/>
              <w:tab w:val="right" w:leader="dot" w:pos="9350"/>
            </w:tabs>
            <w:rPr>
              <w:rFonts w:eastAsiaTheme="minorEastAsia"/>
              <w:noProof/>
              <w:lang w:val="tr-TR" w:eastAsia="tr-TR"/>
            </w:rPr>
          </w:pPr>
          <w:hyperlink w:anchor="_Toc90389633" w:history="1">
            <w:r w:rsidRPr="00E20FB3">
              <w:rPr>
                <w:rStyle w:val="Kpr"/>
                <w:noProof/>
                <w:lang w:val="tr-TR"/>
              </w:rPr>
              <w:t>1.2.</w:t>
            </w:r>
            <w:r>
              <w:rPr>
                <w:rFonts w:eastAsiaTheme="minorEastAsia"/>
                <w:noProof/>
                <w:lang w:val="tr-TR" w:eastAsia="tr-TR"/>
              </w:rPr>
              <w:tab/>
            </w:r>
            <w:r w:rsidRPr="00E20FB3">
              <w:rPr>
                <w:rStyle w:val="Kpr"/>
                <w:noProof/>
                <w:lang w:val="tr-TR"/>
              </w:rPr>
              <w:t xml:space="preserve">Varsayımlar ve </w:t>
            </w:r>
            <w:r w:rsidRPr="00E20FB3">
              <w:rPr>
                <w:rStyle w:val="Kpr"/>
                <w:noProof/>
              </w:rPr>
              <w:t>Bağımlılıklar</w:t>
            </w:r>
            <w:r>
              <w:rPr>
                <w:noProof/>
                <w:webHidden/>
              </w:rPr>
              <w:tab/>
            </w:r>
            <w:r>
              <w:rPr>
                <w:noProof/>
                <w:webHidden/>
              </w:rPr>
              <w:fldChar w:fldCharType="begin"/>
            </w:r>
            <w:r>
              <w:rPr>
                <w:noProof/>
                <w:webHidden/>
              </w:rPr>
              <w:instrText xml:space="preserve"> PAGEREF _Toc90389633 \h </w:instrText>
            </w:r>
            <w:r>
              <w:rPr>
                <w:noProof/>
                <w:webHidden/>
              </w:rPr>
            </w:r>
            <w:r>
              <w:rPr>
                <w:noProof/>
                <w:webHidden/>
              </w:rPr>
              <w:fldChar w:fldCharType="separate"/>
            </w:r>
            <w:r>
              <w:rPr>
                <w:noProof/>
                <w:webHidden/>
              </w:rPr>
              <w:t>2</w:t>
            </w:r>
            <w:r>
              <w:rPr>
                <w:noProof/>
                <w:webHidden/>
              </w:rPr>
              <w:fldChar w:fldCharType="end"/>
            </w:r>
          </w:hyperlink>
        </w:p>
        <w:p w14:paraId="101D8B8A" w14:textId="77777777" w:rsidR="00041204" w:rsidRDefault="00041204">
          <w:pPr>
            <w:pStyle w:val="T2"/>
            <w:tabs>
              <w:tab w:val="left" w:pos="880"/>
              <w:tab w:val="right" w:leader="dot" w:pos="9350"/>
            </w:tabs>
            <w:rPr>
              <w:rFonts w:eastAsiaTheme="minorEastAsia"/>
              <w:noProof/>
              <w:lang w:val="tr-TR" w:eastAsia="tr-TR"/>
            </w:rPr>
          </w:pPr>
          <w:hyperlink w:anchor="_Toc90389634" w:history="1">
            <w:r w:rsidRPr="00E20FB3">
              <w:rPr>
                <w:rStyle w:val="Kpr"/>
                <w:noProof/>
                <w:lang w:val="tr-TR"/>
              </w:rPr>
              <w:t>1.3.</w:t>
            </w:r>
            <w:r>
              <w:rPr>
                <w:rFonts w:eastAsiaTheme="minorEastAsia"/>
                <w:noProof/>
                <w:lang w:val="tr-TR" w:eastAsia="tr-TR"/>
              </w:rPr>
              <w:tab/>
            </w:r>
            <w:r w:rsidRPr="00E20FB3">
              <w:rPr>
                <w:rStyle w:val="Kpr"/>
                <w:noProof/>
                <w:lang w:val="tr-TR"/>
              </w:rPr>
              <w:t>Paydaş Listesi</w:t>
            </w:r>
            <w:r>
              <w:rPr>
                <w:noProof/>
                <w:webHidden/>
              </w:rPr>
              <w:tab/>
            </w:r>
            <w:r>
              <w:rPr>
                <w:noProof/>
                <w:webHidden/>
              </w:rPr>
              <w:fldChar w:fldCharType="begin"/>
            </w:r>
            <w:r>
              <w:rPr>
                <w:noProof/>
                <w:webHidden/>
              </w:rPr>
              <w:instrText xml:space="preserve"> PAGEREF _Toc90389634 \h </w:instrText>
            </w:r>
            <w:r>
              <w:rPr>
                <w:noProof/>
                <w:webHidden/>
              </w:rPr>
            </w:r>
            <w:r>
              <w:rPr>
                <w:noProof/>
                <w:webHidden/>
              </w:rPr>
              <w:fldChar w:fldCharType="separate"/>
            </w:r>
            <w:r>
              <w:rPr>
                <w:noProof/>
                <w:webHidden/>
              </w:rPr>
              <w:t>2</w:t>
            </w:r>
            <w:r>
              <w:rPr>
                <w:noProof/>
                <w:webHidden/>
              </w:rPr>
              <w:fldChar w:fldCharType="end"/>
            </w:r>
          </w:hyperlink>
        </w:p>
        <w:p w14:paraId="587ED4FE" w14:textId="77777777" w:rsidR="00041204" w:rsidRDefault="00041204">
          <w:pPr>
            <w:pStyle w:val="T1"/>
            <w:tabs>
              <w:tab w:val="left" w:pos="440"/>
              <w:tab w:val="right" w:leader="dot" w:pos="9350"/>
            </w:tabs>
            <w:rPr>
              <w:rFonts w:eastAsiaTheme="minorEastAsia"/>
              <w:noProof/>
              <w:lang w:val="tr-TR" w:eastAsia="tr-TR"/>
            </w:rPr>
          </w:pPr>
          <w:hyperlink w:anchor="_Toc90389635" w:history="1">
            <w:r w:rsidRPr="00E20FB3">
              <w:rPr>
                <w:rStyle w:val="Kpr"/>
                <w:noProof/>
                <w:lang w:val="tr-TR"/>
              </w:rPr>
              <w:t>2.</w:t>
            </w:r>
            <w:r>
              <w:rPr>
                <w:rFonts w:eastAsiaTheme="minorEastAsia"/>
                <w:noProof/>
                <w:lang w:val="tr-TR" w:eastAsia="tr-TR"/>
              </w:rPr>
              <w:tab/>
            </w:r>
            <w:r w:rsidRPr="00E20FB3">
              <w:rPr>
                <w:rStyle w:val="Kpr"/>
                <w:noProof/>
                <w:lang w:val="tr-TR"/>
              </w:rPr>
              <w:t>Akış Diyagramı</w:t>
            </w:r>
            <w:r>
              <w:rPr>
                <w:noProof/>
                <w:webHidden/>
              </w:rPr>
              <w:tab/>
            </w:r>
            <w:r>
              <w:rPr>
                <w:noProof/>
                <w:webHidden/>
              </w:rPr>
              <w:fldChar w:fldCharType="begin"/>
            </w:r>
            <w:r>
              <w:rPr>
                <w:noProof/>
                <w:webHidden/>
              </w:rPr>
              <w:instrText xml:space="preserve"> PAGEREF _Toc90389635 \h </w:instrText>
            </w:r>
            <w:r>
              <w:rPr>
                <w:noProof/>
                <w:webHidden/>
              </w:rPr>
            </w:r>
            <w:r>
              <w:rPr>
                <w:noProof/>
                <w:webHidden/>
              </w:rPr>
              <w:fldChar w:fldCharType="separate"/>
            </w:r>
            <w:r>
              <w:rPr>
                <w:noProof/>
                <w:webHidden/>
              </w:rPr>
              <w:t>2</w:t>
            </w:r>
            <w:r>
              <w:rPr>
                <w:noProof/>
                <w:webHidden/>
              </w:rPr>
              <w:fldChar w:fldCharType="end"/>
            </w:r>
          </w:hyperlink>
        </w:p>
        <w:p w14:paraId="14BE0664" w14:textId="77777777" w:rsidR="00041204" w:rsidRDefault="00041204">
          <w:pPr>
            <w:pStyle w:val="T2"/>
            <w:tabs>
              <w:tab w:val="left" w:pos="880"/>
              <w:tab w:val="right" w:leader="dot" w:pos="9350"/>
            </w:tabs>
            <w:rPr>
              <w:rFonts w:eastAsiaTheme="minorEastAsia"/>
              <w:noProof/>
              <w:lang w:val="tr-TR" w:eastAsia="tr-TR"/>
            </w:rPr>
          </w:pPr>
          <w:hyperlink w:anchor="_Toc90389636" w:history="1">
            <w:r w:rsidRPr="00E20FB3">
              <w:rPr>
                <w:rStyle w:val="Kpr"/>
                <w:noProof/>
                <w:lang w:val="tr-TR"/>
              </w:rPr>
              <w:t>2.1.</w:t>
            </w:r>
            <w:r>
              <w:rPr>
                <w:rFonts w:eastAsiaTheme="minorEastAsia"/>
                <w:noProof/>
                <w:lang w:val="tr-TR" w:eastAsia="tr-TR"/>
              </w:rPr>
              <w:tab/>
            </w:r>
            <w:r w:rsidRPr="00E20FB3">
              <w:rPr>
                <w:rStyle w:val="Kpr"/>
                <w:noProof/>
                <w:lang w:val="tr-TR"/>
              </w:rPr>
              <w:t>Akış Diyagramı Aktiviteler</w:t>
            </w:r>
            <w:r>
              <w:rPr>
                <w:noProof/>
                <w:webHidden/>
              </w:rPr>
              <w:tab/>
            </w:r>
            <w:r>
              <w:rPr>
                <w:noProof/>
                <w:webHidden/>
              </w:rPr>
              <w:fldChar w:fldCharType="begin"/>
            </w:r>
            <w:r>
              <w:rPr>
                <w:noProof/>
                <w:webHidden/>
              </w:rPr>
              <w:instrText xml:space="preserve"> PAGEREF _Toc90389636 \h </w:instrText>
            </w:r>
            <w:r>
              <w:rPr>
                <w:noProof/>
                <w:webHidden/>
              </w:rPr>
            </w:r>
            <w:r>
              <w:rPr>
                <w:noProof/>
                <w:webHidden/>
              </w:rPr>
              <w:fldChar w:fldCharType="separate"/>
            </w:r>
            <w:r>
              <w:rPr>
                <w:noProof/>
                <w:webHidden/>
              </w:rPr>
              <w:t>2</w:t>
            </w:r>
            <w:r>
              <w:rPr>
                <w:noProof/>
                <w:webHidden/>
              </w:rPr>
              <w:fldChar w:fldCharType="end"/>
            </w:r>
          </w:hyperlink>
        </w:p>
        <w:p w14:paraId="5907F64E" w14:textId="77777777" w:rsidR="00041204" w:rsidRDefault="00041204">
          <w:pPr>
            <w:pStyle w:val="T1"/>
            <w:tabs>
              <w:tab w:val="left" w:pos="440"/>
              <w:tab w:val="right" w:leader="dot" w:pos="9350"/>
            </w:tabs>
            <w:rPr>
              <w:rFonts w:eastAsiaTheme="minorEastAsia"/>
              <w:noProof/>
              <w:lang w:val="tr-TR" w:eastAsia="tr-TR"/>
            </w:rPr>
          </w:pPr>
          <w:hyperlink w:anchor="_Toc90389637" w:history="1">
            <w:r w:rsidRPr="00E20FB3">
              <w:rPr>
                <w:rStyle w:val="Kpr"/>
                <w:noProof/>
                <w:lang w:val="tr-TR"/>
              </w:rPr>
              <w:t>3.</w:t>
            </w:r>
            <w:r>
              <w:rPr>
                <w:rFonts w:eastAsiaTheme="minorEastAsia"/>
                <w:noProof/>
                <w:lang w:val="tr-TR" w:eastAsia="tr-TR"/>
              </w:rPr>
              <w:tab/>
            </w:r>
            <w:r w:rsidRPr="00E20FB3">
              <w:rPr>
                <w:rStyle w:val="Kpr"/>
                <w:noProof/>
                <w:lang w:val="tr-TR"/>
              </w:rPr>
              <w:t>Veri Modeli (Tip Detayları)</w:t>
            </w:r>
            <w:r>
              <w:rPr>
                <w:noProof/>
                <w:webHidden/>
              </w:rPr>
              <w:tab/>
            </w:r>
            <w:r>
              <w:rPr>
                <w:noProof/>
                <w:webHidden/>
              </w:rPr>
              <w:fldChar w:fldCharType="begin"/>
            </w:r>
            <w:r>
              <w:rPr>
                <w:noProof/>
                <w:webHidden/>
              </w:rPr>
              <w:instrText xml:space="preserve"> PAGEREF _Toc90389637 \h </w:instrText>
            </w:r>
            <w:r>
              <w:rPr>
                <w:noProof/>
                <w:webHidden/>
              </w:rPr>
            </w:r>
            <w:r>
              <w:rPr>
                <w:noProof/>
                <w:webHidden/>
              </w:rPr>
              <w:fldChar w:fldCharType="separate"/>
            </w:r>
            <w:r>
              <w:rPr>
                <w:noProof/>
                <w:webHidden/>
              </w:rPr>
              <w:t>2</w:t>
            </w:r>
            <w:r>
              <w:rPr>
                <w:noProof/>
                <w:webHidden/>
              </w:rPr>
              <w:fldChar w:fldCharType="end"/>
            </w:r>
          </w:hyperlink>
        </w:p>
        <w:p w14:paraId="2180EF38" w14:textId="77777777" w:rsidR="00041204" w:rsidRDefault="00041204">
          <w:pPr>
            <w:pStyle w:val="T1"/>
            <w:tabs>
              <w:tab w:val="left" w:pos="440"/>
              <w:tab w:val="right" w:leader="dot" w:pos="9350"/>
            </w:tabs>
            <w:rPr>
              <w:rFonts w:eastAsiaTheme="minorEastAsia"/>
              <w:noProof/>
              <w:lang w:val="tr-TR" w:eastAsia="tr-TR"/>
            </w:rPr>
          </w:pPr>
          <w:hyperlink w:anchor="_Toc90389638" w:history="1">
            <w:r w:rsidRPr="00E20FB3">
              <w:rPr>
                <w:rStyle w:val="Kpr"/>
                <w:noProof/>
                <w:lang w:val="tr-TR"/>
              </w:rPr>
              <w:t>4.</w:t>
            </w:r>
            <w:r>
              <w:rPr>
                <w:rFonts w:eastAsiaTheme="minorEastAsia"/>
                <w:noProof/>
                <w:lang w:val="tr-TR" w:eastAsia="tr-TR"/>
              </w:rPr>
              <w:tab/>
            </w:r>
            <w:r w:rsidRPr="00E20FB3">
              <w:rPr>
                <w:rStyle w:val="Kpr"/>
                <w:noProof/>
                <w:lang w:val="tr-TR"/>
              </w:rPr>
              <w:t>Formlar</w:t>
            </w:r>
            <w:r>
              <w:rPr>
                <w:noProof/>
                <w:webHidden/>
              </w:rPr>
              <w:tab/>
            </w:r>
            <w:r>
              <w:rPr>
                <w:noProof/>
                <w:webHidden/>
              </w:rPr>
              <w:fldChar w:fldCharType="begin"/>
            </w:r>
            <w:r>
              <w:rPr>
                <w:noProof/>
                <w:webHidden/>
              </w:rPr>
              <w:instrText xml:space="preserve"> PAGEREF _Toc90389638 \h </w:instrText>
            </w:r>
            <w:r>
              <w:rPr>
                <w:noProof/>
                <w:webHidden/>
              </w:rPr>
            </w:r>
            <w:r>
              <w:rPr>
                <w:noProof/>
                <w:webHidden/>
              </w:rPr>
              <w:fldChar w:fldCharType="separate"/>
            </w:r>
            <w:r>
              <w:rPr>
                <w:noProof/>
                <w:webHidden/>
              </w:rPr>
              <w:t>2</w:t>
            </w:r>
            <w:r>
              <w:rPr>
                <w:noProof/>
                <w:webHidden/>
              </w:rPr>
              <w:fldChar w:fldCharType="end"/>
            </w:r>
          </w:hyperlink>
        </w:p>
        <w:p w14:paraId="6A660BDC" w14:textId="77777777" w:rsidR="00041204" w:rsidRDefault="00041204">
          <w:pPr>
            <w:pStyle w:val="T2"/>
            <w:tabs>
              <w:tab w:val="left" w:pos="880"/>
              <w:tab w:val="right" w:leader="dot" w:pos="9350"/>
            </w:tabs>
            <w:rPr>
              <w:rFonts w:eastAsiaTheme="minorEastAsia"/>
              <w:noProof/>
              <w:lang w:val="tr-TR" w:eastAsia="tr-TR"/>
            </w:rPr>
          </w:pPr>
          <w:hyperlink w:anchor="_Toc90389639" w:history="1">
            <w:r w:rsidRPr="00E20FB3">
              <w:rPr>
                <w:rStyle w:val="Kpr"/>
                <w:noProof/>
                <w:lang w:val="tr-TR"/>
              </w:rPr>
              <w:t>4.1.</w:t>
            </w:r>
            <w:r>
              <w:rPr>
                <w:rFonts w:eastAsiaTheme="minorEastAsia"/>
                <w:noProof/>
                <w:lang w:val="tr-TR" w:eastAsia="tr-TR"/>
              </w:rPr>
              <w:tab/>
            </w:r>
            <w:r w:rsidRPr="00E20FB3">
              <w:rPr>
                <w:rStyle w:val="Kpr"/>
                <w:noProof/>
                <w:lang w:val="tr-TR"/>
              </w:rPr>
              <w:t>X Formu</w:t>
            </w:r>
            <w:r>
              <w:rPr>
                <w:noProof/>
                <w:webHidden/>
              </w:rPr>
              <w:tab/>
            </w:r>
            <w:r>
              <w:rPr>
                <w:noProof/>
                <w:webHidden/>
              </w:rPr>
              <w:fldChar w:fldCharType="begin"/>
            </w:r>
            <w:r>
              <w:rPr>
                <w:noProof/>
                <w:webHidden/>
              </w:rPr>
              <w:instrText xml:space="preserve"> PAGEREF _Toc90389639 \h </w:instrText>
            </w:r>
            <w:r>
              <w:rPr>
                <w:noProof/>
                <w:webHidden/>
              </w:rPr>
            </w:r>
            <w:r>
              <w:rPr>
                <w:noProof/>
                <w:webHidden/>
              </w:rPr>
              <w:fldChar w:fldCharType="separate"/>
            </w:r>
            <w:r>
              <w:rPr>
                <w:noProof/>
                <w:webHidden/>
              </w:rPr>
              <w:t>3</w:t>
            </w:r>
            <w:r>
              <w:rPr>
                <w:noProof/>
                <w:webHidden/>
              </w:rPr>
              <w:fldChar w:fldCharType="end"/>
            </w:r>
          </w:hyperlink>
        </w:p>
        <w:p w14:paraId="67E1F2ED" w14:textId="77777777" w:rsidR="00041204" w:rsidRDefault="00041204">
          <w:pPr>
            <w:pStyle w:val="T3"/>
            <w:tabs>
              <w:tab w:val="left" w:pos="1320"/>
              <w:tab w:val="right" w:leader="dot" w:pos="9350"/>
            </w:tabs>
            <w:rPr>
              <w:rFonts w:eastAsiaTheme="minorEastAsia"/>
              <w:noProof/>
              <w:lang w:val="tr-TR" w:eastAsia="tr-TR"/>
            </w:rPr>
          </w:pPr>
          <w:hyperlink w:anchor="_Toc90389640" w:history="1">
            <w:r w:rsidRPr="00E20FB3">
              <w:rPr>
                <w:rStyle w:val="Kpr"/>
                <w:noProof/>
                <w:lang w:val="tr-TR"/>
              </w:rPr>
              <w:t>4.1.1.</w:t>
            </w:r>
            <w:r>
              <w:rPr>
                <w:rFonts w:eastAsiaTheme="minorEastAsia"/>
                <w:noProof/>
                <w:lang w:val="tr-TR" w:eastAsia="tr-TR"/>
              </w:rPr>
              <w:tab/>
            </w:r>
            <w:r w:rsidRPr="00E20FB3">
              <w:rPr>
                <w:rStyle w:val="Kpr"/>
                <w:noProof/>
                <w:lang w:val="tr-TR"/>
              </w:rPr>
              <w:t>X Form Alanları</w:t>
            </w:r>
            <w:r>
              <w:rPr>
                <w:noProof/>
                <w:webHidden/>
              </w:rPr>
              <w:tab/>
            </w:r>
            <w:r>
              <w:rPr>
                <w:noProof/>
                <w:webHidden/>
              </w:rPr>
              <w:fldChar w:fldCharType="begin"/>
            </w:r>
            <w:r>
              <w:rPr>
                <w:noProof/>
                <w:webHidden/>
              </w:rPr>
              <w:instrText xml:space="preserve"> PAGEREF _Toc90389640 \h </w:instrText>
            </w:r>
            <w:r>
              <w:rPr>
                <w:noProof/>
                <w:webHidden/>
              </w:rPr>
            </w:r>
            <w:r>
              <w:rPr>
                <w:noProof/>
                <w:webHidden/>
              </w:rPr>
              <w:fldChar w:fldCharType="separate"/>
            </w:r>
            <w:r>
              <w:rPr>
                <w:noProof/>
                <w:webHidden/>
              </w:rPr>
              <w:t>3</w:t>
            </w:r>
            <w:r>
              <w:rPr>
                <w:noProof/>
                <w:webHidden/>
              </w:rPr>
              <w:fldChar w:fldCharType="end"/>
            </w:r>
          </w:hyperlink>
        </w:p>
        <w:p w14:paraId="62315F8A" w14:textId="77777777" w:rsidR="00041204" w:rsidRDefault="00041204">
          <w:pPr>
            <w:pStyle w:val="T3"/>
            <w:tabs>
              <w:tab w:val="left" w:pos="1320"/>
              <w:tab w:val="right" w:leader="dot" w:pos="9350"/>
            </w:tabs>
            <w:rPr>
              <w:rFonts w:eastAsiaTheme="minorEastAsia"/>
              <w:noProof/>
              <w:lang w:val="tr-TR" w:eastAsia="tr-TR"/>
            </w:rPr>
          </w:pPr>
          <w:hyperlink w:anchor="_Toc90389641" w:history="1">
            <w:r w:rsidRPr="00E20FB3">
              <w:rPr>
                <w:rStyle w:val="Kpr"/>
                <w:noProof/>
                <w:lang w:val="tr-TR"/>
              </w:rPr>
              <w:t>4.1.2.</w:t>
            </w:r>
            <w:r>
              <w:rPr>
                <w:rFonts w:eastAsiaTheme="minorEastAsia"/>
                <w:noProof/>
                <w:lang w:val="tr-TR" w:eastAsia="tr-TR"/>
              </w:rPr>
              <w:tab/>
            </w:r>
            <w:r w:rsidRPr="00E20FB3">
              <w:rPr>
                <w:rStyle w:val="Kpr"/>
                <w:noProof/>
                <w:lang w:val="tr-TR"/>
              </w:rPr>
              <w:t>X Form Aksiyonları</w:t>
            </w:r>
            <w:r>
              <w:rPr>
                <w:noProof/>
                <w:webHidden/>
              </w:rPr>
              <w:tab/>
            </w:r>
            <w:r>
              <w:rPr>
                <w:noProof/>
                <w:webHidden/>
              </w:rPr>
              <w:fldChar w:fldCharType="begin"/>
            </w:r>
            <w:r>
              <w:rPr>
                <w:noProof/>
                <w:webHidden/>
              </w:rPr>
              <w:instrText xml:space="preserve"> PAGEREF _Toc90389641 \h </w:instrText>
            </w:r>
            <w:r>
              <w:rPr>
                <w:noProof/>
                <w:webHidden/>
              </w:rPr>
            </w:r>
            <w:r>
              <w:rPr>
                <w:noProof/>
                <w:webHidden/>
              </w:rPr>
              <w:fldChar w:fldCharType="separate"/>
            </w:r>
            <w:r>
              <w:rPr>
                <w:noProof/>
                <w:webHidden/>
              </w:rPr>
              <w:t>3</w:t>
            </w:r>
            <w:r>
              <w:rPr>
                <w:noProof/>
                <w:webHidden/>
              </w:rPr>
              <w:fldChar w:fldCharType="end"/>
            </w:r>
          </w:hyperlink>
        </w:p>
        <w:p w14:paraId="1B2B0B20" w14:textId="77777777" w:rsidR="00041204" w:rsidRDefault="00041204">
          <w:pPr>
            <w:pStyle w:val="T1"/>
            <w:tabs>
              <w:tab w:val="left" w:pos="440"/>
              <w:tab w:val="right" w:leader="dot" w:pos="9350"/>
            </w:tabs>
            <w:rPr>
              <w:rFonts w:eastAsiaTheme="minorEastAsia"/>
              <w:noProof/>
              <w:lang w:val="tr-TR" w:eastAsia="tr-TR"/>
            </w:rPr>
          </w:pPr>
          <w:hyperlink w:anchor="_Toc90389642" w:history="1">
            <w:r w:rsidRPr="00E20FB3">
              <w:rPr>
                <w:rStyle w:val="Kpr"/>
                <w:noProof/>
                <w:lang w:val="tr-TR"/>
              </w:rPr>
              <w:t>5.</w:t>
            </w:r>
            <w:r>
              <w:rPr>
                <w:rFonts w:eastAsiaTheme="minorEastAsia"/>
                <w:noProof/>
                <w:lang w:val="tr-TR" w:eastAsia="tr-TR"/>
              </w:rPr>
              <w:tab/>
            </w:r>
            <w:r w:rsidRPr="00E20FB3">
              <w:rPr>
                <w:rStyle w:val="Kpr"/>
                <w:noProof/>
                <w:lang w:val="tr-TR"/>
              </w:rPr>
              <w:t>Yetki Seti</w:t>
            </w:r>
            <w:r>
              <w:rPr>
                <w:noProof/>
                <w:webHidden/>
              </w:rPr>
              <w:tab/>
            </w:r>
            <w:r>
              <w:rPr>
                <w:noProof/>
                <w:webHidden/>
              </w:rPr>
              <w:fldChar w:fldCharType="begin"/>
            </w:r>
            <w:r>
              <w:rPr>
                <w:noProof/>
                <w:webHidden/>
              </w:rPr>
              <w:instrText xml:space="preserve"> PAGEREF _Toc90389642 \h </w:instrText>
            </w:r>
            <w:r>
              <w:rPr>
                <w:noProof/>
                <w:webHidden/>
              </w:rPr>
            </w:r>
            <w:r>
              <w:rPr>
                <w:noProof/>
                <w:webHidden/>
              </w:rPr>
              <w:fldChar w:fldCharType="separate"/>
            </w:r>
            <w:r>
              <w:rPr>
                <w:noProof/>
                <w:webHidden/>
              </w:rPr>
              <w:t>3</w:t>
            </w:r>
            <w:r>
              <w:rPr>
                <w:noProof/>
                <w:webHidden/>
              </w:rPr>
              <w:fldChar w:fldCharType="end"/>
            </w:r>
          </w:hyperlink>
        </w:p>
        <w:p w14:paraId="5D5683DE" w14:textId="77777777" w:rsidR="00041204" w:rsidRDefault="00041204">
          <w:pPr>
            <w:pStyle w:val="T1"/>
            <w:tabs>
              <w:tab w:val="left" w:pos="440"/>
              <w:tab w:val="right" w:leader="dot" w:pos="9350"/>
            </w:tabs>
            <w:rPr>
              <w:rFonts w:eastAsiaTheme="minorEastAsia"/>
              <w:noProof/>
              <w:lang w:val="tr-TR" w:eastAsia="tr-TR"/>
            </w:rPr>
          </w:pPr>
          <w:hyperlink w:anchor="_Toc90389643" w:history="1">
            <w:r w:rsidRPr="00E20FB3">
              <w:rPr>
                <w:rStyle w:val="Kpr"/>
                <w:noProof/>
                <w:lang w:val="tr-TR"/>
              </w:rPr>
              <w:t>6.</w:t>
            </w:r>
            <w:r>
              <w:rPr>
                <w:rFonts w:eastAsiaTheme="minorEastAsia"/>
                <w:noProof/>
                <w:lang w:val="tr-TR" w:eastAsia="tr-TR"/>
              </w:rPr>
              <w:tab/>
            </w:r>
            <w:r w:rsidRPr="00E20FB3">
              <w:rPr>
                <w:rStyle w:val="Kpr"/>
                <w:noProof/>
                <w:lang w:val="tr-TR"/>
              </w:rPr>
              <w:t>Organizasyon Şeması</w:t>
            </w:r>
            <w:r>
              <w:rPr>
                <w:noProof/>
                <w:webHidden/>
              </w:rPr>
              <w:tab/>
            </w:r>
            <w:r>
              <w:rPr>
                <w:noProof/>
                <w:webHidden/>
              </w:rPr>
              <w:fldChar w:fldCharType="begin"/>
            </w:r>
            <w:r>
              <w:rPr>
                <w:noProof/>
                <w:webHidden/>
              </w:rPr>
              <w:instrText xml:space="preserve"> PAGEREF _Toc90389643 \h </w:instrText>
            </w:r>
            <w:r>
              <w:rPr>
                <w:noProof/>
                <w:webHidden/>
              </w:rPr>
            </w:r>
            <w:r>
              <w:rPr>
                <w:noProof/>
                <w:webHidden/>
              </w:rPr>
              <w:fldChar w:fldCharType="separate"/>
            </w:r>
            <w:r>
              <w:rPr>
                <w:noProof/>
                <w:webHidden/>
              </w:rPr>
              <w:t>3</w:t>
            </w:r>
            <w:r>
              <w:rPr>
                <w:noProof/>
                <w:webHidden/>
              </w:rPr>
              <w:fldChar w:fldCharType="end"/>
            </w:r>
          </w:hyperlink>
        </w:p>
        <w:p w14:paraId="5B0DD328" w14:textId="77777777" w:rsidR="00041204" w:rsidRDefault="00041204">
          <w:pPr>
            <w:pStyle w:val="T1"/>
            <w:tabs>
              <w:tab w:val="left" w:pos="440"/>
              <w:tab w:val="right" w:leader="dot" w:pos="9350"/>
            </w:tabs>
            <w:rPr>
              <w:rFonts w:eastAsiaTheme="minorEastAsia"/>
              <w:noProof/>
              <w:lang w:val="tr-TR" w:eastAsia="tr-TR"/>
            </w:rPr>
          </w:pPr>
          <w:hyperlink w:anchor="_Toc90389644" w:history="1">
            <w:r w:rsidRPr="00E20FB3">
              <w:rPr>
                <w:rStyle w:val="Kpr"/>
                <w:noProof/>
                <w:lang w:val="tr-TR"/>
              </w:rPr>
              <w:t>7.</w:t>
            </w:r>
            <w:r>
              <w:rPr>
                <w:rFonts w:eastAsiaTheme="minorEastAsia"/>
                <w:noProof/>
                <w:lang w:val="tr-TR" w:eastAsia="tr-TR"/>
              </w:rPr>
              <w:tab/>
            </w:r>
            <w:r w:rsidRPr="00E20FB3">
              <w:rPr>
                <w:rStyle w:val="Kpr"/>
                <w:noProof/>
                <w:lang w:val="tr-TR"/>
              </w:rPr>
              <w:t>Liste Tanımları</w:t>
            </w:r>
            <w:r>
              <w:rPr>
                <w:noProof/>
                <w:webHidden/>
              </w:rPr>
              <w:tab/>
            </w:r>
            <w:r>
              <w:rPr>
                <w:noProof/>
                <w:webHidden/>
              </w:rPr>
              <w:fldChar w:fldCharType="begin"/>
            </w:r>
            <w:r>
              <w:rPr>
                <w:noProof/>
                <w:webHidden/>
              </w:rPr>
              <w:instrText xml:space="preserve"> PAGEREF _Toc90389644 \h </w:instrText>
            </w:r>
            <w:r>
              <w:rPr>
                <w:noProof/>
                <w:webHidden/>
              </w:rPr>
            </w:r>
            <w:r>
              <w:rPr>
                <w:noProof/>
                <w:webHidden/>
              </w:rPr>
              <w:fldChar w:fldCharType="separate"/>
            </w:r>
            <w:r>
              <w:rPr>
                <w:noProof/>
                <w:webHidden/>
              </w:rPr>
              <w:t>3</w:t>
            </w:r>
            <w:r>
              <w:rPr>
                <w:noProof/>
                <w:webHidden/>
              </w:rPr>
              <w:fldChar w:fldCharType="end"/>
            </w:r>
          </w:hyperlink>
        </w:p>
        <w:p w14:paraId="3C6A9ADF" w14:textId="77777777" w:rsidR="00041204" w:rsidRDefault="00041204">
          <w:pPr>
            <w:pStyle w:val="T1"/>
            <w:tabs>
              <w:tab w:val="left" w:pos="440"/>
              <w:tab w:val="right" w:leader="dot" w:pos="9350"/>
            </w:tabs>
            <w:rPr>
              <w:rFonts w:eastAsiaTheme="minorEastAsia"/>
              <w:noProof/>
              <w:lang w:val="tr-TR" w:eastAsia="tr-TR"/>
            </w:rPr>
          </w:pPr>
          <w:hyperlink w:anchor="_Toc90389645" w:history="1">
            <w:r w:rsidRPr="00E20FB3">
              <w:rPr>
                <w:rStyle w:val="Kpr"/>
                <w:noProof/>
                <w:lang w:val="tr-TR"/>
              </w:rPr>
              <w:t>8.</w:t>
            </w:r>
            <w:r>
              <w:rPr>
                <w:rFonts w:eastAsiaTheme="minorEastAsia"/>
                <w:noProof/>
                <w:lang w:val="tr-TR" w:eastAsia="tr-TR"/>
              </w:rPr>
              <w:tab/>
            </w:r>
            <w:r w:rsidRPr="00E20FB3">
              <w:rPr>
                <w:rStyle w:val="Kpr"/>
                <w:noProof/>
                <w:lang w:val="tr-TR"/>
              </w:rPr>
              <w:t>Elektronik Posta Şablonu</w:t>
            </w:r>
            <w:r>
              <w:rPr>
                <w:noProof/>
                <w:webHidden/>
              </w:rPr>
              <w:tab/>
            </w:r>
            <w:r>
              <w:rPr>
                <w:noProof/>
                <w:webHidden/>
              </w:rPr>
              <w:fldChar w:fldCharType="begin"/>
            </w:r>
            <w:r>
              <w:rPr>
                <w:noProof/>
                <w:webHidden/>
              </w:rPr>
              <w:instrText xml:space="preserve"> PAGEREF _Toc90389645 \h </w:instrText>
            </w:r>
            <w:r>
              <w:rPr>
                <w:noProof/>
                <w:webHidden/>
              </w:rPr>
            </w:r>
            <w:r>
              <w:rPr>
                <w:noProof/>
                <w:webHidden/>
              </w:rPr>
              <w:fldChar w:fldCharType="separate"/>
            </w:r>
            <w:r>
              <w:rPr>
                <w:noProof/>
                <w:webHidden/>
              </w:rPr>
              <w:t>3</w:t>
            </w:r>
            <w:r>
              <w:rPr>
                <w:noProof/>
                <w:webHidden/>
              </w:rPr>
              <w:fldChar w:fldCharType="end"/>
            </w:r>
          </w:hyperlink>
        </w:p>
        <w:p w14:paraId="60C421B8" w14:textId="77777777" w:rsidR="00041204" w:rsidRDefault="00041204">
          <w:pPr>
            <w:pStyle w:val="T1"/>
            <w:tabs>
              <w:tab w:val="left" w:pos="440"/>
              <w:tab w:val="right" w:leader="dot" w:pos="9350"/>
            </w:tabs>
            <w:rPr>
              <w:rFonts w:eastAsiaTheme="minorEastAsia"/>
              <w:noProof/>
              <w:lang w:val="tr-TR" w:eastAsia="tr-TR"/>
            </w:rPr>
          </w:pPr>
          <w:hyperlink w:anchor="_Toc90389646" w:history="1">
            <w:r w:rsidRPr="00E20FB3">
              <w:rPr>
                <w:rStyle w:val="Kpr"/>
                <w:noProof/>
                <w:lang w:val="tr-TR"/>
              </w:rPr>
              <w:t>9.</w:t>
            </w:r>
            <w:r>
              <w:rPr>
                <w:rFonts w:eastAsiaTheme="minorEastAsia"/>
                <w:noProof/>
                <w:lang w:val="tr-TR" w:eastAsia="tr-TR"/>
              </w:rPr>
              <w:tab/>
            </w:r>
            <w:r w:rsidRPr="00E20FB3">
              <w:rPr>
                <w:rStyle w:val="Kpr"/>
                <w:noProof/>
                <w:lang w:val="tr-TR"/>
              </w:rPr>
              <w:t>Arşiv Yapısı</w:t>
            </w:r>
            <w:r>
              <w:rPr>
                <w:noProof/>
                <w:webHidden/>
              </w:rPr>
              <w:tab/>
            </w:r>
            <w:r>
              <w:rPr>
                <w:noProof/>
                <w:webHidden/>
              </w:rPr>
              <w:fldChar w:fldCharType="begin"/>
            </w:r>
            <w:r>
              <w:rPr>
                <w:noProof/>
                <w:webHidden/>
              </w:rPr>
              <w:instrText xml:space="preserve"> PAGEREF _Toc90389646 \h </w:instrText>
            </w:r>
            <w:r>
              <w:rPr>
                <w:noProof/>
                <w:webHidden/>
              </w:rPr>
            </w:r>
            <w:r>
              <w:rPr>
                <w:noProof/>
                <w:webHidden/>
              </w:rPr>
              <w:fldChar w:fldCharType="separate"/>
            </w:r>
            <w:r>
              <w:rPr>
                <w:noProof/>
                <w:webHidden/>
              </w:rPr>
              <w:t>3</w:t>
            </w:r>
            <w:r>
              <w:rPr>
                <w:noProof/>
                <w:webHidden/>
              </w:rPr>
              <w:fldChar w:fldCharType="end"/>
            </w:r>
          </w:hyperlink>
        </w:p>
        <w:p w14:paraId="5F4E7F56" w14:textId="77777777" w:rsidR="00041204" w:rsidRDefault="00041204">
          <w:pPr>
            <w:pStyle w:val="T1"/>
            <w:tabs>
              <w:tab w:val="right" w:leader="dot" w:pos="9350"/>
            </w:tabs>
            <w:rPr>
              <w:rFonts w:eastAsiaTheme="minorEastAsia"/>
              <w:noProof/>
              <w:lang w:val="tr-TR" w:eastAsia="tr-TR"/>
            </w:rPr>
          </w:pPr>
          <w:hyperlink w:anchor="_Toc90389647" w:history="1">
            <w:r w:rsidRPr="00E20FB3">
              <w:rPr>
                <w:rStyle w:val="Kpr"/>
                <w:noProof/>
                <w:lang w:val="tr-TR"/>
              </w:rPr>
              <w:t>10. Yazılım Geliştirme İhtiyaçları</w:t>
            </w:r>
            <w:r>
              <w:rPr>
                <w:noProof/>
                <w:webHidden/>
              </w:rPr>
              <w:tab/>
            </w:r>
            <w:r>
              <w:rPr>
                <w:noProof/>
                <w:webHidden/>
              </w:rPr>
              <w:fldChar w:fldCharType="begin"/>
            </w:r>
            <w:r>
              <w:rPr>
                <w:noProof/>
                <w:webHidden/>
              </w:rPr>
              <w:instrText xml:space="preserve"> PAGEREF _Toc90389647 \h </w:instrText>
            </w:r>
            <w:r>
              <w:rPr>
                <w:noProof/>
                <w:webHidden/>
              </w:rPr>
            </w:r>
            <w:r>
              <w:rPr>
                <w:noProof/>
                <w:webHidden/>
              </w:rPr>
              <w:fldChar w:fldCharType="separate"/>
            </w:r>
            <w:r>
              <w:rPr>
                <w:noProof/>
                <w:webHidden/>
              </w:rPr>
              <w:t>3</w:t>
            </w:r>
            <w:r>
              <w:rPr>
                <w:noProof/>
                <w:webHidden/>
              </w:rPr>
              <w:fldChar w:fldCharType="end"/>
            </w:r>
          </w:hyperlink>
        </w:p>
        <w:p w14:paraId="6177EADF" w14:textId="77777777" w:rsidR="00041204" w:rsidRDefault="00041204">
          <w:pPr>
            <w:pStyle w:val="T1"/>
            <w:tabs>
              <w:tab w:val="right" w:leader="dot" w:pos="9350"/>
            </w:tabs>
            <w:rPr>
              <w:rFonts w:eastAsiaTheme="minorEastAsia"/>
              <w:noProof/>
              <w:lang w:val="tr-TR" w:eastAsia="tr-TR"/>
            </w:rPr>
          </w:pPr>
          <w:hyperlink w:anchor="_Toc90389648" w:history="1">
            <w:r w:rsidRPr="00E20FB3">
              <w:rPr>
                <w:rStyle w:val="Kpr"/>
                <w:noProof/>
                <w:lang w:val="tr-TR"/>
              </w:rPr>
              <w:t>11. Raporlar</w:t>
            </w:r>
            <w:r>
              <w:rPr>
                <w:noProof/>
                <w:webHidden/>
              </w:rPr>
              <w:tab/>
            </w:r>
            <w:r>
              <w:rPr>
                <w:noProof/>
                <w:webHidden/>
              </w:rPr>
              <w:fldChar w:fldCharType="begin"/>
            </w:r>
            <w:r>
              <w:rPr>
                <w:noProof/>
                <w:webHidden/>
              </w:rPr>
              <w:instrText xml:space="preserve"> PAGEREF _Toc90389648 \h </w:instrText>
            </w:r>
            <w:r>
              <w:rPr>
                <w:noProof/>
                <w:webHidden/>
              </w:rPr>
            </w:r>
            <w:r>
              <w:rPr>
                <w:noProof/>
                <w:webHidden/>
              </w:rPr>
              <w:fldChar w:fldCharType="separate"/>
            </w:r>
            <w:r>
              <w:rPr>
                <w:noProof/>
                <w:webHidden/>
              </w:rPr>
              <w:t>3</w:t>
            </w:r>
            <w:r>
              <w:rPr>
                <w:noProof/>
                <w:webHidden/>
              </w:rPr>
              <w:fldChar w:fldCharType="end"/>
            </w:r>
          </w:hyperlink>
        </w:p>
        <w:p w14:paraId="507A44AD" w14:textId="77777777" w:rsidR="00883A69" w:rsidRPr="00791006" w:rsidRDefault="00883A69">
          <w:pPr>
            <w:rPr>
              <w:noProof/>
              <w:lang w:val="tr-TR"/>
            </w:rPr>
          </w:pPr>
          <w:r w:rsidRPr="00791006">
            <w:rPr>
              <w:b/>
              <w:bCs/>
              <w:noProof/>
              <w:lang w:val="tr-TR"/>
            </w:rPr>
            <w:fldChar w:fldCharType="end"/>
          </w:r>
        </w:p>
      </w:sdtContent>
    </w:sdt>
    <w:p w14:paraId="7DA98E9D" w14:textId="77777777" w:rsidR="00883A69" w:rsidRDefault="00883A69" w:rsidP="00270092">
      <w:pPr>
        <w:rPr>
          <w:noProof/>
          <w:lang w:val="tr-TR"/>
        </w:rPr>
      </w:pPr>
    </w:p>
    <w:tbl>
      <w:tblPr>
        <w:tblStyle w:val="KlavuzuTablo4-Vurgu1"/>
        <w:tblpPr w:leftFromText="141" w:rightFromText="141" w:vertAnchor="text" w:horzAnchor="margin" w:tblpY="477"/>
        <w:tblW w:w="9357" w:type="dxa"/>
        <w:tblLook w:val="04A0" w:firstRow="1" w:lastRow="0" w:firstColumn="1" w:lastColumn="0" w:noHBand="0" w:noVBand="1"/>
      </w:tblPr>
      <w:tblGrid>
        <w:gridCol w:w="1394"/>
        <w:gridCol w:w="1927"/>
        <w:gridCol w:w="2056"/>
        <w:gridCol w:w="3980"/>
      </w:tblGrid>
      <w:tr w:rsidR="00791006" w:rsidRPr="000445B3" w14:paraId="6583B918" w14:textId="77777777" w:rsidTr="00A569C9">
        <w:trPr>
          <w:cnfStyle w:val="100000000000" w:firstRow="1" w:lastRow="0" w:firstColumn="0" w:lastColumn="0" w:oddVBand="0" w:evenVBand="0" w:oddHBand="0"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1394" w:type="dxa"/>
          </w:tcPr>
          <w:p w14:paraId="6CD12135" w14:textId="77777777" w:rsidR="00791006" w:rsidRPr="000445B3" w:rsidRDefault="00791006" w:rsidP="00791006">
            <w:pPr>
              <w:pStyle w:val="TabloBalk"/>
            </w:pPr>
            <w:r w:rsidRPr="000445B3">
              <w:br w:type="page"/>
              <w:t>Versiyon</w:t>
            </w:r>
          </w:p>
        </w:tc>
        <w:tc>
          <w:tcPr>
            <w:tcW w:w="1927" w:type="dxa"/>
          </w:tcPr>
          <w:p w14:paraId="2DF3D7FB" w14:textId="77777777" w:rsidR="00791006" w:rsidRPr="000445B3" w:rsidRDefault="00791006" w:rsidP="00791006">
            <w:pPr>
              <w:pStyle w:val="TabloBalk"/>
              <w:cnfStyle w:val="100000000000" w:firstRow="1" w:lastRow="0" w:firstColumn="0" w:lastColumn="0" w:oddVBand="0" w:evenVBand="0" w:oddHBand="0" w:evenHBand="0" w:firstRowFirstColumn="0" w:firstRowLastColumn="0" w:lastRowFirstColumn="0" w:lastRowLastColumn="0"/>
            </w:pPr>
            <w:r w:rsidRPr="000445B3">
              <w:t>Tarih</w:t>
            </w:r>
          </w:p>
        </w:tc>
        <w:tc>
          <w:tcPr>
            <w:tcW w:w="2056" w:type="dxa"/>
          </w:tcPr>
          <w:p w14:paraId="7EB1770C" w14:textId="77777777" w:rsidR="00791006" w:rsidRPr="000445B3" w:rsidRDefault="00791006" w:rsidP="00791006">
            <w:pPr>
              <w:pStyle w:val="TabloBalk"/>
              <w:cnfStyle w:val="100000000000" w:firstRow="1" w:lastRow="0" w:firstColumn="0" w:lastColumn="0" w:oddVBand="0" w:evenVBand="0" w:oddHBand="0" w:evenHBand="0" w:firstRowFirstColumn="0" w:firstRowLastColumn="0" w:lastRowFirstColumn="0" w:lastRowLastColumn="0"/>
            </w:pPr>
            <w:r w:rsidRPr="000445B3">
              <w:t>Güncelleyen</w:t>
            </w:r>
          </w:p>
        </w:tc>
        <w:tc>
          <w:tcPr>
            <w:tcW w:w="3980" w:type="dxa"/>
          </w:tcPr>
          <w:p w14:paraId="7930F068" w14:textId="77777777" w:rsidR="00791006" w:rsidRPr="000445B3" w:rsidRDefault="00791006" w:rsidP="00791006">
            <w:pPr>
              <w:pStyle w:val="TabloBalk"/>
              <w:cnfStyle w:val="100000000000" w:firstRow="1" w:lastRow="0" w:firstColumn="0" w:lastColumn="0" w:oddVBand="0" w:evenVBand="0" w:oddHBand="0" w:evenHBand="0" w:firstRowFirstColumn="0" w:firstRowLastColumn="0" w:lastRowFirstColumn="0" w:lastRowLastColumn="0"/>
            </w:pPr>
            <w:r w:rsidRPr="000445B3">
              <w:t>Açıklama</w:t>
            </w:r>
          </w:p>
        </w:tc>
      </w:tr>
      <w:tr w:rsidR="00791006" w:rsidRPr="000445B3" w14:paraId="3E67A054" w14:textId="77777777" w:rsidTr="00A569C9">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1394" w:type="dxa"/>
          </w:tcPr>
          <w:p w14:paraId="0960BC8B" w14:textId="77777777" w:rsidR="00791006" w:rsidRPr="000445B3" w:rsidRDefault="00D61E22" w:rsidP="00791006">
            <w:pPr>
              <w:pStyle w:val="Tabloerik"/>
            </w:pPr>
            <w:r>
              <w:t>1.0</w:t>
            </w:r>
          </w:p>
          <w:p w14:paraId="5F2DC669" w14:textId="77777777" w:rsidR="00791006" w:rsidRPr="000445B3" w:rsidRDefault="00791006" w:rsidP="00791006">
            <w:pPr>
              <w:pStyle w:val="Tabloerik"/>
              <w:rPr>
                <w:b w:val="0"/>
                <w:bCs w:val="0"/>
              </w:rPr>
            </w:pPr>
          </w:p>
        </w:tc>
        <w:tc>
          <w:tcPr>
            <w:tcW w:w="1927" w:type="dxa"/>
          </w:tcPr>
          <w:p w14:paraId="278166A9" w14:textId="77777777" w:rsidR="00791006" w:rsidRDefault="00D61E22" w:rsidP="00791006">
            <w:pPr>
              <w:pStyle w:val="Tabloerik"/>
              <w:cnfStyle w:val="000000100000" w:firstRow="0" w:lastRow="0" w:firstColumn="0" w:lastColumn="0" w:oddVBand="0" w:evenVBand="0" w:oddHBand="1" w:evenHBand="0" w:firstRowFirstColumn="0" w:firstRowLastColumn="0" w:lastRowFirstColumn="0" w:lastRowLastColumn="0"/>
            </w:pPr>
            <w:r>
              <w:t>0</w:t>
            </w:r>
            <w:r w:rsidR="00EA4E3E">
              <w:t>3</w:t>
            </w:r>
            <w:r>
              <w:t>.0</w:t>
            </w:r>
            <w:r w:rsidR="00EA4E3E">
              <w:t>5</w:t>
            </w:r>
            <w:r>
              <w:t>.202</w:t>
            </w:r>
            <w:r w:rsidR="00EA4E3E">
              <w:t>4</w:t>
            </w:r>
          </w:p>
          <w:p w14:paraId="7A218089" w14:textId="36D4A38D" w:rsidR="00EA4E3E" w:rsidRPr="000445B3" w:rsidRDefault="00EA4E3E" w:rsidP="00791006">
            <w:pPr>
              <w:pStyle w:val="Tabloerik"/>
              <w:cnfStyle w:val="000000100000" w:firstRow="0" w:lastRow="0" w:firstColumn="0" w:lastColumn="0" w:oddVBand="0" w:evenVBand="0" w:oddHBand="1" w:evenHBand="0" w:firstRowFirstColumn="0" w:firstRowLastColumn="0" w:lastRowFirstColumn="0" w:lastRowLastColumn="0"/>
            </w:pPr>
          </w:p>
        </w:tc>
        <w:tc>
          <w:tcPr>
            <w:tcW w:w="2056" w:type="dxa"/>
          </w:tcPr>
          <w:p w14:paraId="724CF22A" w14:textId="3B9044AB" w:rsidR="00791006" w:rsidRPr="000445B3" w:rsidRDefault="00000000" w:rsidP="00791006">
            <w:pPr>
              <w:pStyle w:val="Tabloerik"/>
              <w:cnfStyle w:val="000000100000" w:firstRow="0" w:lastRow="0" w:firstColumn="0" w:lastColumn="0" w:oddVBand="0" w:evenVBand="0" w:oddHBand="1" w:evenHBand="0" w:firstRowFirstColumn="0" w:firstRowLastColumn="0" w:lastRowFirstColumn="0" w:lastRowLastColumn="0"/>
            </w:pPr>
            <w:sdt>
              <w:sdtPr>
                <w:rPr>
                  <w:noProof/>
                  <w:lang w:val="tr-TR"/>
                </w:rPr>
                <w:alias w:val="Author"/>
                <w:tag w:val=""/>
                <w:id w:val="-2100470282"/>
                <w:placeholder>
                  <w:docPart w:val="4358097655FB46CE95E6F2CA89D3D052"/>
                </w:placeholder>
                <w:dataBinding w:prefixMappings="xmlns:ns0='http://purl.org/dc/elements/1.1/' xmlns:ns1='http://schemas.openxmlformats.org/package/2006/metadata/core-properties' " w:xpath="/ns1:coreProperties[1]/ns0:creator[1]" w:storeItemID="{6C3C8BC8-F283-45AE-878A-BAB7291924A1}"/>
                <w:text/>
              </w:sdtPr>
              <w:sdtContent>
                <w:r w:rsidR="009A5C19">
                  <w:rPr>
                    <w:noProof/>
                    <w:lang w:val="tr-TR"/>
                  </w:rPr>
                  <w:t>Ceren Çiçek</w:t>
                </w:r>
              </w:sdtContent>
            </w:sdt>
          </w:p>
        </w:tc>
        <w:tc>
          <w:tcPr>
            <w:tcW w:w="3980" w:type="dxa"/>
          </w:tcPr>
          <w:p w14:paraId="0CF332C4" w14:textId="0A4BAE9C" w:rsidR="004B6B8E" w:rsidRPr="004B6B8E" w:rsidRDefault="00EA4E3E" w:rsidP="004B6B8E">
            <w:pPr>
              <w:cnfStyle w:val="000000100000" w:firstRow="0" w:lastRow="0" w:firstColumn="0" w:lastColumn="0" w:oddVBand="0" w:evenVBand="0" w:oddHBand="1" w:evenHBand="0" w:firstRowFirstColumn="0" w:firstRowLastColumn="0" w:lastRowFirstColumn="0" w:lastRowLastColumn="0"/>
              <w:rPr>
                <w:noProof/>
                <w:color w:val="000000" w:themeColor="text1"/>
                <w:sz w:val="16"/>
                <w:lang w:val="tr-TR"/>
              </w:rPr>
            </w:pPr>
            <w:r>
              <w:rPr>
                <w:noProof/>
                <w:color w:val="000000" w:themeColor="text1"/>
                <w:sz w:val="16"/>
                <w:lang w:val="tr-TR"/>
              </w:rPr>
              <w:t xml:space="preserve">Ürün </w:t>
            </w:r>
            <w:r w:rsidR="00BC3EBB">
              <w:rPr>
                <w:noProof/>
                <w:color w:val="000000" w:themeColor="text1"/>
                <w:sz w:val="16"/>
                <w:lang w:val="tr-TR"/>
              </w:rPr>
              <w:t>Dokümanı tamamlandı.</w:t>
            </w:r>
          </w:p>
          <w:p w14:paraId="68EF4644" w14:textId="77777777" w:rsidR="00791006" w:rsidRPr="000445B3" w:rsidRDefault="00791006" w:rsidP="00791006">
            <w:pPr>
              <w:pStyle w:val="Tabloerik"/>
              <w:cnfStyle w:val="000000100000" w:firstRow="0" w:lastRow="0" w:firstColumn="0" w:lastColumn="0" w:oddVBand="0" w:evenVBand="0" w:oddHBand="1" w:evenHBand="0" w:firstRowFirstColumn="0" w:firstRowLastColumn="0" w:lastRowFirstColumn="0" w:lastRowLastColumn="0"/>
            </w:pPr>
          </w:p>
        </w:tc>
      </w:tr>
    </w:tbl>
    <w:p w14:paraId="287E997F" w14:textId="77777777" w:rsidR="00791006" w:rsidRDefault="00791006" w:rsidP="00791006">
      <w:pPr>
        <w:pStyle w:val="Tabloerik"/>
        <w:rPr>
          <w:noProof/>
          <w:lang w:val="tr-TR"/>
        </w:rPr>
      </w:pPr>
    </w:p>
    <w:p w14:paraId="1BD374F5" w14:textId="77777777" w:rsidR="00791006" w:rsidRPr="00D61E22" w:rsidRDefault="00D61E22" w:rsidP="00791006">
      <w:pPr>
        <w:pStyle w:val="Tabloerik"/>
        <w:rPr>
          <w:b/>
          <w:bCs/>
          <w:noProof/>
          <w:sz w:val="20"/>
          <w:szCs w:val="28"/>
          <w:u w:val="single"/>
          <w:lang w:val="tr-TR"/>
        </w:rPr>
      </w:pPr>
      <w:r w:rsidRPr="00D61E22">
        <w:rPr>
          <w:b/>
          <w:bCs/>
          <w:noProof/>
          <w:sz w:val="20"/>
          <w:szCs w:val="28"/>
          <w:u w:val="single"/>
          <w:lang w:val="tr-TR"/>
        </w:rPr>
        <w:t>Doküman Tarihçesi</w:t>
      </w:r>
    </w:p>
    <w:p w14:paraId="1A3A89FD" w14:textId="77777777" w:rsidR="00D61E22" w:rsidRDefault="00D61E22" w:rsidP="00D61E22">
      <w:pPr>
        <w:pStyle w:val="Taslak1"/>
        <w:ind w:left="720"/>
        <w:rPr>
          <w:noProof/>
          <w:lang w:val="tr-TR"/>
        </w:rPr>
      </w:pPr>
    </w:p>
    <w:p w14:paraId="52CC5E1D" w14:textId="77777777" w:rsidR="00883A69" w:rsidRDefault="00883A69" w:rsidP="00791006">
      <w:pPr>
        <w:pStyle w:val="Taslak1"/>
        <w:numPr>
          <w:ilvl w:val="0"/>
          <w:numId w:val="9"/>
        </w:numPr>
        <w:rPr>
          <w:noProof/>
          <w:lang w:val="tr-TR"/>
        </w:rPr>
      </w:pPr>
      <w:bookmarkStart w:id="0" w:name="_Toc90389631"/>
      <w:r w:rsidRPr="00791006">
        <w:rPr>
          <w:noProof/>
          <w:lang w:val="tr-TR"/>
        </w:rPr>
        <w:t>Genel</w:t>
      </w:r>
      <w:bookmarkEnd w:id="0"/>
    </w:p>
    <w:p w14:paraId="0032C5E2" w14:textId="5CFF41BC" w:rsidR="005D5D20" w:rsidRPr="00791006" w:rsidRDefault="00E767C5" w:rsidP="00E767C5">
      <w:pPr>
        <w:ind w:left="360" w:firstLine="360"/>
        <w:jc w:val="both"/>
        <w:rPr>
          <w:noProof/>
          <w:lang w:val="tr-TR"/>
        </w:rPr>
      </w:pPr>
      <w:r w:rsidRPr="005776ED">
        <w:rPr>
          <w:noProof/>
          <w:lang w:val="tr-TR"/>
        </w:rPr>
        <w:t>Bu d</w:t>
      </w:r>
      <w:r w:rsidR="005E2E4E">
        <w:rPr>
          <w:noProof/>
          <w:lang w:val="tr-TR"/>
        </w:rPr>
        <w:t>o</w:t>
      </w:r>
      <w:r w:rsidRPr="005776ED">
        <w:rPr>
          <w:noProof/>
          <w:lang w:val="tr-TR"/>
        </w:rPr>
        <w:t xml:space="preserve">küman </w:t>
      </w:r>
      <w:r>
        <w:rPr>
          <w:noProof/>
          <w:lang w:val="tr-TR"/>
        </w:rPr>
        <w:t>GGSoft</w:t>
      </w:r>
      <w:r w:rsidRPr="005776ED">
        <w:rPr>
          <w:noProof/>
          <w:lang w:val="tr-TR"/>
        </w:rPr>
        <w:t xml:space="preserve"> bünyesinde tasarlanmış olan “</w:t>
      </w:r>
      <w:r>
        <w:rPr>
          <w:noProof/>
          <w:lang w:val="tr-TR"/>
        </w:rPr>
        <w:t>Takdir ve Ödüllendirme Süreci</w:t>
      </w:r>
      <w:r w:rsidRPr="005776ED">
        <w:rPr>
          <w:noProof/>
          <w:lang w:val="tr-TR"/>
        </w:rPr>
        <w:t>” özelliklerini uçtan uca detaylandırmak amacıyla hazırlanmıştır.</w:t>
      </w:r>
    </w:p>
    <w:p w14:paraId="09992137" w14:textId="77777777" w:rsidR="00660716" w:rsidRDefault="00883A69" w:rsidP="00660716">
      <w:pPr>
        <w:pStyle w:val="Taslak2"/>
        <w:numPr>
          <w:ilvl w:val="1"/>
          <w:numId w:val="9"/>
        </w:numPr>
        <w:rPr>
          <w:noProof/>
          <w:lang w:val="tr-TR"/>
        </w:rPr>
      </w:pPr>
      <w:bookmarkStart w:id="1" w:name="_Toc90389632"/>
      <w:r w:rsidRPr="00791006">
        <w:rPr>
          <w:noProof/>
          <w:lang w:val="tr-TR"/>
        </w:rPr>
        <w:t>İşlevse</w:t>
      </w:r>
      <w:r w:rsidR="00791006" w:rsidRPr="00791006">
        <w:rPr>
          <w:noProof/>
          <w:lang w:val="tr-TR"/>
        </w:rPr>
        <w:t>l</w:t>
      </w:r>
      <w:r w:rsidRPr="00791006">
        <w:rPr>
          <w:noProof/>
          <w:lang w:val="tr-TR"/>
        </w:rPr>
        <w:t xml:space="preserve"> Fonksiyon Özeti</w:t>
      </w:r>
      <w:bookmarkEnd w:id="1"/>
    </w:p>
    <w:p w14:paraId="528F0FBF" w14:textId="10718076" w:rsidR="00795E64" w:rsidRPr="00660716" w:rsidRDefault="00AA6455" w:rsidP="00A50D77">
      <w:pPr>
        <w:ind w:firstLine="720"/>
        <w:rPr>
          <w:noProof/>
          <w:lang w:val="tr-TR"/>
        </w:rPr>
      </w:pPr>
      <w:r w:rsidRPr="00660716">
        <w:rPr>
          <w:noProof/>
          <w:lang w:val="tr-TR"/>
        </w:rPr>
        <w:t>GGSoft bünyesine kazandırılan bu ürünün işlevleri aşağıda sıralanmıştır.</w:t>
      </w:r>
    </w:p>
    <w:p w14:paraId="65F27C27" w14:textId="2A45A28A" w:rsidR="003B144B" w:rsidRDefault="003B144B" w:rsidP="00AA6455">
      <w:pPr>
        <w:pStyle w:val="ListeParagraf"/>
        <w:numPr>
          <w:ilvl w:val="0"/>
          <w:numId w:val="11"/>
        </w:numPr>
        <w:jc w:val="both"/>
        <w:rPr>
          <w:noProof/>
          <w:lang w:val="tr-TR"/>
        </w:rPr>
      </w:pPr>
      <w:r>
        <w:rPr>
          <w:noProof/>
          <w:lang w:val="tr-TR"/>
        </w:rPr>
        <w:t>GGSoft çalışanlarının</w:t>
      </w:r>
      <w:r w:rsidR="00340309">
        <w:rPr>
          <w:noProof/>
          <w:lang w:val="tr-TR"/>
        </w:rPr>
        <w:t xml:space="preserve"> görevlerinde</w:t>
      </w:r>
      <w:r w:rsidR="000975BF">
        <w:rPr>
          <w:noProof/>
          <w:lang w:val="tr-TR"/>
        </w:rPr>
        <w:t xml:space="preserve"> göstermiş oldukları</w:t>
      </w:r>
      <w:r w:rsidR="003B5C50">
        <w:rPr>
          <w:noProof/>
          <w:lang w:val="tr-TR"/>
        </w:rPr>
        <w:t xml:space="preserve"> başarı</w:t>
      </w:r>
      <w:r w:rsidR="007032AB">
        <w:rPr>
          <w:noProof/>
          <w:lang w:val="tr-TR"/>
        </w:rPr>
        <w:t xml:space="preserve"> veya</w:t>
      </w:r>
      <w:r w:rsidR="000975BF">
        <w:rPr>
          <w:noProof/>
          <w:lang w:val="tr-TR"/>
        </w:rPr>
        <w:t xml:space="preserve"> üstün performans</w:t>
      </w:r>
      <w:r w:rsidR="007032AB">
        <w:rPr>
          <w:noProof/>
          <w:lang w:val="tr-TR"/>
        </w:rPr>
        <w:t>larından dolayı takdir edilmesi</w:t>
      </w:r>
      <w:r w:rsidR="00775C6E">
        <w:rPr>
          <w:noProof/>
          <w:lang w:val="tr-TR"/>
        </w:rPr>
        <w:t>;</w:t>
      </w:r>
      <w:r w:rsidR="000975BF">
        <w:rPr>
          <w:noProof/>
          <w:lang w:val="tr-TR"/>
        </w:rPr>
        <w:t xml:space="preserve"> </w:t>
      </w:r>
      <w:r w:rsidR="007032AB">
        <w:rPr>
          <w:noProof/>
          <w:lang w:val="tr-TR"/>
        </w:rPr>
        <w:t xml:space="preserve">görev tanımı dışındaki çalışmalarından dolayı da </w:t>
      </w:r>
      <w:r w:rsidR="003053B0">
        <w:rPr>
          <w:noProof/>
          <w:lang w:val="tr-TR"/>
        </w:rPr>
        <w:t>değerlendirilip ödüllendirilmesi bu süreç yardımıyla gerçekleştirilir.</w:t>
      </w:r>
    </w:p>
    <w:p w14:paraId="1F5EB0AB" w14:textId="3C54D47D" w:rsidR="00BD1604" w:rsidRDefault="00BD1604" w:rsidP="00AA6455">
      <w:pPr>
        <w:pStyle w:val="ListeParagraf"/>
        <w:numPr>
          <w:ilvl w:val="0"/>
          <w:numId w:val="11"/>
        </w:numPr>
        <w:jc w:val="both"/>
        <w:rPr>
          <w:noProof/>
          <w:lang w:val="tr-TR"/>
        </w:rPr>
      </w:pPr>
      <w:r>
        <w:rPr>
          <w:noProof/>
          <w:lang w:val="tr-TR"/>
        </w:rPr>
        <w:t>Bu süreç yardımıyla</w:t>
      </w:r>
      <w:r w:rsidR="0098344E">
        <w:rPr>
          <w:noProof/>
          <w:lang w:val="tr-TR"/>
        </w:rPr>
        <w:t xml:space="preserve"> çalışanların</w:t>
      </w:r>
      <w:r w:rsidR="00A50D77">
        <w:rPr>
          <w:noProof/>
          <w:lang w:val="tr-TR"/>
        </w:rPr>
        <w:t xml:space="preserve"> başarılarının</w:t>
      </w:r>
      <w:r w:rsidR="004A2A0C">
        <w:rPr>
          <w:noProof/>
          <w:lang w:val="tr-TR"/>
        </w:rPr>
        <w:t xml:space="preserve"> daha adil bir şekilde değerlendirilip</w:t>
      </w:r>
      <w:r w:rsidR="002E10F6">
        <w:rPr>
          <w:noProof/>
          <w:lang w:val="tr-TR"/>
        </w:rPr>
        <w:t xml:space="preserve"> başarılarının</w:t>
      </w:r>
      <w:r w:rsidR="000063C0">
        <w:rPr>
          <w:noProof/>
          <w:lang w:val="tr-TR"/>
        </w:rPr>
        <w:t xml:space="preserve"> karşılığında takdir</w:t>
      </w:r>
      <w:r w:rsidR="00EE211D">
        <w:rPr>
          <w:noProof/>
          <w:lang w:val="tr-TR"/>
        </w:rPr>
        <w:t xml:space="preserve"> edilerek veya ödüllendirilerek çalışan bağlılığı</w:t>
      </w:r>
      <w:r w:rsidR="00B742CA">
        <w:rPr>
          <w:noProof/>
          <w:lang w:val="tr-TR"/>
        </w:rPr>
        <w:t xml:space="preserve"> ve memnuniyetinin arttırılması hedeflenmektedir.</w:t>
      </w:r>
    </w:p>
    <w:p w14:paraId="55B465D7" w14:textId="207C91CF" w:rsidR="00AA6455" w:rsidRDefault="00AA6455" w:rsidP="00AA6455">
      <w:pPr>
        <w:pStyle w:val="ListeParagraf"/>
        <w:numPr>
          <w:ilvl w:val="0"/>
          <w:numId w:val="11"/>
        </w:numPr>
        <w:jc w:val="both"/>
        <w:rPr>
          <w:noProof/>
          <w:lang w:val="tr-TR"/>
        </w:rPr>
      </w:pPr>
      <w:r>
        <w:rPr>
          <w:noProof/>
          <w:lang w:val="tr-TR"/>
        </w:rPr>
        <w:t>Akış manuel olarak başlatılmaktadır ve eklentilidir.</w:t>
      </w:r>
    </w:p>
    <w:p w14:paraId="04B3CABE" w14:textId="77777777" w:rsidR="00AA6455" w:rsidRDefault="00AA6455" w:rsidP="00AA6455">
      <w:pPr>
        <w:pStyle w:val="ListeParagraf"/>
        <w:numPr>
          <w:ilvl w:val="0"/>
          <w:numId w:val="11"/>
        </w:numPr>
        <w:jc w:val="both"/>
        <w:rPr>
          <w:noProof/>
          <w:lang w:val="tr-TR"/>
        </w:rPr>
      </w:pPr>
      <w:r>
        <w:rPr>
          <w:noProof/>
          <w:lang w:val="tr-TR"/>
        </w:rPr>
        <w:t>Başlatılan tüm akışlara ait belge ve elektronik formları dosya kartı mimarisi kullanılarak arşivlenmektedir.</w:t>
      </w:r>
    </w:p>
    <w:p w14:paraId="370E4B83" w14:textId="16A265E7" w:rsidR="00AA6455" w:rsidRDefault="00AA6455" w:rsidP="00AA6455">
      <w:pPr>
        <w:pStyle w:val="ListeParagraf"/>
        <w:numPr>
          <w:ilvl w:val="0"/>
          <w:numId w:val="11"/>
        </w:numPr>
        <w:jc w:val="both"/>
        <w:rPr>
          <w:noProof/>
          <w:lang w:val="tr-TR"/>
        </w:rPr>
      </w:pPr>
      <w:r>
        <w:rPr>
          <w:noProof/>
          <w:lang w:val="tr-TR"/>
        </w:rPr>
        <w:t xml:space="preserve">Tasarımı yapılan rapor </w:t>
      </w:r>
      <w:r w:rsidR="00406BE7">
        <w:rPr>
          <w:noProof/>
          <w:lang w:val="tr-TR"/>
        </w:rPr>
        <w:t>sayesinde komitede değerlendirilen ödüllendirme b</w:t>
      </w:r>
      <w:r w:rsidR="000C516D">
        <w:rPr>
          <w:noProof/>
          <w:lang w:val="tr-TR"/>
        </w:rPr>
        <w:t xml:space="preserve">aşvurularının </w:t>
      </w:r>
      <w:r>
        <w:rPr>
          <w:noProof/>
          <w:lang w:val="tr-TR"/>
        </w:rPr>
        <w:t>kontrol ve takibinin kolaylaştırılması sağlanmıştır.</w:t>
      </w:r>
    </w:p>
    <w:p w14:paraId="34A11B12" w14:textId="77777777" w:rsidR="00E61715" w:rsidRPr="00E61715" w:rsidRDefault="00E61715" w:rsidP="00E61715">
      <w:pPr>
        <w:ind w:left="720"/>
        <w:jc w:val="both"/>
        <w:rPr>
          <w:b/>
          <w:bCs/>
          <w:noProof/>
          <w:lang w:val="tr-TR"/>
        </w:rPr>
      </w:pPr>
      <w:r w:rsidRPr="00E61715">
        <w:rPr>
          <w:b/>
          <w:bCs/>
          <w:noProof/>
          <w:lang w:val="tr-TR"/>
        </w:rPr>
        <w:t>Süreç sırasıyla aşağıdaki gibi ilerlemektedir.</w:t>
      </w:r>
    </w:p>
    <w:p w14:paraId="2351F721" w14:textId="296F9D10" w:rsidR="00681D9F" w:rsidRDefault="00E61715" w:rsidP="000A36E2">
      <w:pPr>
        <w:ind w:left="720" w:firstLine="360"/>
        <w:jc w:val="both"/>
        <w:rPr>
          <w:noProof/>
          <w:lang w:val="tr-TR"/>
        </w:rPr>
      </w:pPr>
      <w:r w:rsidRPr="000A36E2">
        <w:rPr>
          <w:noProof/>
          <w:lang w:val="tr-TR"/>
        </w:rPr>
        <w:t xml:space="preserve">Tüm kullanıcılar </w:t>
      </w:r>
      <w:r w:rsidR="003F1F24">
        <w:rPr>
          <w:noProof/>
          <w:lang w:val="tr-TR"/>
        </w:rPr>
        <w:t>Takdir ve Ödüllendirme Süreci</w:t>
      </w:r>
      <w:r w:rsidRPr="000A36E2">
        <w:rPr>
          <w:noProof/>
          <w:lang w:val="tr-TR"/>
        </w:rPr>
        <w:t>’ni başlatabilmektedir.</w:t>
      </w:r>
      <w:r w:rsidR="002621AA">
        <w:rPr>
          <w:noProof/>
          <w:lang w:val="tr-TR"/>
        </w:rPr>
        <w:t xml:space="preserve"> </w:t>
      </w:r>
      <w:r w:rsidR="002621AA" w:rsidRPr="00375CD7">
        <w:rPr>
          <w:rFonts w:cstheme="minorHAnsi"/>
          <w:noProof/>
          <w:lang w:val="tr-TR"/>
        </w:rPr>
        <w:t>Akış kişinin kendi adına veya başka bir kişi adına da başlatılabilir.</w:t>
      </w:r>
      <w:r w:rsidR="007018F7">
        <w:rPr>
          <w:rFonts w:cstheme="minorHAnsi"/>
          <w:noProof/>
          <w:lang w:val="tr-TR"/>
        </w:rPr>
        <w:t xml:space="preserve"> </w:t>
      </w:r>
      <w:r w:rsidR="007018F7" w:rsidRPr="00A122CF">
        <w:rPr>
          <w:b/>
          <w:bCs/>
          <w:noProof/>
          <w:lang w:val="tr-TR"/>
        </w:rPr>
        <w:t>Başlangıç adımında</w:t>
      </w:r>
      <w:r w:rsidR="00A122CF" w:rsidRPr="00A122CF">
        <w:rPr>
          <w:b/>
          <w:bCs/>
          <w:noProof/>
          <w:lang w:val="tr-TR"/>
        </w:rPr>
        <w:t>,</w:t>
      </w:r>
      <w:r w:rsidR="00B42838">
        <w:rPr>
          <w:noProof/>
          <w:lang w:val="tr-TR"/>
        </w:rPr>
        <w:t xml:space="preserve"> statü</w:t>
      </w:r>
      <w:r w:rsidR="000C6427">
        <w:rPr>
          <w:noProof/>
          <w:lang w:val="tr-TR"/>
        </w:rPr>
        <w:t>sü</w:t>
      </w:r>
      <w:r w:rsidR="00B42838">
        <w:rPr>
          <w:noProof/>
          <w:lang w:val="tr-TR"/>
        </w:rPr>
        <w:t xml:space="preserve"> listesinden “Takdir” ya da “Ödüllendirme” </w:t>
      </w:r>
      <w:r w:rsidR="00656376">
        <w:rPr>
          <w:noProof/>
          <w:lang w:val="tr-TR"/>
        </w:rPr>
        <w:t xml:space="preserve">seçimi yapılır. </w:t>
      </w:r>
      <w:r w:rsidR="00E728A7">
        <w:rPr>
          <w:noProof/>
          <w:lang w:val="tr-TR"/>
        </w:rPr>
        <w:t xml:space="preserve">“Takdir” seçilirse Takdir Sebebi alanı doldurularak akış ilerletilir. </w:t>
      </w:r>
      <w:r w:rsidR="00E668E2">
        <w:rPr>
          <w:noProof/>
          <w:lang w:val="tr-TR"/>
        </w:rPr>
        <w:t xml:space="preserve">“Ödüllendirme” seçildiyse başvurunun ilgili olduğu kategori seçilir ve </w:t>
      </w:r>
      <w:r w:rsidR="005952BA">
        <w:rPr>
          <w:noProof/>
          <w:lang w:val="tr-TR"/>
        </w:rPr>
        <w:t>seçilen kategoriyle ilgili form alanları aktif olarak kullanıcı tarafından doldurulur.</w:t>
      </w:r>
      <w:r w:rsidR="00A122CF">
        <w:rPr>
          <w:noProof/>
          <w:lang w:val="tr-TR"/>
        </w:rPr>
        <w:t xml:space="preserve"> Baş</w:t>
      </w:r>
      <w:r w:rsidR="00915CFD">
        <w:rPr>
          <w:noProof/>
          <w:lang w:val="tr-TR"/>
        </w:rPr>
        <w:t>langıç adımında statü</w:t>
      </w:r>
      <w:r w:rsidR="00F711A2">
        <w:rPr>
          <w:noProof/>
          <w:lang w:val="tr-TR"/>
        </w:rPr>
        <w:t xml:space="preserve"> ödüllendirme seçilir ise</w:t>
      </w:r>
      <w:r w:rsidR="006A0637">
        <w:rPr>
          <w:noProof/>
          <w:lang w:val="tr-TR"/>
        </w:rPr>
        <w:t xml:space="preserve"> akış </w:t>
      </w:r>
      <w:r w:rsidR="006A0637" w:rsidRPr="006A0637">
        <w:rPr>
          <w:b/>
          <w:bCs/>
          <w:noProof/>
          <w:lang w:val="tr-TR"/>
        </w:rPr>
        <w:t>Yönetici Değerlendirme</w:t>
      </w:r>
      <w:r w:rsidR="006A0637">
        <w:rPr>
          <w:noProof/>
          <w:lang w:val="tr-TR"/>
        </w:rPr>
        <w:t xml:space="preserve"> adımına,</w:t>
      </w:r>
      <w:r w:rsidR="00915CFD">
        <w:rPr>
          <w:noProof/>
          <w:lang w:val="tr-TR"/>
        </w:rPr>
        <w:t xml:space="preserve"> takdir seçili</w:t>
      </w:r>
      <w:r w:rsidR="00F711A2">
        <w:rPr>
          <w:noProof/>
          <w:lang w:val="tr-TR"/>
        </w:rPr>
        <w:t xml:space="preserve">r ise akış direkt </w:t>
      </w:r>
      <w:r w:rsidR="00F711A2" w:rsidRPr="002737B5">
        <w:rPr>
          <w:b/>
          <w:bCs/>
          <w:noProof/>
          <w:lang w:val="tr-TR"/>
        </w:rPr>
        <w:t>Komite Günü Belirleme</w:t>
      </w:r>
      <w:r w:rsidR="00AF3E7B">
        <w:rPr>
          <w:b/>
          <w:bCs/>
          <w:noProof/>
          <w:lang w:val="tr-TR"/>
        </w:rPr>
        <w:t xml:space="preserve"> Makrosu</w:t>
      </w:r>
      <w:r w:rsidR="00F711A2">
        <w:rPr>
          <w:noProof/>
          <w:lang w:val="tr-TR"/>
        </w:rPr>
        <w:t xml:space="preserve"> adımına ilerler.</w:t>
      </w:r>
    </w:p>
    <w:p w14:paraId="032B3D0E" w14:textId="1F9A4424" w:rsidR="00921274" w:rsidRDefault="00921274" w:rsidP="000A36E2">
      <w:pPr>
        <w:ind w:left="720" w:firstLine="360"/>
        <w:jc w:val="both"/>
        <w:rPr>
          <w:noProof/>
          <w:lang w:val="tr-TR"/>
        </w:rPr>
      </w:pPr>
      <w:r w:rsidRPr="00921274">
        <w:rPr>
          <w:b/>
          <w:bCs/>
          <w:noProof/>
          <w:lang w:val="tr-TR"/>
        </w:rPr>
        <w:t>Yönetici Değerlendirme</w:t>
      </w:r>
      <w:r>
        <w:rPr>
          <w:noProof/>
          <w:lang w:val="tr-TR"/>
        </w:rPr>
        <w:t xml:space="preserve"> adımında,</w:t>
      </w:r>
      <w:r w:rsidR="009539D0">
        <w:rPr>
          <w:noProof/>
          <w:lang w:val="tr-TR"/>
        </w:rPr>
        <w:t xml:space="preserve"> </w:t>
      </w:r>
      <w:r w:rsidR="002926E9">
        <w:rPr>
          <w:noProof/>
          <w:lang w:val="tr-TR"/>
        </w:rPr>
        <w:t>y</w:t>
      </w:r>
      <w:r w:rsidR="009539D0" w:rsidRPr="009539D0">
        <w:rPr>
          <w:noProof/>
          <w:lang w:val="tr-TR"/>
        </w:rPr>
        <w:t>önetici başvur</w:t>
      </w:r>
      <w:r w:rsidR="002926E9">
        <w:rPr>
          <w:noProof/>
          <w:lang w:val="tr-TR"/>
        </w:rPr>
        <w:t>u detaylarını</w:t>
      </w:r>
      <w:r w:rsidR="009539D0" w:rsidRPr="009539D0">
        <w:rPr>
          <w:noProof/>
          <w:lang w:val="tr-TR"/>
        </w:rPr>
        <w:t xml:space="preserve"> inceler. </w:t>
      </w:r>
      <w:r w:rsidR="002D7F15">
        <w:rPr>
          <w:noProof/>
          <w:lang w:val="tr-TR"/>
        </w:rPr>
        <w:t xml:space="preserve">Başvuru yaptığı </w:t>
      </w:r>
      <w:r w:rsidR="009539D0" w:rsidRPr="009539D0">
        <w:rPr>
          <w:noProof/>
          <w:lang w:val="tr-TR"/>
        </w:rPr>
        <w:t>kategori çalışanın asli görevi</w:t>
      </w:r>
      <w:r w:rsidR="002D7F15">
        <w:rPr>
          <w:noProof/>
          <w:lang w:val="tr-TR"/>
        </w:rPr>
        <w:t xml:space="preserve"> olup olmadığına karar verir</w:t>
      </w:r>
      <w:r w:rsidR="009539D0" w:rsidRPr="009539D0">
        <w:rPr>
          <w:noProof/>
          <w:lang w:val="tr-TR"/>
        </w:rPr>
        <w:t xml:space="preserve">. Eğer </w:t>
      </w:r>
      <w:r w:rsidR="002E502C">
        <w:rPr>
          <w:noProof/>
          <w:lang w:val="tr-TR"/>
        </w:rPr>
        <w:t>çalışanın</w:t>
      </w:r>
      <w:r w:rsidR="009539D0" w:rsidRPr="009539D0">
        <w:rPr>
          <w:noProof/>
          <w:lang w:val="tr-TR"/>
        </w:rPr>
        <w:t xml:space="preserve"> asli görevi</w:t>
      </w:r>
      <w:r w:rsidR="00646C51">
        <w:rPr>
          <w:noProof/>
          <w:lang w:val="tr-TR"/>
        </w:rPr>
        <w:t xml:space="preserve"> olduğunu belir</w:t>
      </w:r>
      <w:r w:rsidR="005A3104">
        <w:rPr>
          <w:noProof/>
          <w:lang w:val="tr-TR"/>
        </w:rPr>
        <w:t>tir</w:t>
      </w:r>
      <w:r w:rsidR="00B377B6">
        <w:rPr>
          <w:noProof/>
          <w:lang w:val="tr-TR"/>
        </w:rPr>
        <w:t xml:space="preserve"> i</w:t>
      </w:r>
      <w:r w:rsidR="005A3104">
        <w:rPr>
          <w:noProof/>
          <w:lang w:val="tr-TR"/>
        </w:rPr>
        <w:t>se çalışana red maili atılır ve akış sonlanır.</w:t>
      </w:r>
      <w:r w:rsidR="009539D0" w:rsidRPr="009539D0">
        <w:rPr>
          <w:noProof/>
          <w:lang w:val="tr-TR"/>
        </w:rPr>
        <w:t xml:space="preserve"> </w:t>
      </w:r>
      <w:r w:rsidR="005A3104">
        <w:rPr>
          <w:noProof/>
          <w:lang w:val="tr-TR"/>
        </w:rPr>
        <w:t>A</w:t>
      </w:r>
      <w:r w:rsidR="009539D0" w:rsidRPr="009539D0">
        <w:rPr>
          <w:noProof/>
          <w:lang w:val="tr-TR"/>
        </w:rPr>
        <w:t xml:space="preserve">sli görevi </w:t>
      </w:r>
      <w:r w:rsidR="00B377B6">
        <w:rPr>
          <w:noProof/>
          <w:lang w:val="tr-TR"/>
        </w:rPr>
        <w:t>olmadığını belirtir ise</w:t>
      </w:r>
      <w:r w:rsidR="002F762A">
        <w:rPr>
          <w:noProof/>
          <w:lang w:val="tr-TR"/>
        </w:rPr>
        <w:t xml:space="preserve"> akış ilgili olduğu kategori başkanın</w:t>
      </w:r>
      <w:r w:rsidR="00D80EF3">
        <w:rPr>
          <w:noProof/>
          <w:lang w:val="tr-TR"/>
        </w:rPr>
        <w:t xml:space="preserve"> değerlendirmesine ilerler</w:t>
      </w:r>
      <w:r w:rsidR="002F762A">
        <w:rPr>
          <w:noProof/>
          <w:lang w:val="tr-TR"/>
        </w:rPr>
        <w:t>.</w:t>
      </w:r>
    </w:p>
    <w:p w14:paraId="7E3FE171" w14:textId="3A42304E" w:rsidR="009C210B" w:rsidRDefault="009C210B" w:rsidP="006807C6">
      <w:pPr>
        <w:ind w:left="720" w:firstLine="360"/>
        <w:jc w:val="both"/>
        <w:rPr>
          <w:noProof/>
          <w:lang w:val="tr-TR"/>
        </w:rPr>
      </w:pPr>
      <w:r w:rsidRPr="001932FC">
        <w:rPr>
          <w:noProof/>
          <w:lang w:val="tr-TR"/>
        </w:rPr>
        <w:t xml:space="preserve">Sürecimizde bulunan </w:t>
      </w:r>
      <w:r w:rsidR="001932FC" w:rsidRPr="001932FC">
        <w:rPr>
          <w:noProof/>
          <w:lang w:val="tr-TR"/>
        </w:rPr>
        <w:t>k</w:t>
      </w:r>
      <w:r w:rsidRPr="001932FC">
        <w:rPr>
          <w:noProof/>
          <w:lang w:val="tr-TR"/>
        </w:rPr>
        <w:t>ategori</w:t>
      </w:r>
      <w:r w:rsidR="001932FC" w:rsidRPr="001932FC">
        <w:rPr>
          <w:noProof/>
          <w:lang w:val="tr-TR"/>
        </w:rPr>
        <w:t>lerin</w:t>
      </w:r>
      <w:r w:rsidRPr="001932FC">
        <w:rPr>
          <w:noProof/>
          <w:lang w:val="tr-TR"/>
        </w:rPr>
        <w:t xml:space="preserve"> her birinin bir başkanı bulunmaktadır. Kategori başkanları ilgili başvuruları Fizibilite Formlarında değerlendirir.</w:t>
      </w:r>
      <w:r w:rsidRPr="009C210B">
        <w:rPr>
          <w:b/>
          <w:bCs/>
          <w:noProof/>
          <w:lang w:val="tr-TR"/>
        </w:rPr>
        <w:t xml:space="preserve"> </w:t>
      </w:r>
      <w:r w:rsidRPr="001932FC">
        <w:rPr>
          <w:noProof/>
          <w:lang w:val="tr-TR"/>
        </w:rPr>
        <w:t>Her kategori için farklı fizibilite formları tasarlanmıştır. İlgili karar adımı hangi kategoriye gitmesi gerektiğini belirler.</w:t>
      </w:r>
      <w:r w:rsidR="001932FC">
        <w:rPr>
          <w:noProof/>
          <w:lang w:val="tr-TR"/>
        </w:rPr>
        <w:t xml:space="preserve"> Örneğin</w:t>
      </w:r>
      <w:r w:rsidR="009648A5">
        <w:rPr>
          <w:noProof/>
          <w:lang w:val="tr-TR"/>
        </w:rPr>
        <w:t xml:space="preserve"> başlangıç formunda Kategorisi listesinden “Buluş Bildirim” seçildi</w:t>
      </w:r>
      <w:r w:rsidR="005271EE">
        <w:rPr>
          <w:noProof/>
          <w:lang w:val="tr-TR"/>
        </w:rPr>
        <w:t xml:space="preserve"> ise yönetici değerlendirmesinden sonra </w:t>
      </w:r>
      <w:r w:rsidR="005271EE">
        <w:rPr>
          <w:noProof/>
          <w:lang w:val="tr-TR"/>
        </w:rPr>
        <w:lastRenderedPageBreak/>
        <w:t>akış</w:t>
      </w:r>
      <w:r w:rsidR="00B25449">
        <w:rPr>
          <w:noProof/>
          <w:lang w:val="tr-TR"/>
        </w:rPr>
        <w:t xml:space="preserve"> </w:t>
      </w:r>
      <w:r w:rsidR="00B25449">
        <w:rPr>
          <w:b/>
          <w:bCs/>
          <w:noProof/>
          <w:lang w:val="tr-TR"/>
        </w:rPr>
        <w:t xml:space="preserve">Buluş Bildirim Fizibilite </w:t>
      </w:r>
      <w:r w:rsidR="00B25449">
        <w:rPr>
          <w:noProof/>
          <w:lang w:val="tr-TR"/>
        </w:rPr>
        <w:t>adımına ilerletilir.</w:t>
      </w:r>
      <w:r w:rsidR="006807C6">
        <w:rPr>
          <w:noProof/>
          <w:lang w:val="tr-TR"/>
        </w:rPr>
        <w:t xml:space="preserve"> </w:t>
      </w:r>
      <w:r w:rsidRPr="006807C6">
        <w:rPr>
          <w:noProof/>
          <w:lang w:val="tr-TR"/>
        </w:rPr>
        <w:t>Kategori</w:t>
      </w:r>
      <w:r w:rsidR="006807C6">
        <w:rPr>
          <w:noProof/>
          <w:lang w:val="tr-TR"/>
        </w:rPr>
        <w:t xml:space="preserve"> başkanlarının</w:t>
      </w:r>
      <w:r w:rsidRPr="006807C6">
        <w:rPr>
          <w:noProof/>
          <w:lang w:val="tr-TR"/>
        </w:rPr>
        <w:t xml:space="preserve"> değerlendirmelerinden sonra kategori sorumluları</w:t>
      </w:r>
      <w:r w:rsidR="00A37FF1">
        <w:rPr>
          <w:noProof/>
          <w:lang w:val="tr-TR"/>
        </w:rPr>
        <w:t xml:space="preserve"> başvuruyu</w:t>
      </w:r>
      <w:r w:rsidRPr="006807C6">
        <w:rPr>
          <w:noProof/>
          <w:lang w:val="tr-TR"/>
        </w:rPr>
        <w:t xml:space="preserve"> </w:t>
      </w:r>
      <w:r w:rsidR="0027325D">
        <w:rPr>
          <w:noProof/>
          <w:lang w:val="tr-TR"/>
        </w:rPr>
        <w:t>o</w:t>
      </w:r>
      <w:r w:rsidRPr="006807C6">
        <w:rPr>
          <w:noProof/>
          <w:lang w:val="tr-TR"/>
        </w:rPr>
        <w:t xml:space="preserve">naylayabilir </w:t>
      </w:r>
      <w:r w:rsidR="0027325D">
        <w:rPr>
          <w:noProof/>
          <w:lang w:val="tr-TR"/>
        </w:rPr>
        <w:t>ya da</w:t>
      </w:r>
      <w:r w:rsidRPr="006807C6">
        <w:rPr>
          <w:noProof/>
          <w:lang w:val="tr-TR"/>
        </w:rPr>
        <w:t xml:space="preserve"> </w:t>
      </w:r>
      <w:r w:rsidR="0027325D">
        <w:rPr>
          <w:noProof/>
          <w:lang w:val="tr-TR"/>
        </w:rPr>
        <w:t>r</w:t>
      </w:r>
      <w:r w:rsidRPr="006807C6">
        <w:rPr>
          <w:noProof/>
          <w:lang w:val="tr-TR"/>
        </w:rPr>
        <w:t xml:space="preserve">evize </w:t>
      </w:r>
      <w:r w:rsidR="0027325D">
        <w:rPr>
          <w:noProof/>
          <w:lang w:val="tr-TR"/>
        </w:rPr>
        <w:t>i</w:t>
      </w:r>
      <w:r w:rsidRPr="006807C6">
        <w:rPr>
          <w:noProof/>
          <w:lang w:val="tr-TR"/>
        </w:rPr>
        <w:t>steyebilir. Revize istenir ise akış Akış Sahibi</w:t>
      </w:r>
      <w:r w:rsidR="000264BE">
        <w:rPr>
          <w:noProof/>
          <w:lang w:val="tr-TR"/>
        </w:rPr>
        <w:t xml:space="preserve"> Revize</w:t>
      </w:r>
      <w:r w:rsidR="00202451">
        <w:rPr>
          <w:noProof/>
          <w:lang w:val="tr-TR"/>
        </w:rPr>
        <w:t xml:space="preserve"> adımına ilerler</w:t>
      </w:r>
      <w:r w:rsidR="00AF3E7B">
        <w:rPr>
          <w:noProof/>
          <w:lang w:val="tr-TR"/>
        </w:rPr>
        <w:t>.</w:t>
      </w:r>
      <w:r w:rsidRPr="006807C6">
        <w:rPr>
          <w:noProof/>
          <w:lang w:val="tr-TR"/>
        </w:rPr>
        <w:t xml:space="preserve"> </w:t>
      </w:r>
      <w:r w:rsidR="00AF3E7B">
        <w:rPr>
          <w:noProof/>
          <w:lang w:val="tr-TR"/>
        </w:rPr>
        <w:t xml:space="preserve">Onaylanır ise </w:t>
      </w:r>
      <w:r w:rsidR="00AF3E7B" w:rsidRPr="002737B5">
        <w:rPr>
          <w:b/>
          <w:bCs/>
          <w:noProof/>
          <w:lang w:val="tr-TR"/>
        </w:rPr>
        <w:t>Komite Günü Belirleme</w:t>
      </w:r>
      <w:r w:rsidR="00AF3E7B">
        <w:rPr>
          <w:b/>
          <w:bCs/>
          <w:noProof/>
          <w:lang w:val="tr-TR"/>
        </w:rPr>
        <w:t xml:space="preserve"> Makrosu</w:t>
      </w:r>
      <w:r w:rsidR="00AF3E7B">
        <w:rPr>
          <w:noProof/>
          <w:lang w:val="tr-TR"/>
        </w:rPr>
        <w:t xml:space="preserve"> adımına ilerler.</w:t>
      </w:r>
    </w:p>
    <w:p w14:paraId="1FB368EF" w14:textId="2C2AA019" w:rsidR="00DA73E4" w:rsidRDefault="00522E32" w:rsidP="006807C6">
      <w:pPr>
        <w:ind w:left="720" w:firstLine="360"/>
        <w:jc w:val="both"/>
        <w:rPr>
          <w:noProof/>
          <w:lang w:val="tr-TR"/>
        </w:rPr>
      </w:pPr>
      <w:r w:rsidRPr="00522E32">
        <w:rPr>
          <w:b/>
          <w:bCs/>
          <w:noProof/>
          <w:lang w:val="tr-TR"/>
        </w:rPr>
        <w:t>Akış Sahibi Revize</w:t>
      </w:r>
      <w:r>
        <w:rPr>
          <w:noProof/>
          <w:lang w:val="tr-TR"/>
        </w:rPr>
        <w:t xml:space="preserve"> adımında, akış sahibi istenen revizeleri yapıp akışı tekrar Yönetici Değerlendirme adımına iler</w:t>
      </w:r>
      <w:r w:rsidR="004B5B91">
        <w:rPr>
          <w:noProof/>
          <w:lang w:val="tr-TR"/>
        </w:rPr>
        <w:t>letebilir ya da akışı iptal edebilir.</w:t>
      </w:r>
    </w:p>
    <w:p w14:paraId="6ADAF8DD" w14:textId="551E7337" w:rsidR="004B5B91" w:rsidRDefault="004B5B91" w:rsidP="006807C6">
      <w:pPr>
        <w:ind w:left="720" w:firstLine="360"/>
        <w:jc w:val="both"/>
        <w:rPr>
          <w:noProof/>
          <w:lang w:val="tr-TR"/>
        </w:rPr>
      </w:pPr>
      <w:r w:rsidRPr="002737B5">
        <w:rPr>
          <w:b/>
          <w:bCs/>
          <w:noProof/>
          <w:lang w:val="tr-TR"/>
        </w:rPr>
        <w:t>Komite Günü Belirleme</w:t>
      </w:r>
      <w:r>
        <w:rPr>
          <w:b/>
          <w:bCs/>
          <w:noProof/>
          <w:lang w:val="tr-TR"/>
        </w:rPr>
        <w:t xml:space="preserve"> Makrosu </w:t>
      </w:r>
      <w:r>
        <w:rPr>
          <w:noProof/>
          <w:lang w:val="tr-TR"/>
        </w:rPr>
        <w:t>adımında,</w:t>
      </w:r>
      <w:r w:rsidR="003A59C2">
        <w:rPr>
          <w:noProof/>
          <w:lang w:val="tr-TR"/>
        </w:rPr>
        <w:t xml:space="preserve"> </w:t>
      </w:r>
      <w:r w:rsidR="003A59C2" w:rsidRPr="003A59C2">
        <w:rPr>
          <w:noProof/>
          <w:lang w:val="tr-TR"/>
        </w:rPr>
        <w:t>Takdir ve Ödüllendirme Kabineti içerisinde TÖS Tablolar adlı belgesiz form</w:t>
      </w:r>
      <w:r w:rsidR="005C4227">
        <w:rPr>
          <w:noProof/>
          <w:lang w:val="tr-TR"/>
        </w:rPr>
        <w:t>a</w:t>
      </w:r>
      <w:r w:rsidR="00E04966">
        <w:rPr>
          <w:noProof/>
          <w:lang w:val="tr-TR"/>
        </w:rPr>
        <w:t xml:space="preserve"> gidilerek</w:t>
      </w:r>
      <w:r w:rsidR="003A59C2" w:rsidRPr="003A59C2">
        <w:rPr>
          <w:noProof/>
          <w:lang w:val="tr-TR"/>
        </w:rPr>
        <w:t xml:space="preserve"> Komite Tarihleri Tablosu’ndan en yakın komite tarihi çekilip akıştaki Komite Günü Tarihi tip alanına </w:t>
      </w:r>
      <w:r w:rsidR="00E11BB7">
        <w:rPr>
          <w:noProof/>
          <w:lang w:val="tr-TR"/>
        </w:rPr>
        <w:t>set edilir.</w:t>
      </w:r>
      <w:r w:rsidR="00C8455E">
        <w:rPr>
          <w:noProof/>
          <w:lang w:val="tr-TR"/>
        </w:rPr>
        <w:t xml:space="preserve"> Akış bu makrodan geçtikten sonra İnsan Kaynakları Ön Değerlendirme adımına ilerler.</w:t>
      </w:r>
    </w:p>
    <w:p w14:paraId="08706A42" w14:textId="59F09B5E" w:rsidR="00C8455E" w:rsidRDefault="00C8455E" w:rsidP="006807C6">
      <w:pPr>
        <w:ind w:left="720" w:firstLine="360"/>
        <w:jc w:val="both"/>
        <w:rPr>
          <w:noProof/>
          <w:lang w:val="tr-TR"/>
        </w:rPr>
      </w:pPr>
      <w:r w:rsidRPr="00C8455E">
        <w:rPr>
          <w:b/>
          <w:bCs/>
          <w:noProof/>
          <w:lang w:val="tr-TR"/>
        </w:rPr>
        <w:t>İnsan Kaynakları Ön Değerlendirme</w:t>
      </w:r>
      <w:r>
        <w:rPr>
          <w:b/>
          <w:bCs/>
          <w:noProof/>
          <w:lang w:val="tr-TR"/>
        </w:rPr>
        <w:t xml:space="preserve"> </w:t>
      </w:r>
      <w:r>
        <w:rPr>
          <w:noProof/>
          <w:lang w:val="tr-TR"/>
        </w:rPr>
        <w:t xml:space="preserve">adımında, </w:t>
      </w:r>
      <w:r w:rsidR="002B2118">
        <w:rPr>
          <w:noProof/>
          <w:lang w:val="tr-TR"/>
        </w:rPr>
        <w:t>İnsan Kaynakları sorumlusu komite tarihi ve başvuru detaylarını kontrol eder.</w:t>
      </w:r>
      <w:r w:rsidR="0043131F">
        <w:rPr>
          <w:noProof/>
          <w:lang w:val="tr-TR"/>
        </w:rPr>
        <w:t xml:space="preserve"> Eğer komite tarihinde değişiklik oldu ise </w:t>
      </w:r>
      <w:r w:rsidR="003B5B8B">
        <w:rPr>
          <w:noProof/>
          <w:lang w:val="tr-TR"/>
        </w:rPr>
        <w:t>“</w:t>
      </w:r>
      <w:r w:rsidR="0043131F">
        <w:rPr>
          <w:noProof/>
          <w:lang w:val="tr-TR"/>
        </w:rPr>
        <w:t>Komite Tarihi İçin Revize</w:t>
      </w:r>
      <w:r w:rsidR="00B367BB">
        <w:rPr>
          <w:noProof/>
          <w:lang w:val="tr-TR"/>
        </w:rPr>
        <w:t>ye Gönder</w:t>
      </w:r>
      <w:r w:rsidR="003B5B8B">
        <w:rPr>
          <w:noProof/>
          <w:lang w:val="tr-TR"/>
        </w:rPr>
        <w:t>”</w:t>
      </w:r>
      <w:r w:rsidR="00B367BB">
        <w:rPr>
          <w:noProof/>
          <w:lang w:val="tr-TR"/>
        </w:rPr>
        <w:t xml:space="preserve"> butonuna tıklayarak akışın tekrar makrodan geçmesini sağlar. </w:t>
      </w:r>
      <w:r w:rsidR="00BF75B4">
        <w:rPr>
          <w:noProof/>
          <w:lang w:val="tr-TR"/>
        </w:rPr>
        <w:t xml:space="preserve">Başvuru detaylarında revize talep ederse </w:t>
      </w:r>
      <w:r w:rsidR="003B5B8B">
        <w:rPr>
          <w:noProof/>
          <w:lang w:val="tr-TR"/>
        </w:rPr>
        <w:t>“</w:t>
      </w:r>
      <w:r w:rsidR="00BF75B4">
        <w:rPr>
          <w:noProof/>
          <w:lang w:val="tr-TR"/>
        </w:rPr>
        <w:t xml:space="preserve">Başvuru </w:t>
      </w:r>
      <w:r w:rsidR="00F76F86">
        <w:rPr>
          <w:noProof/>
          <w:lang w:val="tr-TR"/>
        </w:rPr>
        <w:t>Detayları İçin Revizeye Gönder</w:t>
      </w:r>
      <w:r w:rsidR="003B5B8B">
        <w:rPr>
          <w:noProof/>
          <w:lang w:val="tr-TR"/>
        </w:rPr>
        <w:t>”</w:t>
      </w:r>
      <w:r w:rsidR="00F76F86">
        <w:rPr>
          <w:noProof/>
          <w:lang w:val="tr-TR"/>
        </w:rPr>
        <w:t xml:space="preserve"> butonuna tıklayarak</w:t>
      </w:r>
      <w:r w:rsidR="003B5B8B">
        <w:rPr>
          <w:noProof/>
          <w:lang w:val="tr-TR"/>
        </w:rPr>
        <w:t xml:space="preserve"> “Akış Sahibi Revize” adımına yönlendirir.</w:t>
      </w:r>
      <w:r w:rsidR="007257CD">
        <w:rPr>
          <w:noProof/>
          <w:lang w:val="tr-TR"/>
        </w:rPr>
        <w:t xml:space="preserve"> Onayla butonuna tıkladığında</w:t>
      </w:r>
      <w:r w:rsidR="00E23A7B">
        <w:rPr>
          <w:noProof/>
          <w:lang w:val="tr-TR"/>
        </w:rPr>
        <w:t xml:space="preserve"> akış komite tarihi bilgilendirme mail adımlarından geçerek</w:t>
      </w:r>
      <w:r w:rsidR="00A171C4">
        <w:rPr>
          <w:noProof/>
          <w:lang w:val="tr-TR"/>
        </w:rPr>
        <w:t xml:space="preserve"> Komite Toplantısı adımına ilerler.</w:t>
      </w:r>
    </w:p>
    <w:p w14:paraId="5CD35348" w14:textId="41E4EF3C" w:rsidR="00A171C4" w:rsidRDefault="00E613F6" w:rsidP="006807C6">
      <w:pPr>
        <w:ind w:left="720" w:firstLine="360"/>
        <w:jc w:val="both"/>
        <w:rPr>
          <w:noProof/>
          <w:lang w:val="tr-TR"/>
        </w:rPr>
      </w:pPr>
      <w:r>
        <w:rPr>
          <w:b/>
          <w:bCs/>
          <w:noProof/>
          <w:lang w:val="tr-TR"/>
        </w:rPr>
        <w:t xml:space="preserve">Komite Toplantısı </w:t>
      </w:r>
      <w:r w:rsidRPr="00E613F6">
        <w:rPr>
          <w:noProof/>
          <w:lang w:val="tr-TR"/>
        </w:rPr>
        <w:t>adımında,</w:t>
      </w:r>
      <w:r w:rsidR="008A6474">
        <w:rPr>
          <w:noProof/>
          <w:lang w:val="tr-TR"/>
        </w:rPr>
        <w:t xml:space="preserve"> komite toplantısına kadar İnsan Kaynakları Sorumlusu üzerinde bekleyen akışlar</w:t>
      </w:r>
      <w:r w:rsidR="00C37A1E">
        <w:rPr>
          <w:noProof/>
          <w:lang w:val="tr-TR"/>
        </w:rPr>
        <w:t xml:space="preserve"> ilerletilerek komite üyelerinin değerlendirmesine gönderilir.</w:t>
      </w:r>
      <w:r w:rsidR="00504621">
        <w:rPr>
          <w:noProof/>
          <w:lang w:val="tr-TR"/>
        </w:rPr>
        <w:t xml:space="preserve"> Bu adımda da akış sahibine revizeye gönderilebilir. Bu adımda Kategorisi </w:t>
      </w:r>
      <w:r w:rsidR="00517147">
        <w:rPr>
          <w:noProof/>
          <w:lang w:val="tr-TR"/>
        </w:rPr>
        <w:t>Mevcut Müşteri/Satış, Yeni Müşteri</w:t>
      </w:r>
      <w:r w:rsidR="009E51D0">
        <w:rPr>
          <w:noProof/>
          <w:lang w:val="tr-TR"/>
        </w:rPr>
        <w:t>/Satış ve Yeni Müşteri/Randevu</w:t>
      </w:r>
      <w:r w:rsidR="00F72752">
        <w:rPr>
          <w:noProof/>
          <w:lang w:val="tr-TR"/>
        </w:rPr>
        <w:t xml:space="preserve"> olan başvurular</w:t>
      </w:r>
      <w:r w:rsidR="00B519CB">
        <w:rPr>
          <w:noProof/>
          <w:lang w:val="tr-TR"/>
        </w:rPr>
        <w:t xml:space="preserve"> </w:t>
      </w:r>
      <w:r w:rsidR="009F2E41">
        <w:rPr>
          <w:noProof/>
          <w:lang w:val="tr-TR"/>
        </w:rPr>
        <w:t>Kategori Başkanı</w:t>
      </w:r>
      <w:r w:rsidR="00B519CB">
        <w:rPr>
          <w:noProof/>
          <w:lang w:val="tr-TR"/>
        </w:rPr>
        <w:t xml:space="preserve"> Değerlendirme adımını atlayıp İK-Komite Değerlendirme adımına ilerler. Diğer kategori</w:t>
      </w:r>
      <w:r w:rsidR="009F2E41">
        <w:rPr>
          <w:noProof/>
          <w:lang w:val="tr-TR"/>
        </w:rPr>
        <w:t xml:space="preserve"> başvuruları </w:t>
      </w:r>
      <w:r w:rsidR="00D711A1">
        <w:rPr>
          <w:noProof/>
          <w:lang w:val="tr-TR"/>
        </w:rPr>
        <w:t>için bütün</w:t>
      </w:r>
      <w:r w:rsidR="00B53183">
        <w:rPr>
          <w:noProof/>
          <w:lang w:val="tr-TR"/>
        </w:rPr>
        <w:t xml:space="preserve"> kategori başkanlarına </w:t>
      </w:r>
      <w:r w:rsidR="00034361">
        <w:rPr>
          <w:noProof/>
          <w:lang w:val="tr-TR"/>
        </w:rPr>
        <w:t>değerlendirme sorularını yanıtlamaları için aynı anda iş akışı gönderilir.</w:t>
      </w:r>
    </w:p>
    <w:p w14:paraId="5C5FBDB6" w14:textId="7D1FC06E" w:rsidR="002523A6" w:rsidRDefault="002523A6" w:rsidP="006807C6">
      <w:pPr>
        <w:ind w:left="720" w:firstLine="360"/>
        <w:jc w:val="both"/>
        <w:rPr>
          <w:noProof/>
          <w:lang w:val="tr-TR"/>
        </w:rPr>
      </w:pPr>
      <w:r>
        <w:rPr>
          <w:b/>
          <w:bCs/>
          <w:noProof/>
          <w:lang w:val="tr-TR"/>
        </w:rPr>
        <w:t xml:space="preserve">Kategori Başkanı Değerlendirme </w:t>
      </w:r>
      <w:r w:rsidRPr="002523A6">
        <w:rPr>
          <w:noProof/>
          <w:lang w:val="tr-TR"/>
        </w:rPr>
        <w:t>adımlarında</w:t>
      </w:r>
      <w:r>
        <w:rPr>
          <w:noProof/>
          <w:lang w:val="tr-TR"/>
        </w:rPr>
        <w:t>,</w:t>
      </w:r>
      <w:r w:rsidR="00F43A0D">
        <w:rPr>
          <w:noProof/>
          <w:lang w:val="tr-TR"/>
        </w:rPr>
        <w:t xml:space="preserve"> formda yer alan ilgili kategoriye ait</w:t>
      </w:r>
      <w:r w:rsidR="00DA7B04">
        <w:rPr>
          <w:noProof/>
          <w:lang w:val="tr-TR"/>
        </w:rPr>
        <w:t xml:space="preserve"> değerlendirme soruları cevaplanır ve akış ilerletilir.</w:t>
      </w:r>
      <w:r w:rsidR="00D40366">
        <w:rPr>
          <w:noProof/>
          <w:lang w:val="tr-TR"/>
        </w:rPr>
        <w:t xml:space="preserve"> </w:t>
      </w:r>
      <w:r w:rsidR="007F3CE7">
        <w:rPr>
          <w:noProof/>
          <w:lang w:val="tr-TR"/>
        </w:rPr>
        <w:t>Her kategori başkanının</w:t>
      </w:r>
      <w:r w:rsidR="00483B38">
        <w:rPr>
          <w:noProof/>
          <w:lang w:val="tr-TR"/>
        </w:rPr>
        <w:t xml:space="preserve"> değer</w:t>
      </w:r>
      <w:r w:rsidR="006F3807">
        <w:rPr>
          <w:noProof/>
          <w:lang w:val="tr-TR"/>
        </w:rPr>
        <w:t>lendirmesi sonucunda</w:t>
      </w:r>
      <w:r w:rsidR="00AC5A4B">
        <w:rPr>
          <w:noProof/>
          <w:lang w:val="tr-TR"/>
        </w:rPr>
        <w:t xml:space="preserve"> </w:t>
      </w:r>
      <w:r w:rsidR="00474999">
        <w:rPr>
          <w:noProof/>
          <w:lang w:val="tr-TR"/>
        </w:rPr>
        <w:t>bir değerlendirme puanı hesaplanır</w:t>
      </w:r>
      <w:r w:rsidR="003379BE">
        <w:rPr>
          <w:noProof/>
          <w:lang w:val="tr-TR"/>
        </w:rPr>
        <w:t xml:space="preserve">. </w:t>
      </w:r>
      <w:r w:rsidR="00D61DB9">
        <w:rPr>
          <w:noProof/>
          <w:lang w:val="tr-TR"/>
        </w:rPr>
        <w:t>Kategori başkanları</w:t>
      </w:r>
      <w:r w:rsidR="000B0BA2">
        <w:rPr>
          <w:noProof/>
          <w:lang w:val="tr-TR"/>
        </w:rPr>
        <w:t xml:space="preserve">nın tümü akışı ilerlettiğinde akış </w:t>
      </w:r>
      <w:r w:rsidR="00493A7E">
        <w:rPr>
          <w:noProof/>
          <w:lang w:val="tr-TR"/>
        </w:rPr>
        <w:t>“</w:t>
      </w:r>
      <w:r w:rsidR="000B0BA2">
        <w:rPr>
          <w:noProof/>
          <w:lang w:val="tr-TR"/>
        </w:rPr>
        <w:t>Komite Puan Hesaplama Makrosu</w:t>
      </w:r>
      <w:r w:rsidR="00493A7E">
        <w:rPr>
          <w:noProof/>
          <w:lang w:val="tr-TR"/>
        </w:rPr>
        <w:t>”na ilerler.</w:t>
      </w:r>
      <w:r w:rsidR="003D4667">
        <w:rPr>
          <w:noProof/>
          <w:lang w:val="tr-TR"/>
        </w:rPr>
        <w:t xml:space="preserve"> Bu makroda</w:t>
      </w:r>
      <w:r w:rsidR="0075222F">
        <w:rPr>
          <w:noProof/>
          <w:lang w:val="tr-TR"/>
        </w:rPr>
        <w:t xml:space="preserve"> değerlendirme sonucu çıkan puanların ortalaması alınarak</w:t>
      </w:r>
      <w:r w:rsidR="00A06F6D">
        <w:rPr>
          <w:noProof/>
          <w:lang w:val="tr-TR"/>
        </w:rPr>
        <w:t xml:space="preserve"> Toplam Puan tip alanına set edilir.</w:t>
      </w:r>
      <w:r w:rsidR="009C0645">
        <w:rPr>
          <w:noProof/>
          <w:lang w:val="tr-TR"/>
        </w:rPr>
        <w:t xml:space="preserve"> Takdir ve Ödüllendirme Kabineti içerisindeki</w:t>
      </w:r>
      <w:r w:rsidR="000C3ADE">
        <w:rPr>
          <w:noProof/>
          <w:lang w:val="tr-TR"/>
        </w:rPr>
        <w:t xml:space="preserve"> TÖS Tablolar</w:t>
      </w:r>
      <w:r w:rsidR="00047238">
        <w:rPr>
          <w:noProof/>
          <w:lang w:val="tr-TR"/>
        </w:rPr>
        <w:t xml:space="preserve"> belgesiz formunda yer alan Ödüller veri tablosunda</w:t>
      </w:r>
      <w:r w:rsidR="00D73534">
        <w:rPr>
          <w:noProof/>
          <w:lang w:val="tr-TR"/>
        </w:rPr>
        <w:t xml:space="preserve"> Ödül Puan Alt Sınır ve Ödül Puan Üst Sınır</w:t>
      </w:r>
      <w:r w:rsidR="00573BDF">
        <w:rPr>
          <w:noProof/>
          <w:lang w:val="tr-TR"/>
        </w:rPr>
        <w:t xml:space="preserve"> değerlerine bakılır. Toplam Puan</w:t>
      </w:r>
      <w:r w:rsidR="0038730F">
        <w:rPr>
          <w:noProof/>
          <w:lang w:val="tr-TR"/>
        </w:rPr>
        <w:t xml:space="preserve"> değeri hangi satırdaki</w:t>
      </w:r>
      <w:r w:rsidR="00A224F8">
        <w:rPr>
          <w:noProof/>
          <w:lang w:val="tr-TR"/>
        </w:rPr>
        <w:t xml:space="preserve"> değerler arasına denk geliyorsa o satırdaki Ödül Miktarı</w:t>
      </w:r>
      <w:r w:rsidR="00AB5DC0">
        <w:rPr>
          <w:noProof/>
          <w:lang w:val="tr-TR"/>
        </w:rPr>
        <w:t>, Takdir ve Ödüllendirme Süreci’nde Hakedilen Ödül</w:t>
      </w:r>
      <w:r w:rsidR="00402814">
        <w:rPr>
          <w:noProof/>
          <w:lang w:val="tr-TR"/>
        </w:rPr>
        <w:t xml:space="preserve"> tip alanına</w:t>
      </w:r>
      <w:r w:rsidR="00014DF5">
        <w:rPr>
          <w:noProof/>
          <w:lang w:val="tr-TR"/>
        </w:rPr>
        <w:t xml:space="preserve"> yazdırılır.</w:t>
      </w:r>
      <w:r w:rsidR="00CB516D">
        <w:rPr>
          <w:noProof/>
          <w:lang w:val="tr-TR"/>
        </w:rPr>
        <w:t xml:space="preserve"> Akış Komite Puan Hesaplama Makrosu’ndan geçtikten sonra İK-Komite Değerlendirme</w:t>
      </w:r>
      <w:r w:rsidR="00463D01">
        <w:rPr>
          <w:noProof/>
          <w:lang w:val="tr-TR"/>
        </w:rPr>
        <w:t xml:space="preserve"> adımına ilerler.</w:t>
      </w:r>
    </w:p>
    <w:p w14:paraId="41A2E2AA" w14:textId="7B88FCBF" w:rsidR="00463D01" w:rsidRDefault="00463D01" w:rsidP="006807C6">
      <w:pPr>
        <w:ind w:left="720" w:firstLine="360"/>
        <w:jc w:val="both"/>
        <w:rPr>
          <w:noProof/>
          <w:lang w:val="tr-TR"/>
        </w:rPr>
      </w:pPr>
      <w:r w:rsidRPr="00463D01">
        <w:rPr>
          <w:b/>
          <w:bCs/>
          <w:noProof/>
          <w:lang w:val="tr-TR"/>
        </w:rPr>
        <w:t>İK-Komite Değerlendirme</w:t>
      </w:r>
      <w:r>
        <w:rPr>
          <w:noProof/>
          <w:lang w:val="tr-TR"/>
        </w:rPr>
        <w:t xml:space="preserve"> adımında,</w:t>
      </w:r>
      <w:r w:rsidR="00436A00">
        <w:rPr>
          <w:noProof/>
          <w:lang w:val="tr-TR"/>
        </w:rPr>
        <w:t xml:space="preserve"> </w:t>
      </w:r>
      <w:r w:rsidR="0052462A">
        <w:rPr>
          <w:noProof/>
          <w:lang w:val="tr-TR"/>
        </w:rPr>
        <w:t xml:space="preserve">ortaya çıkan Toplam Puan ve Hakedilen Ödül miktarına göre komite arasında tekrar bir değerlendirme yapılır. </w:t>
      </w:r>
      <w:r w:rsidR="00882300">
        <w:rPr>
          <w:noProof/>
          <w:lang w:val="tr-TR"/>
        </w:rPr>
        <w:t>Makro adımında belirl</w:t>
      </w:r>
      <w:r w:rsidR="00330D12">
        <w:rPr>
          <w:noProof/>
          <w:lang w:val="tr-TR"/>
        </w:rPr>
        <w:t>enip forma otomatik olarak</w:t>
      </w:r>
      <w:r w:rsidR="006167CA">
        <w:rPr>
          <w:noProof/>
          <w:lang w:val="tr-TR"/>
        </w:rPr>
        <w:t xml:space="preserve"> gelen Ödül Miktarı komite kararı ile yeniden düzenlenebilir.</w:t>
      </w:r>
      <w:r w:rsidR="00405A2A">
        <w:rPr>
          <w:noProof/>
          <w:lang w:val="tr-TR"/>
        </w:rPr>
        <w:t xml:space="preserve"> </w:t>
      </w:r>
      <w:r w:rsidR="00A555B8">
        <w:rPr>
          <w:noProof/>
          <w:lang w:val="tr-TR"/>
        </w:rPr>
        <w:t xml:space="preserve">Hakedilen Ödül miktarına onay verildikten sonra akış Genel Müdür Onay adımına ilerler. </w:t>
      </w:r>
      <w:r w:rsidR="00DD5C42">
        <w:rPr>
          <w:noProof/>
          <w:lang w:val="tr-TR"/>
        </w:rPr>
        <w:t>Bu adımda</w:t>
      </w:r>
      <w:r w:rsidR="001179C8">
        <w:rPr>
          <w:noProof/>
          <w:lang w:val="tr-TR"/>
        </w:rPr>
        <w:t xml:space="preserve"> başvuru ile ilgili daha fazla detaya ihtiyaç duyulursa</w:t>
      </w:r>
      <w:r w:rsidR="00933E9A">
        <w:rPr>
          <w:noProof/>
          <w:lang w:val="tr-TR"/>
        </w:rPr>
        <w:t xml:space="preserve"> akış sahibine revizeye gönderilebilir.</w:t>
      </w:r>
      <w:r w:rsidR="004D4C00">
        <w:rPr>
          <w:noProof/>
          <w:lang w:val="tr-TR"/>
        </w:rPr>
        <w:t xml:space="preserve"> Ödüllendirme kategorisindeki başvurularda Toplam Puan 50’nin altında kaldığı takdirde ise</w:t>
      </w:r>
      <w:r w:rsidR="007C62A2">
        <w:rPr>
          <w:noProof/>
          <w:lang w:val="tr-TR"/>
        </w:rPr>
        <w:t xml:space="preserve"> başvuru iptal edil</w:t>
      </w:r>
      <w:r w:rsidR="00E93A8F">
        <w:rPr>
          <w:noProof/>
          <w:lang w:val="tr-TR"/>
        </w:rPr>
        <w:t>ir ve</w:t>
      </w:r>
      <w:r w:rsidR="00D052B2">
        <w:rPr>
          <w:noProof/>
          <w:lang w:val="tr-TR"/>
        </w:rPr>
        <w:t xml:space="preserve"> sürece aday </w:t>
      </w:r>
      <w:r w:rsidR="00D052B2">
        <w:rPr>
          <w:noProof/>
          <w:lang w:val="tr-TR"/>
        </w:rPr>
        <w:lastRenderedPageBreak/>
        <w:t>gösterilen çalışana teşekkür maili atı</w:t>
      </w:r>
      <w:r w:rsidR="00D52865">
        <w:rPr>
          <w:noProof/>
          <w:lang w:val="tr-TR"/>
        </w:rPr>
        <w:t>larak süreç sonlandırılır. Takdir statüsündeki başvuru</w:t>
      </w:r>
      <w:r w:rsidR="003860D4">
        <w:rPr>
          <w:noProof/>
          <w:lang w:val="tr-TR"/>
        </w:rPr>
        <w:t>lar için ise</w:t>
      </w:r>
      <w:r w:rsidR="006167B1">
        <w:rPr>
          <w:noProof/>
          <w:lang w:val="tr-TR"/>
        </w:rPr>
        <w:t xml:space="preserve"> bu adımda onay</w:t>
      </w:r>
      <w:r w:rsidR="009D54DF">
        <w:rPr>
          <w:noProof/>
          <w:lang w:val="tr-TR"/>
        </w:rPr>
        <w:t xml:space="preserve"> verilerek sürece aday gösterilen çalışana takdir maili</w:t>
      </w:r>
      <w:r w:rsidR="000947F2">
        <w:rPr>
          <w:noProof/>
          <w:lang w:val="tr-TR"/>
        </w:rPr>
        <w:t xml:space="preserve"> gönderilir.</w:t>
      </w:r>
    </w:p>
    <w:p w14:paraId="1A1F8CBC" w14:textId="108121C6" w:rsidR="00867B54" w:rsidRDefault="00102B94" w:rsidP="006807C6">
      <w:pPr>
        <w:ind w:left="720" w:firstLine="360"/>
        <w:jc w:val="both"/>
        <w:rPr>
          <w:noProof/>
          <w:lang w:val="tr-TR"/>
        </w:rPr>
      </w:pPr>
      <w:r>
        <w:rPr>
          <w:b/>
          <w:bCs/>
          <w:noProof/>
          <w:lang w:val="tr-TR"/>
        </w:rPr>
        <w:t>Genel Müdür</w:t>
      </w:r>
      <w:r w:rsidR="0074620E">
        <w:rPr>
          <w:b/>
          <w:bCs/>
          <w:noProof/>
          <w:lang w:val="tr-TR"/>
        </w:rPr>
        <w:t xml:space="preserve"> Onay</w:t>
      </w:r>
      <w:r w:rsidR="00C84CB5">
        <w:rPr>
          <w:b/>
          <w:bCs/>
          <w:noProof/>
          <w:lang w:val="tr-TR"/>
        </w:rPr>
        <w:t xml:space="preserve"> </w:t>
      </w:r>
      <w:r w:rsidR="00C84CB5" w:rsidRPr="00C84CB5">
        <w:rPr>
          <w:noProof/>
          <w:lang w:val="tr-TR"/>
        </w:rPr>
        <w:t>adımında</w:t>
      </w:r>
      <w:r w:rsidR="00C84CB5">
        <w:rPr>
          <w:noProof/>
          <w:lang w:val="tr-TR"/>
        </w:rPr>
        <w:t>,</w:t>
      </w:r>
      <w:r w:rsidR="00DF0B22">
        <w:rPr>
          <w:noProof/>
          <w:lang w:val="tr-TR"/>
        </w:rPr>
        <w:t xml:space="preserve"> Genel Müdür</w:t>
      </w:r>
      <w:r w:rsidR="00C84CB5">
        <w:rPr>
          <w:noProof/>
          <w:lang w:val="tr-TR"/>
        </w:rPr>
        <w:t xml:space="preserve"> başvuru detayları,</w:t>
      </w:r>
      <w:r w:rsidR="00615CBC">
        <w:rPr>
          <w:noProof/>
          <w:lang w:val="tr-TR"/>
        </w:rPr>
        <w:t xml:space="preserve"> komite değerlendirme sonucu ve hakedilen ödül </w:t>
      </w:r>
      <w:r w:rsidR="008377E2">
        <w:rPr>
          <w:noProof/>
          <w:lang w:val="tr-TR"/>
        </w:rPr>
        <w:t xml:space="preserve">miktarını değerlendirir. </w:t>
      </w:r>
      <w:r w:rsidR="0033158F">
        <w:rPr>
          <w:noProof/>
          <w:lang w:val="tr-TR"/>
        </w:rPr>
        <w:t xml:space="preserve">Onay verirse akış, bütçe ve ödeme planlaması için “Finans Onay” adımına ilerler. </w:t>
      </w:r>
      <w:r w:rsidR="002F7D64">
        <w:rPr>
          <w:noProof/>
          <w:lang w:val="tr-TR"/>
        </w:rPr>
        <w:t>Genel Müdür, Hakedilen Ödül miktarında revize isteyebilir.</w:t>
      </w:r>
      <w:r w:rsidR="00D562BD">
        <w:rPr>
          <w:noProof/>
          <w:lang w:val="tr-TR"/>
        </w:rPr>
        <w:t xml:space="preserve"> Revize istediğinde akış “İK-Komite Değerlendirme” adımına geri döner.</w:t>
      </w:r>
    </w:p>
    <w:p w14:paraId="2F859A7F" w14:textId="46518A53" w:rsidR="00D562BD" w:rsidRDefault="00C539ED" w:rsidP="006807C6">
      <w:pPr>
        <w:ind w:left="720" w:firstLine="360"/>
        <w:jc w:val="both"/>
        <w:rPr>
          <w:noProof/>
          <w:lang w:val="tr-TR"/>
        </w:rPr>
      </w:pPr>
      <w:r>
        <w:rPr>
          <w:b/>
          <w:bCs/>
          <w:noProof/>
          <w:lang w:val="tr-TR"/>
        </w:rPr>
        <w:t xml:space="preserve">Finans Onay </w:t>
      </w:r>
      <w:r>
        <w:rPr>
          <w:noProof/>
          <w:lang w:val="tr-TR"/>
        </w:rPr>
        <w:t>adımında, Finans Sorumlusu</w:t>
      </w:r>
      <w:r w:rsidR="00F83F0E">
        <w:rPr>
          <w:noProof/>
          <w:lang w:val="tr-TR"/>
        </w:rPr>
        <w:t xml:space="preserve"> planla</w:t>
      </w:r>
      <w:r w:rsidR="008E0391">
        <w:rPr>
          <w:noProof/>
          <w:lang w:val="tr-TR"/>
        </w:rPr>
        <w:t>nan ödeme tarihini belirler ve akışı İK Son Kontrol adımına ilerletir.</w:t>
      </w:r>
    </w:p>
    <w:p w14:paraId="32BF295F" w14:textId="50E76402" w:rsidR="00FC6BC7" w:rsidRPr="0009569F" w:rsidRDefault="00FC6BC7" w:rsidP="006807C6">
      <w:pPr>
        <w:ind w:left="720" w:firstLine="360"/>
        <w:jc w:val="both"/>
        <w:rPr>
          <w:noProof/>
          <w:lang w:val="tr-TR"/>
        </w:rPr>
      </w:pPr>
      <w:r>
        <w:rPr>
          <w:b/>
          <w:bCs/>
          <w:noProof/>
          <w:lang w:val="tr-TR"/>
        </w:rPr>
        <w:t>İK Son Kontrol</w:t>
      </w:r>
      <w:r w:rsidR="0009569F">
        <w:rPr>
          <w:b/>
          <w:bCs/>
          <w:noProof/>
          <w:lang w:val="tr-TR"/>
        </w:rPr>
        <w:t xml:space="preserve"> </w:t>
      </w:r>
      <w:r w:rsidR="0009569F">
        <w:rPr>
          <w:noProof/>
          <w:lang w:val="tr-TR"/>
        </w:rPr>
        <w:t>adımında, İnsan Kaynakları tarafından ödül sahibine teslim edilir ve</w:t>
      </w:r>
      <w:r w:rsidR="00BE74CB">
        <w:rPr>
          <w:noProof/>
          <w:lang w:val="tr-TR"/>
        </w:rPr>
        <w:t xml:space="preserve"> “Teslim Edildi” butonuna tıkla</w:t>
      </w:r>
      <w:r w:rsidR="00A212DB">
        <w:rPr>
          <w:noProof/>
          <w:lang w:val="tr-TR"/>
        </w:rPr>
        <w:t>narak akış sonlandırılır.</w:t>
      </w:r>
    </w:p>
    <w:p w14:paraId="157885EB" w14:textId="77777777" w:rsidR="008E0391" w:rsidRPr="00C539ED" w:rsidRDefault="008E0391" w:rsidP="006807C6">
      <w:pPr>
        <w:ind w:left="720" w:firstLine="360"/>
        <w:jc w:val="both"/>
        <w:rPr>
          <w:noProof/>
          <w:lang w:val="tr-TR"/>
        </w:rPr>
      </w:pPr>
    </w:p>
    <w:p w14:paraId="49BE4577" w14:textId="423E8EED" w:rsidR="000947F2" w:rsidRDefault="000947F2" w:rsidP="000947F2">
      <w:pPr>
        <w:ind w:left="720"/>
        <w:jc w:val="both"/>
        <w:rPr>
          <w:noProof/>
          <w:lang w:val="tr-TR"/>
        </w:rPr>
      </w:pPr>
      <w:r>
        <w:rPr>
          <w:b/>
          <w:bCs/>
          <w:noProof/>
          <w:lang w:val="tr-TR"/>
        </w:rPr>
        <w:tab/>
      </w:r>
    </w:p>
    <w:p w14:paraId="295A1142" w14:textId="77777777" w:rsidR="00DA7B04" w:rsidRDefault="00DA7B04" w:rsidP="006807C6">
      <w:pPr>
        <w:ind w:left="720" w:firstLine="360"/>
        <w:jc w:val="both"/>
        <w:rPr>
          <w:noProof/>
          <w:lang w:val="tr-TR"/>
        </w:rPr>
      </w:pPr>
    </w:p>
    <w:p w14:paraId="400C050D" w14:textId="77777777" w:rsidR="00034361" w:rsidRPr="00C8455E" w:rsidRDefault="00034361" w:rsidP="006807C6">
      <w:pPr>
        <w:ind w:left="720" w:firstLine="360"/>
        <w:jc w:val="both"/>
        <w:rPr>
          <w:noProof/>
          <w:lang w:val="tr-TR"/>
        </w:rPr>
      </w:pPr>
    </w:p>
    <w:p w14:paraId="22FDC688" w14:textId="77777777" w:rsidR="00C8455E" w:rsidRPr="004B5B91" w:rsidRDefault="00C8455E" w:rsidP="006807C6">
      <w:pPr>
        <w:ind w:left="720" w:firstLine="360"/>
        <w:jc w:val="both"/>
        <w:rPr>
          <w:noProof/>
          <w:lang w:val="tr-TR"/>
        </w:rPr>
      </w:pPr>
    </w:p>
    <w:p w14:paraId="68851753" w14:textId="77777777" w:rsidR="00164324" w:rsidRPr="000A36E2" w:rsidRDefault="00164324" w:rsidP="000A36E2">
      <w:pPr>
        <w:ind w:left="720" w:firstLine="360"/>
        <w:jc w:val="both"/>
        <w:rPr>
          <w:noProof/>
          <w:lang w:val="tr-TR"/>
        </w:rPr>
      </w:pPr>
    </w:p>
    <w:p w14:paraId="5866E035" w14:textId="77777777" w:rsidR="00AA6455" w:rsidRDefault="00AA6455" w:rsidP="00AA6455">
      <w:pPr>
        <w:rPr>
          <w:noProof/>
          <w:lang w:val="tr-TR"/>
        </w:rPr>
      </w:pPr>
    </w:p>
    <w:p w14:paraId="20A3A3FA" w14:textId="77777777" w:rsidR="00883A69" w:rsidRPr="00D44EBA" w:rsidRDefault="00883A69" w:rsidP="00791006">
      <w:pPr>
        <w:pStyle w:val="Taslak2"/>
        <w:numPr>
          <w:ilvl w:val="1"/>
          <w:numId w:val="9"/>
        </w:numPr>
        <w:rPr>
          <w:noProof/>
          <w:lang w:val="tr-TR"/>
        </w:rPr>
      </w:pPr>
      <w:bookmarkStart w:id="2" w:name="_Toc90389633"/>
      <w:r w:rsidRPr="00791006">
        <w:rPr>
          <w:noProof/>
          <w:lang w:val="tr-TR"/>
        </w:rPr>
        <w:t xml:space="preserve">Varsayımlar ve </w:t>
      </w:r>
      <w:r w:rsidRPr="00791006">
        <w:t>Bağımlılıklar</w:t>
      </w:r>
      <w:bookmarkEnd w:id="2"/>
    </w:p>
    <w:p w14:paraId="0C1066F6" w14:textId="1EBD7A01" w:rsidR="001817BC" w:rsidRDefault="00D44EBA" w:rsidP="00380DCB">
      <w:pPr>
        <w:ind w:left="360" w:firstLine="360"/>
        <w:jc w:val="both"/>
        <w:rPr>
          <w:noProof/>
          <w:lang w:val="tr-TR"/>
        </w:rPr>
      </w:pPr>
      <w:bookmarkStart w:id="3" w:name="_Hlk148604142"/>
      <w:r w:rsidRPr="00D44EBA">
        <w:rPr>
          <w:noProof/>
          <w:lang w:val="tr-TR"/>
        </w:rPr>
        <w:t>Yazılım ihtiyaçları GGSoft Yazılım ekibi tarafından gerçekleştirilecektir. Yazılım Geliştirme işleri, GGSoft Yazılım Departmanına açılan iş talepleri ile takip edilecektir.</w:t>
      </w:r>
      <w:bookmarkEnd w:id="3"/>
    </w:p>
    <w:p w14:paraId="6C4AA1FD" w14:textId="0530FF57" w:rsidR="005B5216" w:rsidRPr="001817BC" w:rsidRDefault="005B5216" w:rsidP="001817BC">
      <w:pPr>
        <w:ind w:left="360"/>
        <w:rPr>
          <w:noProof/>
          <w:lang w:val="tr-TR"/>
        </w:rPr>
      </w:pPr>
    </w:p>
    <w:p w14:paraId="2C8C3A8A" w14:textId="32D5283B" w:rsidR="004B6B8E" w:rsidRPr="00791006" w:rsidRDefault="004B6B8E" w:rsidP="004B6B8E">
      <w:pPr>
        <w:ind w:left="360"/>
        <w:rPr>
          <w:noProof/>
          <w:lang w:val="tr-TR"/>
        </w:rPr>
      </w:pPr>
    </w:p>
    <w:p w14:paraId="1AAE9D0C" w14:textId="61090CF7" w:rsidR="00D61E22" w:rsidRDefault="0087085A" w:rsidP="00D61E22">
      <w:pPr>
        <w:pStyle w:val="Taslak1"/>
        <w:numPr>
          <w:ilvl w:val="0"/>
          <w:numId w:val="9"/>
        </w:numPr>
        <w:rPr>
          <w:noProof/>
          <w:lang w:val="tr-TR"/>
        </w:rPr>
      </w:pPr>
      <w:bookmarkStart w:id="4" w:name="_Toc90389635"/>
      <w:r>
        <w:rPr>
          <w:noProof/>
          <w:lang w:val="tr-TR"/>
        </w:rPr>
        <w:lastRenderedPageBreak/>
        <w:drawing>
          <wp:anchor distT="0" distB="0" distL="114300" distR="114300" simplePos="0" relativeHeight="251658240" behindDoc="1" locked="0" layoutInCell="1" allowOverlap="1" wp14:anchorId="645D9E03" wp14:editId="0B0BA286">
            <wp:simplePos x="0" y="0"/>
            <wp:positionH relativeFrom="margin">
              <wp:align>left</wp:align>
            </wp:positionH>
            <wp:positionV relativeFrom="paragraph">
              <wp:posOffset>554990</wp:posOffset>
            </wp:positionV>
            <wp:extent cx="4251960" cy="6428105"/>
            <wp:effectExtent l="0" t="0" r="0" b="0"/>
            <wp:wrapTight wrapText="bothSides">
              <wp:wrapPolygon edited="0">
                <wp:start x="0" y="0"/>
                <wp:lineTo x="0" y="21508"/>
                <wp:lineTo x="21484" y="21508"/>
                <wp:lineTo x="21484" y="0"/>
                <wp:lineTo x="0" y="0"/>
              </wp:wrapPolygon>
            </wp:wrapTight>
            <wp:docPr id="17420431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43197" name="Resim 174204319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51960" cy="6428105"/>
                    </a:xfrm>
                    <a:prstGeom prst="rect">
                      <a:avLst/>
                    </a:prstGeom>
                  </pic:spPr>
                </pic:pic>
              </a:graphicData>
            </a:graphic>
            <wp14:sizeRelH relativeFrom="margin">
              <wp14:pctWidth>0</wp14:pctWidth>
            </wp14:sizeRelH>
            <wp14:sizeRelV relativeFrom="margin">
              <wp14:pctHeight>0</wp14:pctHeight>
            </wp14:sizeRelV>
          </wp:anchor>
        </w:drawing>
      </w:r>
      <w:r w:rsidR="00883A69" w:rsidRPr="00791006">
        <w:rPr>
          <w:noProof/>
          <w:lang w:val="tr-TR"/>
        </w:rPr>
        <w:t>Akış Diyagramı</w:t>
      </w:r>
      <w:bookmarkEnd w:id="4"/>
    </w:p>
    <w:p w14:paraId="281ED75F" w14:textId="53ADC279" w:rsidR="00364E2B" w:rsidRDefault="004A0DB9" w:rsidP="00364E2B">
      <w:pPr>
        <w:rPr>
          <w:noProof/>
          <w:lang w:val="tr-TR"/>
        </w:rPr>
      </w:pPr>
      <w:r>
        <w:rPr>
          <w:noProof/>
          <w:lang w:val="tr-TR"/>
        </w:rPr>
        <w:object w:dxaOrig="1520" w:dyaOrig="987" w14:anchorId="4C0A8B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45pt" o:ole="">
            <v:imagedata r:id="rId14" o:title=""/>
          </v:shape>
          <o:OLEObject Type="Embed" ProgID="Package" ShapeID="_x0000_i1025" DrawAspect="Icon" ObjectID="_1789472312" r:id="rId15"/>
        </w:object>
      </w:r>
    </w:p>
    <w:p w14:paraId="0C0CFEC3" w14:textId="77777777" w:rsidR="008C63AF" w:rsidRDefault="008C63AF" w:rsidP="00364E2B">
      <w:pPr>
        <w:rPr>
          <w:noProof/>
          <w:lang w:val="tr-TR"/>
        </w:rPr>
      </w:pPr>
    </w:p>
    <w:p w14:paraId="456DB88F" w14:textId="77777777" w:rsidR="008C63AF" w:rsidRDefault="008C63AF" w:rsidP="00364E2B">
      <w:pPr>
        <w:rPr>
          <w:noProof/>
          <w:lang w:val="tr-TR"/>
        </w:rPr>
      </w:pPr>
    </w:p>
    <w:p w14:paraId="7A9C702E" w14:textId="77777777" w:rsidR="008C63AF" w:rsidRDefault="008C63AF" w:rsidP="00364E2B">
      <w:pPr>
        <w:rPr>
          <w:noProof/>
          <w:lang w:val="tr-TR"/>
        </w:rPr>
      </w:pPr>
    </w:p>
    <w:p w14:paraId="6AF15C2C" w14:textId="77777777" w:rsidR="008C63AF" w:rsidRDefault="008C63AF" w:rsidP="00364E2B">
      <w:pPr>
        <w:rPr>
          <w:noProof/>
          <w:lang w:val="tr-TR"/>
        </w:rPr>
      </w:pPr>
    </w:p>
    <w:p w14:paraId="643855DA" w14:textId="77777777" w:rsidR="008C63AF" w:rsidRDefault="008C63AF" w:rsidP="00364E2B">
      <w:pPr>
        <w:rPr>
          <w:noProof/>
          <w:lang w:val="tr-TR"/>
        </w:rPr>
      </w:pPr>
    </w:p>
    <w:p w14:paraId="6D0780DC" w14:textId="77777777" w:rsidR="008C63AF" w:rsidRDefault="008C63AF" w:rsidP="00364E2B">
      <w:pPr>
        <w:rPr>
          <w:noProof/>
          <w:lang w:val="tr-TR"/>
        </w:rPr>
      </w:pPr>
    </w:p>
    <w:p w14:paraId="66A6CAE8" w14:textId="77777777" w:rsidR="008C63AF" w:rsidRDefault="008C63AF" w:rsidP="00364E2B">
      <w:pPr>
        <w:rPr>
          <w:noProof/>
          <w:lang w:val="tr-TR"/>
        </w:rPr>
      </w:pPr>
    </w:p>
    <w:p w14:paraId="6CE42EE0" w14:textId="77777777" w:rsidR="008C63AF" w:rsidRDefault="008C63AF" w:rsidP="00364E2B">
      <w:pPr>
        <w:rPr>
          <w:noProof/>
          <w:lang w:val="tr-TR"/>
        </w:rPr>
      </w:pPr>
    </w:p>
    <w:p w14:paraId="3A6D90F4" w14:textId="77777777" w:rsidR="008C63AF" w:rsidRDefault="008C63AF" w:rsidP="00364E2B">
      <w:pPr>
        <w:rPr>
          <w:noProof/>
          <w:lang w:val="tr-TR"/>
        </w:rPr>
      </w:pPr>
    </w:p>
    <w:p w14:paraId="61B407B4" w14:textId="77777777" w:rsidR="008C63AF" w:rsidRDefault="008C63AF" w:rsidP="00364E2B">
      <w:pPr>
        <w:rPr>
          <w:noProof/>
          <w:lang w:val="tr-TR"/>
        </w:rPr>
      </w:pPr>
    </w:p>
    <w:p w14:paraId="6D98C980" w14:textId="77777777" w:rsidR="008C63AF" w:rsidRDefault="008C63AF" w:rsidP="00364E2B">
      <w:pPr>
        <w:rPr>
          <w:noProof/>
          <w:lang w:val="tr-TR"/>
        </w:rPr>
      </w:pPr>
    </w:p>
    <w:p w14:paraId="1FD3D7FB" w14:textId="77777777" w:rsidR="008C63AF" w:rsidRDefault="008C63AF" w:rsidP="00364E2B">
      <w:pPr>
        <w:rPr>
          <w:noProof/>
          <w:lang w:val="tr-TR"/>
        </w:rPr>
      </w:pPr>
    </w:p>
    <w:p w14:paraId="765C8BE8" w14:textId="77777777" w:rsidR="008C63AF" w:rsidRDefault="008C63AF" w:rsidP="00364E2B">
      <w:pPr>
        <w:rPr>
          <w:noProof/>
          <w:lang w:val="tr-TR"/>
        </w:rPr>
      </w:pPr>
    </w:p>
    <w:p w14:paraId="23CFEB96" w14:textId="77777777" w:rsidR="008C63AF" w:rsidRDefault="008C63AF" w:rsidP="00364E2B">
      <w:pPr>
        <w:rPr>
          <w:noProof/>
          <w:lang w:val="tr-TR"/>
        </w:rPr>
      </w:pPr>
    </w:p>
    <w:p w14:paraId="07B2D98E" w14:textId="77777777" w:rsidR="008C63AF" w:rsidRDefault="008C63AF" w:rsidP="00364E2B">
      <w:pPr>
        <w:rPr>
          <w:noProof/>
          <w:lang w:val="tr-TR"/>
        </w:rPr>
      </w:pPr>
    </w:p>
    <w:p w14:paraId="5950739C" w14:textId="77777777" w:rsidR="008C63AF" w:rsidRDefault="008C63AF" w:rsidP="00364E2B">
      <w:pPr>
        <w:rPr>
          <w:noProof/>
          <w:lang w:val="tr-TR"/>
        </w:rPr>
      </w:pPr>
    </w:p>
    <w:p w14:paraId="5C053899" w14:textId="77777777" w:rsidR="008C63AF" w:rsidRDefault="008C63AF" w:rsidP="00364E2B">
      <w:pPr>
        <w:rPr>
          <w:noProof/>
          <w:lang w:val="tr-TR"/>
        </w:rPr>
      </w:pPr>
    </w:p>
    <w:p w14:paraId="4E389BF5" w14:textId="77777777" w:rsidR="008C63AF" w:rsidRDefault="008C63AF" w:rsidP="00364E2B">
      <w:pPr>
        <w:rPr>
          <w:noProof/>
          <w:lang w:val="tr-TR"/>
        </w:rPr>
      </w:pPr>
    </w:p>
    <w:p w14:paraId="49FE9193" w14:textId="77777777" w:rsidR="008C63AF" w:rsidRDefault="008C63AF" w:rsidP="00364E2B">
      <w:pPr>
        <w:rPr>
          <w:noProof/>
          <w:lang w:val="tr-TR"/>
        </w:rPr>
      </w:pPr>
    </w:p>
    <w:p w14:paraId="3E81511D" w14:textId="77777777" w:rsidR="008C63AF" w:rsidRDefault="008C63AF" w:rsidP="00364E2B">
      <w:pPr>
        <w:rPr>
          <w:noProof/>
          <w:lang w:val="tr-TR"/>
        </w:rPr>
      </w:pPr>
    </w:p>
    <w:p w14:paraId="2A3EE59C" w14:textId="77777777" w:rsidR="008C63AF" w:rsidRDefault="008C63AF" w:rsidP="00364E2B">
      <w:pPr>
        <w:rPr>
          <w:noProof/>
          <w:lang w:val="tr-TR"/>
        </w:rPr>
      </w:pPr>
    </w:p>
    <w:p w14:paraId="17A63BE6" w14:textId="70C27149" w:rsidR="00F86C43" w:rsidRPr="008C63AF" w:rsidRDefault="00883A69" w:rsidP="00F86C43">
      <w:pPr>
        <w:pStyle w:val="Taslak2"/>
        <w:numPr>
          <w:ilvl w:val="1"/>
          <w:numId w:val="9"/>
        </w:numPr>
        <w:rPr>
          <w:noProof/>
          <w:lang w:val="tr-TR"/>
        </w:rPr>
      </w:pPr>
      <w:bookmarkStart w:id="5" w:name="_Toc90389636"/>
      <w:r w:rsidRPr="00791006">
        <w:rPr>
          <w:noProof/>
          <w:lang w:val="tr-TR"/>
        </w:rPr>
        <w:lastRenderedPageBreak/>
        <w:t>Akış Diyagramı Aktiviteler</w:t>
      </w:r>
      <w:bookmarkEnd w:id="5"/>
      <w:r w:rsidR="00F86C43" w:rsidRPr="008C63AF">
        <w:rPr>
          <w:rFonts w:ascii="Calibri" w:hAnsi="Calibri" w:cs="Calibri"/>
          <w:color w:val="000000"/>
          <w:shd w:val="clear" w:color="auto" w:fill="FFFFFF"/>
        </w:rPr>
        <w:br/>
      </w:r>
    </w:p>
    <w:tbl>
      <w:tblPr>
        <w:tblStyle w:val="GridTable4-Accent11"/>
        <w:tblW w:w="0" w:type="auto"/>
        <w:tblLook w:val="04A0" w:firstRow="1" w:lastRow="0" w:firstColumn="1" w:lastColumn="0" w:noHBand="0" w:noVBand="1"/>
      </w:tblPr>
      <w:tblGrid>
        <w:gridCol w:w="1266"/>
        <w:gridCol w:w="1676"/>
        <w:gridCol w:w="1221"/>
        <w:gridCol w:w="2550"/>
        <w:gridCol w:w="2637"/>
      </w:tblGrid>
      <w:tr w:rsidR="00B70202" w14:paraId="1D357FBC" w14:textId="77777777" w:rsidTr="008B37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5F549DC6" w14:textId="77777777" w:rsidR="00E45783" w:rsidRPr="006C0F43" w:rsidRDefault="00E45783" w:rsidP="00E45783">
            <w:pPr>
              <w:pStyle w:val="TabloBalk"/>
              <w:rPr>
                <w:rFonts w:cstheme="minorHAnsi"/>
                <w:sz w:val="24"/>
                <w:szCs w:val="24"/>
              </w:rPr>
            </w:pPr>
            <w:r w:rsidRPr="006C0F43">
              <w:rPr>
                <w:rFonts w:cstheme="minorHAnsi"/>
                <w:sz w:val="24"/>
                <w:szCs w:val="24"/>
              </w:rPr>
              <w:t>Aktivite No</w:t>
            </w:r>
          </w:p>
        </w:tc>
        <w:tc>
          <w:tcPr>
            <w:tcW w:w="1676" w:type="dxa"/>
          </w:tcPr>
          <w:p w14:paraId="4C35B01D" w14:textId="77777777" w:rsidR="00E45783" w:rsidRPr="006C0F43" w:rsidRDefault="00E45783" w:rsidP="00E45783">
            <w:pPr>
              <w:pStyle w:val="TabloBalk"/>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6C0F43">
              <w:rPr>
                <w:rFonts w:cstheme="minorHAnsi"/>
                <w:sz w:val="24"/>
                <w:szCs w:val="24"/>
              </w:rPr>
              <w:t>Aktivite Adı</w:t>
            </w:r>
          </w:p>
        </w:tc>
        <w:tc>
          <w:tcPr>
            <w:tcW w:w="1221" w:type="dxa"/>
          </w:tcPr>
          <w:p w14:paraId="42B213B0" w14:textId="77777777" w:rsidR="00E45783" w:rsidRPr="006C0F43" w:rsidRDefault="00E45783" w:rsidP="00E45783">
            <w:pPr>
              <w:pStyle w:val="TabloBalk"/>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6C0F43">
              <w:rPr>
                <w:rFonts w:cstheme="minorHAnsi"/>
                <w:sz w:val="24"/>
                <w:szCs w:val="24"/>
              </w:rPr>
              <w:t>Aktivite Tipi</w:t>
            </w:r>
          </w:p>
        </w:tc>
        <w:tc>
          <w:tcPr>
            <w:tcW w:w="2550" w:type="dxa"/>
          </w:tcPr>
          <w:p w14:paraId="44AA27E5" w14:textId="77777777" w:rsidR="00E45783" w:rsidRPr="006C0F43" w:rsidRDefault="00E45783" w:rsidP="00E45783">
            <w:pPr>
              <w:pStyle w:val="TabloBalk"/>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6C0F43">
              <w:rPr>
                <w:rFonts w:cstheme="minorHAnsi"/>
                <w:sz w:val="24"/>
                <w:szCs w:val="24"/>
              </w:rPr>
              <w:t xml:space="preserve">  Yerine Getiren</w:t>
            </w:r>
          </w:p>
        </w:tc>
        <w:tc>
          <w:tcPr>
            <w:tcW w:w="2637" w:type="dxa"/>
          </w:tcPr>
          <w:p w14:paraId="4EC957AE" w14:textId="77777777" w:rsidR="00E45783" w:rsidRPr="006C0F43" w:rsidRDefault="00E45783" w:rsidP="00E45783">
            <w:pPr>
              <w:pStyle w:val="TabloBalk"/>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6C0F43">
              <w:rPr>
                <w:rFonts w:cstheme="minorHAnsi"/>
                <w:sz w:val="24"/>
                <w:szCs w:val="24"/>
              </w:rPr>
              <w:t>Açıklama</w:t>
            </w:r>
          </w:p>
        </w:tc>
      </w:tr>
      <w:tr w:rsidR="00B70202" w14:paraId="3159905F"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28721AC0" w14:textId="5288820B" w:rsidR="008C63AF" w:rsidRPr="006C0F43" w:rsidRDefault="008C63AF" w:rsidP="00E45783">
            <w:pPr>
              <w:pStyle w:val="Tabloerik"/>
              <w:rPr>
                <w:rFonts w:cstheme="minorHAnsi"/>
                <w:b w:val="0"/>
                <w:bCs w:val="0"/>
                <w:sz w:val="24"/>
                <w:szCs w:val="24"/>
              </w:rPr>
            </w:pPr>
            <w:r w:rsidRPr="006C0F43">
              <w:rPr>
                <w:rFonts w:cstheme="minorHAnsi"/>
                <w:sz w:val="24"/>
                <w:szCs w:val="24"/>
              </w:rPr>
              <w:t>TÖS-1</w:t>
            </w:r>
          </w:p>
        </w:tc>
        <w:tc>
          <w:tcPr>
            <w:tcW w:w="1676" w:type="dxa"/>
          </w:tcPr>
          <w:p w14:paraId="3C790E38" w14:textId="77777777" w:rsidR="00E45783" w:rsidRPr="006C0F43" w:rsidRDefault="00C126D2" w:rsidP="00E45783">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6C0F43">
              <w:rPr>
                <w:rFonts w:cstheme="minorHAnsi"/>
                <w:sz w:val="24"/>
                <w:szCs w:val="24"/>
              </w:rPr>
              <w:t>Başla</w:t>
            </w:r>
          </w:p>
        </w:tc>
        <w:tc>
          <w:tcPr>
            <w:tcW w:w="1221" w:type="dxa"/>
          </w:tcPr>
          <w:p w14:paraId="0B23455A" w14:textId="101C8C5D" w:rsidR="00E45783" w:rsidRPr="006C0F43" w:rsidRDefault="00C126D2" w:rsidP="00E45783">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6C0F43">
              <w:rPr>
                <w:rFonts w:cstheme="minorHAnsi"/>
                <w:sz w:val="24"/>
                <w:szCs w:val="24"/>
              </w:rPr>
              <w:t>Başla</w:t>
            </w:r>
            <w:r w:rsidR="00921F17" w:rsidRPr="006C0F43">
              <w:rPr>
                <w:rFonts w:cstheme="minorHAnsi"/>
                <w:sz w:val="24"/>
                <w:szCs w:val="24"/>
              </w:rPr>
              <w:t>ngıç</w:t>
            </w:r>
          </w:p>
        </w:tc>
        <w:tc>
          <w:tcPr>
            <w:tcW w:w="2550" w:type="dxa"/>
          </w:tcPr>
          <w:p w14:paraId="63283A5A" w14:textId="20BDC05A" w:rsidR="00E45783" w:rsidRPr="006C0F43" w:rsidRDefault="00921F17" w:rsidP="00E45783">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6C0F43">
              <w:rPr>
                <w:rFonts w:cstheme="minorHAnsi"/>
                <w:sz w:val="24"/>
                <w:szCs w:val="24"/>
              </w:rPr>
              <w:t>Sistem</w:t>
            </w:r>
          </w:p>
        </w:tc>
        <w:tc>
          <w:tcPr>
            <w:tcW w:w="2637" w:type="dxa"/>
          </w:tcPr>
          <w:p w14:paraId="1953726D" w14:textId="566C864D" w:rsidR="00E45783" w:rsidRPr="006C0F43" w:rsidRDefault="00F873FC" w:rsidP="00A70EAD">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6C0F43">
              <w:rPr>
                <w:rFonts w:cstheme="minorHAnsi"/>
                <w:sz w:val="24"/>
                <w:szCs w:val="24"/>
              </w:rPr>
              <w:t>Akış, tüm paperwork kullanıcıları tarafında</w:t>
            </w:r>
            <w:r w:rsidR="002B4BEE">
              <w:rPr>
                <w:rFonts w:cstheme="minorHAnsi"/>
                <w:sz w:val="24"/>
                <w:szCs w:val="24"/>
              </w:rPr>
              <w:t>n kendisi veya başka</w:t>
            </w:r>
            <w:r w:rsidR="009720DE">
              <w:rPr>
                <w:rFonts w:cstheme="minorHAnsi"/>
                <w:sz w:val="24"/>
                <w:szCs w:val="24"/>
              </w:rPr>
              <w:t>sı adına başlatılabilir.</w:t>
            </w:r>
          </w:p>
        </w:tc>
      </w:tr>
      <w:tr w:rsidR="008B37BD" w14:paraId="14A4F13D"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54045F02" w14:textId="3A0A6E2D" w:rsidR="00E45783" w:rsidRPr="006C0F43" w:rsidRDefault="008C63AF" w:rsidP="00E45783">
            <w:pPr>
              <w:pStyle w:val="Tabloerik"/>
              <w:rPr>
                <w:rFonts w:cstheme="minorHAnsi"/>
                <w:sz w:val="24"/>
                <w:szCs w:val="24"/>
              </w:rPr>
            </w:pPr>
            <w:r w:rsidRPr="006C0F43">
              <w:rPr>
                <w:rFonts w:cstheme="minorHAnsi"/>
                <w:sz w:val="24"/>
                <w:szCs w:val="24"/>
              </w:rPr>
              <w:t>TÖS-2</w:t>
            </w:r>
          </w:p>
        </w:tc>
        <w:tc>
          <w:tcPr>
            <w:tcW w:w="1676" w:type="dxa"/>
          </w:tcPr>
          <w:p w14:paraId="46BDA90A" w14:textId="5885BA79" w:rsidR="00E45783" w:rsidRPr="006C0F43" w:rsidRDefault="003B5948" w:rsidP="00E45783">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Sayaç</w:t>
            </w:r>
            <w:r w:rsidR="00CF3FBB">
              <w:rPr>
                <w:rFonts w:cstheme="minorHAnsi"/>
                <w:sz w:val="24"/>
                <w:szCs w:val="24"/>
              </w:rPr>
              <w:t xml:space="preserve"> Makrosu</w:t>
            </w:r>
          </w:p>
        </w:tc>
        <w:tc>
          <w:tcPr>
            <w:tcW w:w="1221" w:type="dxa"/>
          </w:tcPr>
          <w:p w14:paraId="750AD240" w14:textId="5DAA9567" w:rsidR="00E45783" w:rsidRPr="006C0F43" w:rsidRDefault="00CF3FBB" w:rsidP="00E45783">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Makro</w:t>
            </w:r>
          </w:p>
        </w:tc>
        <w:tc>
          <w:tcPr>
            <w:tcW w:w="2550" w:type="dxa"/>
          </w:tcPr>
          <w:p w14:paraId="3B30D77D" w14:textId="7299032D" w:rsidR="00E45783" w:rsidRPr="006C0F43" w:rsidRDefault="00CF3FBB" w:rsidP="00E45783">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Sistem</w:t>
            </w:r>
          </w:p>
        </w:tc>
        <w:tc>
          <w:tcPr>
            <w:tcW w:w="2637" w:type="dxa"/>
          </w:tcPr>
          <w:p w14:paraId="5BC7A229" w14:textId="5A828482" w:rsidR="00E45783" w:rsidRPr="006C0F43" w:rsidRDefault="000742A4" w:rsidP="0027037F">
            <w:pPr>
              <w:pStyle w:val="Tabloerik"/>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Başlatılan her akış için sayaç numara</w:t>
            </w:r>
            <w:r w:rsidR="009A56CF">
              <w:rPr>
                <w:rFonts w:cstheme="minorHAnsi"/>
                <w:sz w:val="24"/>
                <w:szCs w:val="24"/>
              </w:rPr>
              <w:t>sının atandığı</w:t>
            </w:r>
            <w:r w:rsidR="00637EDA">
              <w:rPr>
                <w:rFonts w:cstheme="minorHAnsi"/>
                <w:sz w:val="24"/>
                <w:szCs w:val="24"/>
              </w:rPr>
              <w:t xml:space="preserve"> makro adımıdır.</w:t>
            </w:r>
          </w:p>
        </w:tc>
      </w:tr>
      <w:tr w:rsidR="00B70202" w14:paraId="0B225CB4"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53050E5F" w14:textId="3D0337A6" w:rsidR="0027037F" w:rsidRPr="006C0F43" w:rsidRDefault="0027037F" w:rsidP="0027037F">
            <w:pPr>
              <w:pStyle w:val="Tabloerik"/>
              <w:rPr>
                <w:rFonts w:cstheme="minorHAnsi"/>
                <w:sz w:val="24"/>
                <w:szCs w:val="24"/>
              </w:rPr>
            </w:pPr>
            <w:r w:rsidRPr="006C0F43">
              <w:rPr>
                <w:rFonts w:cstheme="minorHAnsi"/>
                <w:sz w:val="24"/>
                <w:szCs w:val="24"/>
              </w:rPr>
              <w:t>TÖS-3</w:t>
            </w:r>
          </w:p>
        </w:tc>
        <w:tc>
          <w:tcPr>
            <w:tcW w:w="1676" w:type="dxa"/>
          </w:tcPr>
          <w:p w14:paraId="04052C0E" w14:textId="361EF677" w:rsidR="0027037F" w:rsidRPr="006C0F43" w:rsidRDefault="0027037F"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Yerine Getiren Belirleme Makrosu</w:t>
            </w:r>
          </w:p>
        </w:tc>
        <w:tc>
          <w:tcPr>
            <w:tcW w:w="1221" w:type="dxa"/>
          </w:tcPr>
          <w:p w14:paraId="5577CAE2" w14:textId="1F26241B" w:rsidR="0027037F" w:rsidRPr="006C0F43" w:rsidRDefault="0027037F"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Makro</w:t>
            </w:r>
          </w:p>
        </w:tc>
        <w:tc>
          <w:tcPr>
            <w:tcW w:w="2550" w:type="dxa"/>
          </w:tcPr>
          <w:p w14:paraId="6FAF29F9" w14:textId="1543E2A6" w:rsidR="0027037F" w:rsidRPr="006C0F43" w:rsidRDefault="0027037F"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Sistem</w:t>
            </w:r>
          </w:p>
        </w:tc>
        <w:tc>
          <w:tcPr>
            <w:tcW w:w="2637" w:type="dxa"/>
          </w:tcPr>
          <w:p w14:paraId="2DEA288C" w14:textId="34170372" w:rsidR="0027037F" w:rsidRPr="006C0F43" w:rsidRDefault="00EC0C7F" w:rsidP="00317DC0">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Kategori başkanla</w:t>
            </w:r>
            <w:r w:rsidR="00AA785E">
              <w:rPr>
                <w:rFonts w:cstheme="minorHAnsi"/>
                <w:sz w:val="24"/>
                <w:szCs w:val="24"/>
              </w:rPr>
              <w:t>rının</w:t>
            </w:r>
            <w:r w:rsidR="005E4459">
              <w:rPr>
                <w:rFonts w:cstheme="minorHAnsi"/>
                <w:sz w:val="24"/>
                <w:szCs w:val="24"/>
              </w:rPr>
              <w:t xml:space="preserve"> giriş adı bilgilerinin akış tip alanlarına atandığı makro adımıdır.</w:t>
            </w:r>
          </w:p>
        </w:tc>
      </w:tr>
      <w:tr w:rsidR="008B37BD" w14:paraId="62E14849"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7BB9E34C" w14:textId="61A69653" w:rsidR="0027037F" w:rsidRPr="006C0F43" w:rsidRDefault="0027037F" w:rsidP="0027037F">
            <w:pPr>
              <w:pStyle w:val="Tabloerik"/>
              <w:rPr>
                <w:rFonts w:cstheme="minorHAnsi"/>
                <w:sz w:val="24"/>
                <w:szCs w:val="24"/>
              </w:rPr>
            </w:pPr>
            <w:r w:rsidRPr="006C0F43">
              <w:rPr>
                <w:rFonts w:cstheme="minorHAnsi"/>
                <w:sz w:val="24"/>
                <w:szCs w:val="24"/>
              </w:rPr>
              <w:t>TÖS-4</w:t>
            </w:r>
          </w:p>
        </w:tc>
        <w:tc>
          <w:tcPr>
            <w:tcW w:w="1676" w:type="dxa"/>
          </w:tcPr>
          <w:p w14:paraId="2551DDF6" w14:textId="0EE2FC7A" w:rsidR="0027037F" w:rsidRPr="006C0F43" w:rsidRDefault="000B2979"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Takdir Ödüllendirme Karar</w:t>
            </w:r>
          </w:p>
        </w:tc>
        <w:tc>
          <w:tcPr>
            <w:tcW w:w="1221" w:type="dxa"/>
          </w:tcPr>
          <w:p w14:paraId="50BCE9E0" w14:textId="78DE7ABD" w:rsidR="0027037F" w:rsidRPr="006C0F43" w:rsidRDefault="000B2979"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Karar</w:t>
            </w:r>
          </w:p>
        </w:tc>
        <w:tc>
          <w:tcPr>
            <w:tcW w:w="2550" w:type="dxa"/>
          </w:tcPr>
          <w:p w14:paraId="7A652976" w14:textId="145ABBA2" w:rsidR="0027037F" w:rsidRPr="006C0F43" w:rsidRDefault="000B2979"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Sistem</w:t>
            </w:r>
          </w:p>
        </w:tc>
        <w:tc>
          <w:tcPr>
            <w:tcW w:w="2637" w:type="dxa"/>
          </w:tcPr>
          <w:p w14:paraId="15F49413" w14:textId="5E73FB39" w:rsidR="0027037F" w:rsidRPr="00B34935" w:rsidRDefault="00B34935" w:rsidP="00750008">
            <w:pPr>
              <w:pStyle w:val="Tabloerik"/>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sz w:val="24"/>
                <w:szCs w:val="24"/>
              </w:rPr>
              <w:t>Statüsü</w:t>
            </w:r>
            <w:r w:rsidR="0055433A" w:rsidRPr="00B34935">
              <w:rPr>
                <w:sz w:val="24"/>
                <w:szCs w:val="24"/>
              </w:rPr>
              <w:t xml:space="preserve"> = </w:t>
            </w:r>
            <w:r w:rsidR="00913C13">
              <w:rPr>
                <w:sz w:val="24"/>
                <w:szCs w:val="24"/>
              </w:rPr>
              <w:t>Ödüllendirme</w:t>
            </w:r>
            <w:r w:rsidR="0055433A" w:rsidRPr="00B34935">
              <w:rPr>
                <w:sz w:val="24"/>
                <w:szCs w:val="24"/>
              </w:rPr>
              <w:t xml:space="preserve"> ise </w:t>
            </w:r>
            <w:r w:rsidR="00913C13">
              <w:rPr>
                <w:sz w:val="24"/>
                <w:szCs w:val="24"/>
              </w:rPr>
              <w:t>TÖS-5</w:t>
            </w:r>
            <w:r w:rsidR="0055433A" w:rsidRPr="00B34935">
              <w:rPr>
                <w:sz w:val="24"/>
                <w:szCs w:val="24"/>
              </w:rPr>
              <w:t xml:space="preserve"> adımına, </w:t>
            </w:r>
            <w:r w:rsidR="001A0FA1">
              <w:rPr>
                <w:sz w:val="24"/>
                <w:szCs w:val="24"/>
              </w:rPr>
              <w:t>Statüsü</w:t>
            </w:r>
            <w:r w:rsidR="0055433A" w:rsidRPr="00B34935">
              <w:rPr>
                <w:sz w:val="24"/>
                <w:szCs w:val="24"/>
              </w:rPr>
              <w:t xml:space="preserve">= </w:t>
            </w:r>
            <w:r w:rsidR="001A0FA1">
              <w:rPr>
                <w:sz w:val="24"/>
                <w:szCs w:val="24"/>
              </w:rPr>
              <w:t>Takdir</w:t>
            </w:r>
            <w:r w:rsidR="0055433A" w:rsidRPr="00B34935">
              <w:rPr>
                <w:sz w:val="24"/>
                <w:szCs w:val="24"/>
              </w:rPr>
              <w:t xml:space="preserve"> ise </w:t>
            </w:r>
            <w:r w:rsidR="001A0FA1">
              <w:rPr>
                <w:sz w:val="24"/>
                <w:szCs w:val="24"/>
              </w:rPr>
              <w:t>TÖS-19</w:t>
            </w:r>
            <w:r w:rsidR="0055433A" w:rsidRPr="00B34935">
              <w:rPr>
                <w:sz w:val="24"/>
                <w:szCs w:val="24"/>
              </w:rPr>
              <w:t xml:space="preserve"> adımına ilerler.</w:t>
            </w:r>
          </w:p>
        </w:tc>
      </w:tr>
      <w:tr w:rsidR="00B70202" w14:paraId="62550BD9"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0A12F13E" w14:textId="68CC1A6B" w:rsidR="0027037F" w:rsidRPr="006C0F43" w:rsidRDefault="0027037F" w:rsidP="0027037F">
            <w:pPr>
              <w:pStyle w:val="Tabloerik"/>
              <w:rPr>
                <w:rFonts w:cstheme="minorHAnsi"/>
                <w:sz w:val="24"/>
                <w:szCs w:val="24"/>
              </w:rPr>
            </w:pPr>
            <w:r w:rsidRPr="006C0F43">
              <w:rPr>
                <w:rFonts w:cstheme="minorHAnsi"/>
                <w:sz w:val="24"/>
                <w:szCs w:val="24"/>
              </w:rPr>
              <w:t>TÖS-5</w:t>
            </w:r>
          </w:p>
        </w:tc>
        <w:tc>
          <w:tcPr>
            <w:tcW w:w="1676" w:type="dxa"/>
          </w:tcPr>
          <w:p w14:paraId="13BD980A" w14:textId="189B1092" w:rsidR="0027037F" w:rsidRPr="006C0F43" w:rsidRDefault="00750008"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Yönetici Değerlendirme</w:t>
            </w:r>
          </w:p>
        </w:tc>
        <w:tc>
          <w:tcPr>
            <w:tcW w:w="1221" w:type="dxa"/>
          </w:tcPr>
          <w:p w14:paraId="6B7E7A2B" w14:textId="46812155" w:rsidR="0027037F" w:rsidRPr="006C0F43" w:rsidRDefault="00750008"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Manuel Adım</w:t>
            </w:r>
          </w:p>
        </w:tc>
        <w:tc>
          <w:tcPr>
            <w:tcW w:w="2550" w:type="dxa"/>
          </w:tcPr>
          <w:p w14:paraId="6E21A8D9" w14:textId="2ADA4885" w:rsidR="0027037F" w:rsidRPr="006C0F43" w:rsidRDefault="00750008"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Grup Yöneticisi</w:t>
            </w:r>
          </w:p>
        </w:tc>
        <w:tc>
          <w:tcPr>
            <w:tcW w:w="2637" w:type="dxa"/>
          </w:tcPr>
          <w:p w14:paraId="1C5775F5" w14:textId="0A221946" w:rsidR="0027037F" w:rsidRPr="006C0F43" w:rsidRDefault="0064308D" w:rsidP="007C25C4">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 xml:space="preserve">Takdir ve Ödüllendirme Süreci’nde aday </w:t>
            </w:r>
            <w:r w:rsidR="009E68AD">
              <w:rPr>
                <w:rFonts w:cstheme="minorHAnsi"/>
                <w:sz w:val="24"/>
                <w:szCs w:val="24"/>
              </w:rPr>
              <w:t xml:space="preserve">olan veya </w:t>
            </w:r>
            <w:r>
              <w:rPr>
                <w:rFonts w:cstheme="minorHAnsi"/>
                <w:sz w:val="24"/>
                <w:szCs w:val="24"/>
              </w:rPr>
              <w:t>gösterilen</w:t>
            </w:r>
            <w:r w:rsidR="009E68AD">
              <w:rPr>
                <w:rFonts w:cstheme="minorHAnsi"/>
                <w:sz w:val="24"/>
                <w:szCs w:val="24"/>
              </w:rPr>
              <w:t xml:space="preserve"> kişinin grup yöneticisi</w:t>
            </w:r>
            <w:r w:rsidR="009B376C">
              <w:rPr>
                <w:rFonts w:cstheme="minorHAnsi"/>
                <w:sz w:val="24"/>
                <w:szCs w:val="24"/>
              </w:rPr>
              <w:t xml:space="preserve"> tarafından</w:t>
            </w:r>
            <w:r w:rsidR="00CD0042">
              <w:rPr>
                <w:rFonts w:cstheme="minorHAnsi"/>
                <w:sz w:val="24"/>
                <w:szCs w:val="24"/>
              </w:rPr>
              <w:t xml:space="preserve"> belirtilen </w:t>
            </w:r>
            <w:r w:rsidR="009B376C">
              <w:rPr>
                <w:rFonts w:cstheme="minorHAnsi"/>
                <w:sz w:val="24"/>
                <w:szCs w:val="24"/>
              </w:rPr>
              <w:t>proje veya önerinin görev tanımında olup olmadığı değerlen</w:t>
            </w:r>
            <w:r w:rsidR="007C25C4">
              <w:rPr>
                <w:rFonts w:cstheme="minorHAnsi"/>
                <w:sz w:val="24"/>
                <w:szCs w:val="24"/>
              </w:rPr>
              <w:t>dirilmesinin yapıldığı manuel adımdır.</w:t>
            </w:r>
          </w:p>
        </w:tc>
      </w:tr>
      <w:tr w:rsidR="008B37BD" w14:paraId="0B5B18EA"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44EFF414" w14:textId="24308E6F" w:rsidR="0027037F" w:rsidRPr="006C0F43" w:rsidRDefault="0027037F" w:rsidP="0027037F">
            <w:pPr>
              <w:pStyle w:val="Tabloerik"/>
              <w:rPr>
                <w:rFonts w:cstheme="minorHAnsi"/>
                <w:sz w:val="24"/>
                <w:szCs w:val="24"/>
              </w:rPr>
            </w:pPr>
            <w:r w:rsidRPr="006C0F43">
              <w:rPr>
                <w:rFonts w:cstheme="minorHAnsi"/>
                <w:sz w:val="24"/>
                <w:szCs w:val="24"/>
              </w:rPr>
              <w:t>TÖS-6</w:t>
            </w:r>
          </w:p>
        </w:tc>
        <w:tc>
          <w:tcPr>
            <w:tcW w:w="1676" w:type="dxa"/>
          </w:tcPr>
          <w:p w14:paraId="447369D9" w14:textId="23D1D76C" w:rsidR="0027037F" w:rsidRPr="006C0F43" w:rsidRDefault="00985008"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Yönetici Karar</w:t>
            </w:r>
          </w:p>
        </w:tc>
        <w:tc>
          <w:tcPr>
            <w:tcW w:w="1221" w:type="dxa"/>
          </w:tcPr>
          <w:p w14:paraId="1AB087B8" w14:textId="50E77340" w:rsidR="0027037F" w:rsidRPr="006C0F43" w:rsidRDefault="00985008"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Karar</w:t>
            </w:r>
          </w:p>
        </w:tc>
        <w:tc>
          <w:tcPr>
            <w:tcW w:w="2550" w:type="dxa"/>
          </w:tcPr>
          <w:p w14:paraId="0153682D" w14:textId="64F00E6F" w:rsidR="0027037F" w:rsidRPr="006C0F43" w:rsidRDefault="00985008" w:rsidP="0027037F">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Sistem</w:t>
            </w:r>
          </w:p>
        </w:tc>
        <w:tc>
          <w:tcPr>
            <w:tcW w:w="2637" w:type="dxa"/>
          </w:tcPr>
          <w:p w14:paraId="77D04103" w14:textId="0AC22438" w:rsidR="0027037F" w:rsidRPr="006C0F43" w:rsidRDefault="007850A1" w:rsidP="00016DD6">
            <w:pPr>
              <w:pStyle w:val="Tabloerik"/>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Kategorisi=Buluş Bildirim ve Karar=onay ise</w:t>
            </w:r>
            <w:r w:rsidR="005813C5">
              <w:rPr>
                <w:rFonts w:cstheme="minorHAnsi"/>
                <w:sz w:val="24"/>
                <w:szCs w:val="24"/>
              </w:rPr>
              <w:t xml:space="preserve"> TÖS-7; Kategori</w:t>
            </w:r>
            <w:r w:rsidR="00807C4F">
              <w:rPr>
                <w:rFonts w:cstheme="minorHAnsi"/>
                <w:sz w:val="24"/>
                <w:szCs w:val="24"/>
              </w:rPr>
              <w:t>si=Çalışan Bağlılığı/Memnuniyeti ve Karar=onay</w:t>
            </w:r>
            <w:r w:rsidR="000105ED">
              <w:rPr>
                <w:rFonts w:cstheme="minorHAnsi"/>
                <w:sz w:val="24"/>
                <w:szCs w:val="24"/>
              </w:rPr>
              <w:t xml:space="preserve"> ise TÖS-8, Kategorisi= İş Kalitesini ve Verimliliğini Arttırma ve Karar=onay ise</w:t>
            </w:r>
            <w:r w:rsidR="00BD688D">
              <w:rPr>
                <w:rFonts w:cstheme="minorHAnsi"/>
                <w:sz w:val="24"/>
                <w:szCs w:val="24"/>
              </w:rPr>
              <w:t xml:space="preserve"> TÖS-9, Kategorisi=</w:t>
            </w:r>
            <w:r w:rsidR="00806F50">
              <w:rPr>
                <w:rFonts w:cstheme="minorHAnsi"/>
                <w:sz w:val="24"/>
                <w:szCs w:val="24"/>
              </w:rPr>
              <w:t xml:space="preserve"> Marka </w:t>
            </w:r>
            <w:r w:rsidR="00806F50">
              <w:rPr>
                <w:rFonts w:cstheme="minorHAnsi"/>
                <w:sz w:val="24"/>
                <w:szCs w:val="24"/>
              </w:rPr>
              <w:lastRenderedPageBreak/>
              <w:t>Bilinirliği ve Pazar Payını Arttırma ve Karar=onay ise</w:t>
            </w:r>
            <w:r w:rsidR="00561C23">
              <w:rPr>
                <w:rFonts w:cstheme="minorHAnsi"/>
                <w:sz w:val="24"/>
                <w:szCs w:val="24"/>
              </w:rPr>
              <w:t xml:space="preserve"> TÖS=10, Kategorisi= </w:t>
            </w:r>
            <w:r w:rsidR="00463C41">
              <w:rPr>
                <w:rFonts w:cstheme="minorHAnsi"/>
                <w:sz w:val="24"/>
                <w:szCs w:val="24"/>
              </w:rPr>
              <w:t>Mevcut Müşteri</w:t>
            </w:r>
            <w:r w:rsidR="00EA3D9C">
              <w:rPr>
                <w:rFonts w:cstheme="minorHAnsi"/>
                <w:sz w:val="24"/>
                <w:szCs w:val="24"/>
              </w:rPr>
              <w:t xml:space="preserve">/Satış </w:t>
            </w:r>
            <w:r w:rsidR="00561C23">
              <w:rPr>
                <w:rFonts w:cstheme="minorHAnsi"/>
                <w:sz w:val="24"/>
                <w:szCs w:val="24"/>
              </w:rPr>
              <w:t>ve Karar=onay</w:t>
            </w:r>
            <w:r w:rsidR="00EA3D9C">
              <w:rPr>
                <w:rFonts w:cstheme="minorHAnsi"/>
                <w:sz w:val="24"/>
                <w:szCs w:val="24"/>
              </w:rPr>
              <w:t xml:space="preserve"> TÖS-11; Kategorisi= Müşteri Memnuniyeti ve Karar=onay TÖS-12;</w:t>
            </w:r>
            <w:r w:rsidR="00C376FB">
              <w:rPr>
                <w:rFonts w:cstheme="minorHAnsi"/>
                <w:sz w:val="24"/>
                <w:szCs w:val="24"/>
              </w:rPr>
              <w:t xml:space="preserve"> Kategorisi= Yeni Müşteri</w:t>
            </w:r>
            <w:r w:rsidR="00A02CB5">
              <w:rPr>
                <w:rFonts w:cstheme="minorHAnsi"/>
                <w:sz w:val="24"/>
                <w:szCs w:val="24"/>
              </w:rPr>
              <w:t xml:space="preserve">/Satış </w:t>
            </w:r>
            <w:r w:rsidR="00C376FB">
              <w:rPr>
                <w:rFonts w:cstheme="minorHAnsi"/>
                <w:sz w:val="24"/>
                <w:szCs w:val="24"/>
              </w:rPr>
              <w:t>ve Karar=onay TÖS-1</w:t>
            </w:r>
            <w:r w:rsidR="00A02CB5">
              <w:rPr>
                <w:rFonts w:cstheme="minorHAnsi"/>
                <w:sz w:val="24"/>
                <w:szCs w:val="24"/>
              </w:rPr>
              <w:t>3; Kategorisi= Yeni Müşteri/Randevu ve Karar=onay TÖS-14</w:t>
            </w:r>
            <w:r w:rsidR="00E64128">
              <w:rPr>
                <w:rFonts w:cstheme="minorHAnsi"/>
                <w:sz w:val="24"/>
                <w:szCs w:val="24"/>
              </w:rPr>
              <w:t xml:space="preserve"> adımına ilerlemelidir.</w:t>
            </w:r>
          </w:p>
        </w:tc>
      </w:tr>
      <w:tr w:rsidR="00B70202" w14:paraId="3766E1A0"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57C220EC" w14:textId="07FDEF09" w:rsidR="0027037F" w:rsidRPr="006C0F43" w:rsidRDefault="0027037F" w:rsidP="0027037F">
            <w:pPr>
              <w:pStyle w:val="Tabloerik"/>
              <w:rPr>
                <w:rFonts w:cstheme="minorHAnsi"/>
                <w:sz w:val="24"/>
                <w:szCs w:val="24"/>
              </w:rPr>
            </w:pPr>
            <w:r w:rsidRPr="006C0F43">
              <w:rPr>
                <w:rFonts w:cstheme="minorHAnsi"/>
                <w:sz w:val="24"/>
                <w:szCs w:val="24"/>
              </w:rPr>
              <w:lastRenderedPageBreak/>
              <w:t>TÖS-7</w:t>
            </w:r>
          </w:p>
        </w:tc>
        <w:tc>
          <w:tcPr>
            <w:tcW w:w="1676" w:type="dxa"/>
          </w:tcPr>
          <w:p w14:paraId="4D75EE80" w14:textId="0FC6EFDB" w:rsidR="0027037F" w:rsidRPr="006C0F43" w:rsidRDefault="00E64128"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Buluş Bildirim Fizibilite</w:t>
            </w:r>
          </w:p>
        </w:tc>
        <w:tc>
          <w:tcPr>
            <w:tcW w:w="1221" w:type="dxa"/>
          </w:tcPr>
          <w:p w14:paraId="404B8C80" w14:textId="01563D73" w:rsidR="0027037F" w:rsidRPr="006C0F43" w:rsidRDefault="00E64128"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Manuel Adım</w:t>
            </w:r>
          </w:p>
        </w:tc>
        <w:tc>
          <w:tcPr>
            <w:tcW w:w="2550" w:type="dxa"/>
          </w:tcPr>
          <w:p w14:paraId="2D59E8D6" w14:textId="3F16AEEB" w:rsidR="0027037F" w:rsidRPr="006C0F43" w:rsidRDefault="007C3E62" w:rsidP="0027037F">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Buluş Bildirim Kategori Başkanı</w:t>
            </w:r>
          </w:p>
        </w:tc>
        <w:tc>
          <w:tcPr>
            <w:tcW w:w="2637" w:type="dxa"/>
          </w:tcPr>
          <w:p w14:paraId="6D462784" w14:textId="0FD5A93A" w:rsidR="0027037F" w:rsidRPr="006C0F43" w:rsidRDefault="005F74EC" w:rsidP="00B70202">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Buluş Bildirim kategorisinden yapılan başvurunun</w:t>
            </w:r>
            <w:r w:rsidR="0075102F">
              <w:rPr>
                <w:rFonts w:cstheme="minorHAnsi"/>
                <w:sz w:val="24"/>
                <w:szCs w:val="24"/>
              </w:rPr>
              <w:t xml:space="preserve"> değerlendirildiği adımdır.</w:t>
            </w:r>
          </w:p>
        </w:tc>
      </w:tr>
      <w:tr w:rsidR="00953E12" w14:paraId="58233DD6"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1DBD2F57" w14:textId="10D5F12D" w:rsidR="00B70202" w:rsidRPr="006C0F43" w:rsidRDefault="00B70202" w:rsidP="00B70202">
            <w:pPr>
              <w:pStyle w:val="Tabloerik"/>
              <w:rPr>
                <w:rFonts w:cstheme="minorHAnsi"/>
                <w:sz w:val="24"/>
                <w:szCs w:val="24"/>
              </w:rPr>
            </w:pPr>
            <w:r w:rsidRPr="006C0F43">
              <w:rPr>
                <w:rFonts w:cstheme="minorHAnsi"/>
                <w:sz w:val="24"/>
                <w:szCs w:val="24"/>
              </w:rPr>
              <w:t>TÖS-8</w:t>
            </w:r>
          </w:p>
        </w:tc>
        <w:tc>
          <w:tcPr>
            <w:tcW w:w="1676" w:type="dxa"/>
          </w:tcPr>
          <w:p w14:paraId="7DCDD699" w14:textId="16F457A9" w:rsidR="00B70202" w:rsidRPr="006C0F43" w:rsidRDefault="00B70202" w:rsidP="00B70202">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Çalışan Bağlılığı Memnuniyeti Fizibilite</w:t>
            </w:r>
          </w:p>
        </w:tc>
        <w:tc>
          <w:tcPr>
            <w:tcW w:w="1221" w:type="dxa"/>
          </w:tcPr>
          <w:p w14:paraId="5CAE9C0C" w14:textId="4031F17F" w:rsidR="00B70202" w:rsidRPr="006C0F43" w:rsidRDefault="00B70202" w:rsidP="00B70202">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Manuel Adım</w:t>
            </w:r>
          </w:p>
        </w:tc>
        <w:tc>
          <w:tcPr>
            <w:tcW w:w="2550" w:type="dxa"/>
          </w:tcPr>
          <w:p w14:paraId="31A56AED" w14:textId="7DB747A9" w:rsidR="00B70202" w:rsidRPr="006C0F43" w:rsidRDefault="00B70202" w:rsidP="00B70202">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Çalışan Bağlılığı/Memnuniyetini Arttırma Kategori Başkanı</w:t>
            </w:r>
          </w:p>
        </w:tc>
        <w:tc>
          <w:tcPr>
            <w:tcW w:w="2637" w:type="dxa"/>
          </w:tcPr>
          <w:p w14:paraId="3203D586" w14:textId="01D90317" w:rsidR="00B70202" w:rsidRPr="006C0F43" w:rsidRDefault="00953E12" w:rsidP="00016DD6">
            <w:pPr>
              <w:pStyle w:val="Tabloerik"/>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Çalışan Bağlılığı/Memnuniyetini Arttırma</w:t>
            </w:r>
            <w:r w:rsidR="00B70202">
              <w:rPr>
                <w:rFonts w:cstheme="minorHAnsi"/>
                <w:sz w:val="24"/>
                <w:szCs w:val="24"/>
              </w:rPr>
              <w:t xml:space="preserve"> kategorisinden yapılan başvurunun değerlendirildiği adımdır.</w:t>
            </w:r>
          </w:p>
        </w:tc>
      </w:tr>
      <w:tr w:rsidR="006B6518" w14:paraId="595FA0F0"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4CD9B7C8" w14:textId="02770823" w:rsidR="006B6518" w:rsidRPr="006C0F43" w:rsidRDefault="006B6518" w:rsidP="006B6518">
            <w:pPr>
              <w:pStyle w:val="Tabloerik"/>
              <w:rPr>
                <w:rFonts w:cstheme="minorHAnsi"/>
                <w:sz w:val="24"/>
                <w:szCs w:val="24"/>
              </w:rPr>
            </w:pPr>
            <w:r w:rsidRPr="006C0F43">
              <w:rPr>
                <w:rFonts w:cstheme="minorHAnsi"/>
                <w:sz w:val="24"/>
                <w:szCs w:val="24"/>
              </w:rPr>
              <w:t>TÖS-9</w:t>
            </w:r>
          </w:p>
        </w:tc>
        <w:tc>
          <w:tcPr>
            <w:tcW w:w="1676" w:type="dxa"/>
          </w:tcPr>
          <w:p w14:paraId="576C548A" w14:textId="0C7AD1FE" w:rsidR="006B6518" w:rsidRPr="006C0F43" w:rsidRDefault="006B6518" w:rsidP="006B6518">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İş Kalitesi ve Verimliliği Fizibilite</w:t>
            </w:r>
          </w:p>
        </w:tc>
        <w:tc>
          <w:tcPr>
            <w:tcW w:w="1221" w:type="dxa"/>
          </w:tcPr>
          <w:p w14:paraId="71F406A6" w14:textId="38F1C302" w:rsidR="006B6518" w:rsidRPr="006C0F43" w:rsidRDefault="006B6518" w:rsidP="006B6518">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Manuel Adım</w:t>
            </w:r>
          </w:p>
        </w:tc>
        <w:tc>
          <w:tcPr>
            <w:tcW w:w="2550" w:type="dxa"/>
          </w:tcPr>
          <w:p w14:paraId="39B00A50" w14:textId="0C9A350B" w:rsidR="006B6518" w:rsidRPr="006C0F43" w:rsidRDefault="006B6518" w:rsidP="006B6518">
            <w:pPr>
              <w:pStyle w:val="Tabloerik"/>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İş Kalitesini/Verimliliğini Arttırma Kategori Başkanı</w:t>
            </w:r>
          </w:p>
        </w:tc>
        <w:tc>
          <w:tcPr>
            <w:tcW w:w="2637" w:type="dxa"/>
          </w:tcPr>
          <w:p w14:paraId="31886A37" w14:textId="19B47FF8" w:rsidR="006B6518" w:rsidRPr="006C0F43" w:rsidRDefault="006B6518" w:rsidP="00B43260">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İş Kalitesini/Verimliliğini Arttırma kategorisinden yapılan başvurunun değerlendirildiği adımdır.</w:t>
            </w:r>
          </w:p>
        </w:tc>
      </w:tr>
      <w:tr w:rsidR="006B6518" w14:paraId="5DC76E46"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01F0FC6E" w14:textId="1CCA4CAA" w:rsidR="006B6518" w:rsidRPr="006C0F43" w:rsidRDefault="006B6518" w:rsidP="006B6518">
            <w:pPr>
              <w:pStyle w:val="Tabloerik"/>
              <w:rPr>
                <w:rFonts w:cstheme="minorHAnsi"/>
                <w:sz w:val="24"/>
                <w:szCs w:val="24"/>
              </w:rPr>
            </w:pPr>
            <w:r w:rsidRPr="006C0F43">
              <w:rPr>
                <w:rFonts w:cstheme="minorHAnsi"/>
                <w:sz w:val="24"/>
                <w:szCs w:val="24"/>
              </w:rPr>
              <w:t>TÖS-10</w:t>
            </w:r>
          </w:p>
        </w:tc>
        <w:tc>
          <w:tcPr>
            <w:tcW w:w="1676" w:type="dxa"/>
          </w:tcPr>
          <w:p w14:paraId="1510C555" w14:textId="290E45ED" w:rsidR="006B6518" w:rsidRPr="006C0F43" w:rsidRDefault="006B6518" w:rsidP="006B6518">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Marka Bilinirliği ve Pazar Payı Fizibilite</w:t>
            </w:r>
          </w:p>
        </w:tc>
        <w:tc>
          <w:tcPr>
            <w:tcW w:w="1221" w:type="dxa"/>
          </w:tcPr>
          <w:p w14:paraId="3F6EF84B" w14:textId="56D7392E" w:rsidR="006B6518" w:rsidRPr="006C0F43" w:rsidRDefault="006B6518" w:rsidP="006B6518">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Manuel Adım</w:t>
            </w:r>
          </w:p>
        </w:tc>
        <w:tc>
          <w:tcPr>
            <w:tcW w:w="2550" w:type="dxa"/>
          </w:tcPr>
          <w:p w14:paraId="1F381862" w14:textId="170731E6" w:rsidR="006B6518" w:rsidRPr="006C0F43" w:rsidRDefault="006B6518" w:rsidP="006B6518">
            <w:pPr>
              <w:pStyle w:val="Tabloerik"/>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Marka Bilinirliği ve Pazar Payını Arttırma Kategori Başkanı</w:t>
            </w:r>
          </w:p>
        </w:tc>
        <w:tc>
          <w:tcPr>
            <w:tcW w:w="2637" w:type="dxa"/>
          </w:tcPr>
          <w:p w14:paraId="460C37DA" w14:textId="4B2A38E6" w:rsidR="006B6518" w:rsidRPr="006C0F43" w:rsidRDefault="006B6518" w:rsidP="00B43260">
            <w:pPr>
              <w:pStyle w:val="Tabloerik"/>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Marka Bilinirliği ve Pazar Payını Arttırma kategorisinden yapılan başvurunun değerlendirildiği adımdır.</w:t>
            </w:r>
          </w:p>
        </w:tc>
      </w:tr>
      <w:tr w:rsidR="00A66707" w14:paraId="66EAEA49"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2AD2B443" w14:textId="70BE4E27" w:rsidR="00A66707" w:rsidRDefault="00A66707" w:rsidP="00A66707">
            <w:pPr>
              <w:pStyle w:val="Tabloerik"/>
            </w:pPr>
            <w:r w:rsidRPr="006C0F43">
              <w:rPr>
                <w:rFonts w:cstheme="minorHAnsi"/>
                <w:sz w:val="24"/>
                <w:szCs w:val="24"/>
              </w:rPr>
              <w:t>TÖS-1</w:t>
            </w:r>
            <w:r>
              <w:rPr>
                <w:rFonts w:cstheme="minorHAnsi"/>
                <w:sz w:val="24"/>
                <w:szCs w:val="24"/>
              </w:rPr>
              <w:t>1</w:t>
            </w:r>
          </w:p>
        </w:tc>
        <w:tc>
          <w:tcPr>
            <w:tcW w:w="1676" w:type="dxa"/>
          </w:tcPr>
          <w:p w14:paraId="705A324C" w14:textId="71E374C1" w:rsidR="00A66707" w:rsidRPr="00A66707" w:rsidRDefault="00A66707" w:rsidP="00A6670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A66707">
              <w:rPr>
                <w:sz w:val="24"/>
                <w:szCs w:val="24"/>
              </w:rPr>
              <w:t>Mevcut Müşteri Satış Fizibilite</w:t>
            </w:r>
          </w:p>
        </w:tc>
        <w:tc>
          <w:tcPr>
            <w:tcW w:w="1221" w:type="dxa"/>
          </w:tcPr>
          <w:p w14:paraId="4F488425" w14:textId="0EA1B37E" w:rsidR="00A66707" w:rsidRDefault="00A66707" w:rsidP="00A66707">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Manuel Adım</w:t>
            </w:r>
          </w:p>
        </w:tc>
        <w:tc>
          <w:tcPr>
            <w:tcW w:w="2550" w:type="dxa"/>
          </w:tcPr>
          <w:p w14:paraId="2C026712" w14:textId="5872131F" w:rsidR="00A66707" w:rsidRDefault="00A66707" w:rsidP="00A66707">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Mevcut Müşteri/Satış Kategori Başkanı</w:t>
            </w:r>
          </w:p>
        </w:tc>
        <w:tc>
          <w:tcPr>
            <w:tcW w:w="2637" w:type="dxa"/>
          </w:tcPr>
          <w:p w14:paraId="7338D908" w14:textId="0F72AC84" w:rsidR="00A66707" w:rsidRDefault="00CA04A6" w:rsidP="009053DB">
            <w:pPr>
              <w:pStyle w:val="Tabloerik"/>
              <w:jc w:val="both"/>
              <w:cnfStyle w:val="000000100000" w:firstRow="0" w:lastRow="0" w:firstColumn="0" w:lastColumn="0" w:oddVBand="0" w:evenVBand="0" w:oddHBand="1" w:evenHBand="0" w:firstRowFirstColumn="0" w:firstRowLastColumn="0" w:lastRowFirstColumn="0" w:lastRowLastColumn="0"/>
            </w:pPr>
            <w:r>
              <w:rPr>
                <w:rFonts w:cstheme="minorHAnsi"/>
                <w:sz w:val="24"/>
                <w:szCs w:val="24"/>
              </w:rPr>
              <w:t>Mevcut Müşteri/Satış</w:t>
            </w:r>
            <w:r w:rsidR="00A66707">
              <w:rPr>
                <w:rFonts w:cstheme="minorHAnsi"/>
                <w:sz w:val="24"/>
                <w:szCs w:val="24"/>
              </w:rPr>
              <w:t xml:space="preserve"> kategorisinden yapılan başvurunun </w:t>
            </w:r>
            <w:r w:rsidR="00A66707">
              <w:rPr>
                <w:rFonts w:cstheme="minorHAnsi"/>
                <w:sz w:val="24"/>
                <w:szCs w:val="24"/>
              </w:rPr>
              <w:lastRenderedPageBreak/>
              <w:t>değerlendirildiği adımdır.</w:t>
            </w:r>
          </w:p>
        </w:tc>
      </w:tr>
      <w:tr w:rsidR="009053DB" w14:paraId="32BEC022"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240D186A" w14:textId="433FAB9B" w:rsidR="009053DB" w:rsidRDefault="009053DB" w:rsidP="009053DB">
            <w:pPr>
              <w:pStyle w:val="Tabloerik"/>
            </w:pPr>
            <w:r w:rsidRPr="006C0F43">
              <w:rPr>
                <w:rFonts w:cstheme="minorHAnsi"/>
                <w:sz w:val="24"/>
                <w:szCs w:val="24"/>
              </w:rPr>
              <w:lastRenderedPageBreak/>
              <w:t>TÖS-1</w:t>
            </w:r>
            <w:r>
              <w:rPr>
                <w:rFonts w:cstheme="minorHAnsi"/>
                <w:sz w:val="24"/>
                <w:szCs w:val="24"/>
              </w:rPr>
              <w:t>2</w:t>
            </w:r>
          </w:p>
        </w:tc>
        <w:tc>
          <w:tcPr>
            <w:tcW w:w="1676" w:type="dxa"/>
          </w:tcPr>
          <w:p w14:paraId="256E6477" w14:textId="766BAAFE" w:rsidR="009053DB" w:rsidRPr="002F15D8" w:rsidRDefault="009053DB" w:rsidP="009053DB">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F15D8">
              <w:rPr>
                <w:sz w:val="24"/>
                <w:szCs w:val="24"/>
              </w:rPr>
              <w:t>Müşteri</w:t>
            </w:r>
            <w:r>
              <w:rPr>
                <w:sz w:val="24"/>
                <w:szCs w:val="24"/>
              </w:rPr>
              <w:t xml:space="preserve"> Memnuniyeti</w:t>
            </w:r>
          </w:p>
        </w:tc>
        <w:tc>
          <w:tcPr>
            <w:tcW w:w="1221" w:type="dxa"/>
          </w:tcPr>
          <w:p w14:paraId="1710E76C" w14:textId="538CBBE0" w:rsidR="009053DB" w:rsidRDefault="009053DB" w:rsidP="009053DB">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Manuel Adım</w:t>
            </w:r>
          </w:p>
        </w:tc>
        <w:tc>
          <w:tcPr>
            <w:tcW w:w="2550" w:type="dxa"/>
          </w:tcPr>
          <w:p w14:paraId="7E8AEAEE" w14:textId="5C99E545" w:rsidR="009053DB" w:rsidRDefault="009053DB" w:rsidP="009053DB">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Müşteri Memnuniyeti Kategori Başkanı</w:t>
            </w:r>
          </w:p>
        </w:tc>
        <w:tc>
          <w:tcPr>
            <w:tcW w:w="2637" w:type="dxa"/>
          </w:tcPr>
          <w:p w14:paraId="32639E5A" w14:textId="1752F215" w:rsidR="009053DB" w:rsidRDefault="00E90F49" w:rsidP="00B43260">
            <w:pPr>
              <w:pStyle w:val="Tabloerik"/>
              <w:jc w:val="both"/>
              <w:cnfStyle w:val="000000000000" w:firstRow="0" w:lastRow="0" w:firstColumn="0" w:lastColumn="0" w:oddVBand="0" w:evenVBand="0" w:oddHBand="0" w:evenHBand="0" w:firstRowFirstColumn="0" w:firstRowLastColumn="0" w:lastRowFirstColumn="0" w:lastRowLastColumn="0"/>
            </w:pPr>
            <w:r>
              <w:rPr>
                <w:rFonts w:cstheme="minorHAnsi"/>
                <w:sz w:val="24"/>
                <w:szCs w:val="24"/>
              </w:rPr>
              <w:t>Müşteri Memnuniyeti</w:t>
            </w:r>
            <w:r w:rsidR="009053DB">
              <w:rPr>
                <w:rFonts w:cstheme="minorHAnsi"/>
                <w:sz w:val="24"/>
                <w:szCs w:val="24"/>
              </w:rPr>
              <w:t xml:space="preserve"> kategorisinden yapılan başvurunun değerlendirildiği adımdır.</w:t>
            </w:r>
          </w:p>
        </w:tc>
      </w:tr>
      <w:tr w:rsidR="00616103" w14:paraId="41F43CAB"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50264156" w14:textId="409DBF3B" w:rsidR="00616103" w:rsidRDefault="00616103" w:rsidP="00616103">
            <w:pPr>
              <w:pStyle w:val="Tabloerik"/>
            </w:pPr>
            <w:r w:rsidRPr="006C0F43">
              <w:rPr>
                <w:rFonts w:cstheme="minorHAnsi"/>
                <w:sz w:val="24"/>
                <w:szCs w:val="24"/>
              </w:rPr>
              <w:t>TÖS-1</w:t>
            </w:r>
            <w:r>
              <w:rPr>
                <w:rFonts w:cstheme="minorHAnsi"/>
                <w:sz w:val="24"/>
                <w:szCs w:val="24"/>
              </w:rPr>
              <w:t>3</w:t>
            </w:r>
          </w:p>
        </w:tc>
        <w:tc>
          <w:tcPr>
            <w:tcW w:w="1676" w:type="dxa"/>
          </w:tcPr>
          <w:p w14:paraId="66A55462" w14:textId="35278C08" w:rsidR="00616103" w:rsidRDefault="005374DE" w:rsidP="00616103">
            <w:pPr>
              <w:pStyle w:val="Tabloerik"/>
              <w:cnfStyle w:val="000000100000" w:firstRow="0" w:lastRow="0" w:firstColumn="0" w:lastColumn="0" w:oddVBand="0" w:evenVBand="0" w:oddHBand="1" w:evenHBand="0" w:firstRowFirstColumn="0" w:firstRowLastColumn="0" w:lastRowFirstColumn="0" w:lastRowLastColumn="0"/>
            </w:pPr>
            <w:r>
              <w:rPr>
                <w:sz w:val="24"/>
                <w:szCs w:val="24"/>
              </w:rPr>
              <w:t>Yeni Müşteri/Satış</w:t>
            </w:r>
          </w:p>
        </w:tc>
        <w:tc>
          <w:tcPr>
            <w:tcW w:w="1221" w:type="dxa"/>
          </w:tcPr>
          <w:p w14:paraId="6FA33320" w14:textId="3AE780F5" w:rsidR="00616103" w:rsidRDefault="00616103" w:rsidP="00616103">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Manuel Adım</w:t>
            </w:r>
          </w:p>
        </w:tc>
        <w:tc>
          <w:tcPr>
            <w:tcW w:w="2550" w:type="dxa"/>
          </w:tcPr>
          <w:p w14:paraId="62ED58AB" w14:textId="43508C96" w:rsidR="00616103" w:rsidRDefault="005374DE" w:rsidP="00616103">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Yeni Müşteri/Satış</w:t>
            </w:r>
            <w:r w:rsidR="00616103">
              <w:rPr>
                <w:rFonts w:cstheme="minorHAnsi"/>
                <w:sz w:val="24"/>
                <w:szCs w:val="24"/>
              </w:rPr>
              <w:t xml:space="preserve"> Kategori Başkanı</w:t>
            </w:r>
          </w:p>
        </w:tc>
        <w:tc>
          <w:tcPr>
            <w:tcW w:w="2637" w:type="dxa"/>
          </w:tcPr>
          <w:p w14:paraId="466F96AD" w14:textId="7C7A4472" w:rsidR="00616103" w:rsidRDefault="005374DE" w:rsidP="00B43260">
            <w:pPr>
              <w:pStyle w:val="Tabloerik"/>
              <w:jc w:val="both"/>
              <w:cnfStyle w:val="000000100000" w:firstRow="0" w:lastRow="0" w:firstColumn="0" w:lastColumn="0" w:oddVBand="0" w:evenVBand="0" w:oddHBand="1" w:evenHBand="0" w:firstRowFirstColumn="0" w:firstRowLastColumn="0" w:lastRowFirstColumn="0" w:lastRowLastColumn="0"/>
            </w:pPr>
            <w:r>
              <w:rPr>
                <w:rFonts w:cstheme="minorHAnsi"/>
                <w:sz w:val="24"/>
                <w:szCs w:val="24"/>
              </w:rPr>
              <w:t>Yeni Müşteri/Satış</w:t>
            </w:r>
            <w:r w:rsidR="00616103">
              <w:rPr>
                <w:rFonts w:cstheme="minorHAnsi"/>
                <w:sz w:val="24"/>
                <w:szCs w:val="24"/>
              </w:rPr>
              <w:t xml:space="preserve"> kategorisinden yapılan başvurunun değerlendirildiği adımdır.</w:t>
            </w:r>
          </w:p>
        </w:tc>
      </w:tr>
      <w:tr w:rsidR="0094169C" w14:paraId="039CC295"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12406CE9" w14:textId="1497A966" w:rsidR="0094169C" w:rsidRDefault="0094169C" w:rsidP="0094169C">
            <w:pPr>
              <w:pStyle w:val="Tabloerik"/>
            </w:pPr>
            <w:r w:rsidRPr="006C0F43">
              <w:rPr>
                <w:rFonts w:cstheme="minorHAnsi"/>
                <w:sz w:val="24"/>
                <w:szCs w:val="24"/>
              </w:rPr>
              <w:t>TÖS-1</w:t>
            </w:r>
            <w:r>
              <w:rPr>
                <w:rFonts w:cstheme="minorHAnsi"/>
                <w:sz w:val="24"/>
                <w:szCs w:val="24"/>
              </w:rPr>
              <w:t>4</w:t>
            </w:r>
          </w:p>
        </w:tc>
        <w:tc>
          <w:tcPr>
            <w:tcW w:w="1676" w:type="dxa"/>
          </w:tcPr>
          <w:p w14:paraId="4C9ED938" w14:textId="47163B14" w:rsidR="0094169C" w:rsidRPr="0094169C" w:rsidRDefault="0094169C" w:rsidP="0094169C">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94169C">
              <w:rPr>
                <w:sz w:val="24"/>
                <w:szCs w:val="24"/>
              </w:rPr>
              <w:t>Yeni Müşteri Randevu Fizibilite</w:t>
            </w:r>
          </w:p>
        </w:tc>
        <w:tc>
          <w:tcPr>
            <w:tcW w:w="1221" w:type="dxa"/>
          </w:tcPr>
          <w:p w14:paraId="05002A7D" w14:textId="571D06D4" w:rsidR="0094169C" w:rsidRDefault="0094169C" w:rsidP="0094169C">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Manuel Adım</w:t>
            </w:r>
          </w:p>
        </w:tc>
        <w:tc>
          <w:tcPr>
            <w:tcW w:w="2550" w:type="dxa"/>
          </w:tcPr>
          <w:p w14:paraId="726ABB86" w14:textId="65404861" w:rsidR="0094169C" w:rsidRDefault="0094169C" w:rsidP="0094169C">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Yeni Müşteri/Randevu Kategori Başkanı</w:t>
            </w:r>
          </w:p>
        </w:tc>
        <w:tc>
          <w:tcPr>
            <w:tcW w:w="2637" w:type="dxa"/>
          </w:tcPr>
          <w:p w14:paraId="03A8F3C7" w14:textId="3A8FA0A6" w:rsidR="0094169C" w:rsidRDefault="0094169C" w:rsidP="00B43260">
            <w:pPr>
              <w:pStyle w:val="Tabloerik"/>
              <w:jc w:val="both"/>
              <w:cnfStyle w:val="000000000000" w:firstRow="0" w:lastRow="0" w:firstColumn="0" w:lastColumn="0" w:oddVBand="0" w:evenVBand="0" w:oddHBand="0" w:evenHBand="0" w:firstRowFirstColumn="0" w:firstRowLastColumn="0" w:lastRowFirstColumn="0" w:lastRowLastColumn="0"/>
            </w:pPr>
            <w:r>
              <w:rPr>
                <w:rFonts w:cstheme="minorHAnsi"/>
                <w:sz w:val="24"/>
                <w:szCs w:val="24"/>
              </w:rPr>
              <w:t>Yeni Müşteri/Randevu kategorisinden yapılan başvurunun değerlendirildiği adımdır.</w:t>
            </w:r>
          </w:p>
        </w:tc>
      </w:tr>
      <w:tr w:rsidR="00BC3499" w14:paraId="64CF87AC"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67D6027A" w14:textId="5C4874DC" w:rsidR="00BC3499" w:rsidRDefault="00BC3499" w:rsidP="00BC3499">
            <w:pPr>
              <w:pStyle w:val="Tabloerik"/>
            </w:pPr>
            <w:r w:rsidRPr="006C0F43">
              <w:rPr>
                <w:rFonts w:cstheme="minorHAnsi"/>
                <w:sz w:val="24"/>
                <w:szCs w:val="24"/>
              </w:rPr>
              <w:t>TÖS-1</w:t>
            </w:r>
            <w:r>
              <w:rPr>
                <w:rFonts w:cstheme="minorHAnsi"/>
                <w:sz w:val="24"/>
                <w:szCs w:val="24"/>
              </w:rPr>
              <w:t>5</w:t>
            </w:r>
          </w:p>
        </w:tc>
        <w:tc>
          <w:tcPr>
            <w:tcW w:w="1676" w:type="dxa"/>
          </w:tcPr>
          <w:p w14:paraId="1829E707" w14:textId="6421A734" w:rsidR="00BC3499" w:rsidRPr="00BC3499" w:rsidRDefault="00BC3499"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BC3499">
              <w:rPr>
                <w:sz w:val="24"/>
                <w:szCs w:val="24"/>
              </w:rPr>
              <w:t>Fizibilite Karar</w:t>
            </w:r>
          </w:p>
        </w:tc>
        <w:tc>
          <w:tcPr>
            <w:tcW w:w="1221" w:type="dxa"/>
          </w:tcPr>
          <w:p w14:paraId="1A90AFD1" w14:textId="5F828829" w:rsidR="00BC3499" w:rsidRDefault="00C13CD6" w:rsidP="00BC3499">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Karar</w:t>
            </w:r>
          </w:p>
        </w:tc>
        <w:tc>
          <w:tcPr>
            <w:tcW w:w="2550" w:type="dxa"/>
          </w:tcPr>
          <w:p w14:paraId="3BB5A836" w14:textId="5980EDD9" w:rsidR="00BC3499" w:rsidRDefault="00C13CD6" w:rsidP="00BC3499">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Sistem</w:t>
            </w:r>
          </w:p>
        </w:tc>
        <w:tc>
          <w:tcPr>
            <w:tcW w:w="2637" w:type="dxa"/>
          </w:tcPr>
          <w:p w14:paraId="4302FDCD" w14:textId="18296FDA" w:rsidR="00BC3499" w:rsidRPr="0033545B" w:rsidRDefault="00823613" w:rsidP="00B43260">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33545B">
              <w:rPr>
                <w:sz w:val="24"/>
                <w:szCs w:val="24"/>
              </w:rPr>
              <w:t>Karar=T ise TÖS-19, değil ise</w:t>
            </w:r>
            <w:r w:rsidR="0033545B" w:rsidRPr="0033545B">
              <w:rPr>
                <w:sz w:val="24"/>
                <w:szCs w:val="24"/>
              </w:rPr>
              <w:t xml:space="preserve"> TÖS-16 adımına ilerlemelidir.</w:t>
            </w:r>
          </w:p>
        </w:tc>
      </w:tr>
      <w:tr w:rsidR="00BC3499" w14:paraId="78583F42"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3D36EC8B" w14:textId="3673F9F4" w:rsidR="00BC3499" w:rsidRDefault="00BC3499" w:rsidP="00BC3499">
            <w:pPr>
              <w:pStyle w:val="Tabloerik"/>
            </w:pPr>
            <w:r w:rsidRPr="006C0F43">
              <w:rPr>
                <w:rFonts w:cstheme="minorHAnsi"/>
                <w:sz w:val="24"/>
                <w:szCs w:val="24"/>
              </w:rPr>
              <w:t>TÖS-1</w:t>
            </w:r>
            <w:r>
              <w:rPr>
                <w:rFonts w:cstheme="minorHAnsi"/>
                <w:sz w:val="24"/>
                <w:szCs w:val="24"/>
              </w:rPr>
              <w:t>6</w:t>
            </w:r>
          </w:p>
        </w:tc>
        <w:tc>
          <w:tcPr>
            <w:tcW w:w="1676" w:type="dxa"/>
          </w:tcPr>
          <w:p w14:paraId="7F1D6F47" w14:textId="331035D8" w:rsidR="00BC3499" w:rsidRPr="00740D9B" w:rsidRDefault="00740D9B"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740D9B">
              <w:rPr>
                <w:sz w:val="24"/>
                <w:szCs w:val="24"/>
              </w:rPr>
              <w:t>Akış Sahibi Revize</w:t>
            </w:r>
          </w:p>
        </w:tc>
        <w:tc>
          <w:tcPr>
            <w:tcW w:w="1221" w:type="dxa"/>
          </w:tcPr>
          <w:p w14:paraId="2742EE61" w14:textId="1978167F" w:rsidR="00BC3499" w:rsidRPr="00740D9B" w:rsidRDefault="00740D9B"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740D9B">
              <w:rPr>
                <w:sz w:val="24"/>
                <w:szCs w:val="24"/>
              </w:rPr>
              <w:t>Manuel Adım</w:t>
            </w:r>
          </w:p>
        </w:tc>
        <w:tc>
          <w:tcPr>
            <w:tcW w:w="2550" w:type="dxa"/>
          </w:tcPr>
          <w:p w14:paraId="4DBFD52E" w14:textId="41BC9F05" w:rsidR="00BC3499" w:rsidRPr="00740D9B" w:rsidRDefault="00740D9B"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740D9B">
              <w:rPr>
                <w:sz w:val="24"/>
                <w:szCs w:val="24"/>
              </w:rPr>
              <w:t xml:space="preserve"> Akış Sahibi</w:t>
            </w:r>
          </w:p>
        </w:tc>
        <w:tc>
          <w:tcPr>
            <w:tcW w:w="2637" w:type="dxa"/>
          </w:tcPr>
          <w:p w14:paraId="53622CA9" w14:textId="5A54A602" w:rsidR="00BC3499" w:rsidRPr="00740D9B" w:rsidRDefault="00FF7BEC" w:rsidP="00987D92">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Akış sahibinin başvuru detaylarıyla ilgili revize yapabildiği manuel adımdır. Akış sahibi, başvurusunu tekrar değerlendirmeye gönderebilir veya</w:t>
            </w:r>
            <w:r w:rsidR="00987D92">
              <w:rPr>
                <w:sz w:val="24"/>
                <w:szCs w:val="24"/>
              </w:rPr>
              <w:t xml:space="preserve"> iptal edebilir.</w:t>
            </w:r>
          </w:p>
        </w:tc>
      </w:tr>
      <w:tr w:rsidR="00BC3499" w14:paraId="0A4DF306"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1583369D" w14:textId="03A06E3F" w:rsidR="00BC3499" w:rsidRDefault="00BC3499" w:rsidP="00BC3499">
            <w:pPr>
              <w:pStyle w:val="Tabloerik"/>
            </w:pPr>
            <w:r w:rsidRPr="006C0F43">
              <w:rPr>
                <w:rFonts w:cstheme="minorHAnsi"/>
                <w:sz w:val="24"/>
                <w:szCs w:val="24"/>
              </w:rPr>
              <w:t>TÖS-1</w:t>
            </w:r>
            <w:r>
              <w:rPr>
                <w:rFonts w:cstheme="minorHAnsi"/>
                <w:sz w:val="24"/>
                <w:szCs w:val="24"/>
              </w:rPr>
              <w:t>7</w:t>
            </w:r>
          </w:p>
        </w:tc>
        <w:tc>
          <w:tcPr>
            <w:tcW w:w="1676" w:type="dxa"/>
          </w:tcPr>
          <w:p w14:paraId="65D2D24A" w14:textId="324040EB" w:rsidR="00BC3499" w:rsidRPr="00F47F98" w:rsidRDefault="00F47F98"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F47F98">
              <w:rPr>
                <w:sz w:val="24"/>
                <w:szCs w:val="24"/>
              </w:rPr>
              <w:t>Akış Sahibi Karar</w:t>
            </w:r>
          </w:p>
        </w:tc>
        <w:tc>
          <w:tcPr>
            <w:tcW w:w="1221" w:type="dxa"/>
          </w:tcPr>
          <w:p w14:paraId="63DA55FE" w14:textId="6147ABB4" w:rsidR="00BC3499" w:rsidRPr="00F47F98" w:rsidRDefault="00F47F98"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F47F98">
              <w:rPr>
                <w:sz w:val="24"/>
                <w:szCs w:val="24"/>
              </w:rPr>
              <w:t>Karar</w:t>
            </w:r>
          </w:p>
        </w:tc>
        <w:tc>
          <w:tcPr>
            <w:tcW w:w="2550" w:type="dxa"/>
          </w:tcPr>
          <w:p w14:paraId="4A21EDCE" w14:textId="2939D9E0" w:rsidR="00BC3499" w:rsidRPr="00F47F98" w:rsidRDefault="00F47F98"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F47F98">
              <w:rPr>
                <w:sz w:val="24"/>
                <w:szCs w:val="24"/>
              </w:rPr>
              <w:t>Sistem</w:t>
            </w:r>
          </w:p>
        </w:tc>
        <w:tc>
          <w:tcPr>
            <w:tcW w:w="2637" w:type="dxa"/>
          </w:tcPr>
          <w:p w14:paraId="12ACCD55" w14:textId="680A8023" w:rsidR="00BC3499" w:rsidRPr="004B31B3" w:rsidRDefault="00433634" w:rsidP="004B31B3">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4B31B3">
              <w:rPr>
                <w:sz w:val="24"/>
                <w:szCs w:val="24"/>
              </w:rPr>
              <w:t>Karar=T ise</w:t>
            </w:r>
            <w:r w:rsidR="004B31B3" w:rsidRPr="004B31B3">
              <w:rPr>
                <w:sz w:val="24"/>
                <w:szCs w:val="24"/>
              </w:rPr>
              <w:t xml:space="preserve"> TÖS-5 değil ise TÖS-18 adımına ilerlemelidir.</w:t>
            </w:r>
          </w:p>
        </w:tc>
      </w:tr>
      <w:tr w:rsidR="00BC3499" w14:paraId="661FA406"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475D3676" w14:textId="40CE99D3" w:rsidR="00BC3499" w:rsidRDefault="00BC3499" w:rsidP="00BC3499">
            <w:pPr>
              <w:pStyle w:val="Tabloerik"/>
            </w:pPr>
            <w:r w:rsidRPr="006C0F43">
              <w:rPr>
                <w:rFonts w:cstheme="minorHAnsi"/>
                <w:sz w:val="24"/>
                <w:szCs w:val="24"/>
              </w:rPr>
              <w:t>TÖS-1</w:t>
            </w:r>
            <w:r>
              <w:rPr>
                <w:rFonts w:cstheme="minorHAnsi"/>
                <w:sz w:val="24"/>
                <w:szCs w:val="24"/>
              </w:rPr>
              <w:t>8</w:t>
            </w:r>
          </w:p>
        </w:tc>
        <w:tc>
          <w:tcPr>
            <w:tcW w:w="1676" w:type="dxa"/>
          </w:tcPr>
          <w:p w14:paraId="5DFF38B0" w14:textId="44C0CD12" w:rsidR="00BC3499" w:rsidRPr="00617F76" w:rsidRDefault="0096010D"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617F76">
              <w:rPr>
                <w:sz w:val="24"/>
                <w:szCs w:val="24"/>
              </w:rPr>
              <w:t>Akış Sahibi</w:t>
            </w:r>
            <w:r w:rsidR="00617F76" w:rsidRPr="00617F76">
              <w:rPr>
                <w:sz w:val="24"/>
                <w:szCs w:val="24"/>
              </w:rPr>
              <w:t xml:space="preserve"> İptal E-Posta</w:t>
            </w:r>
          </w:p>
        </w:tc>
        <w:tc>
          <w:tcPr>
            <w:tcW w:w="1221" w:type="dxa"/>
          </w:tcPr>
          <w:p w14:paraId="232EA064" w14:textId="33924A7F" w:rsidR="00BC3499" w:rsidRPr="00F13B9A" w:rsidRDefault="00617F76"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F13B9A">
              <w:rPr>
                <w:sz w:val="24"/>
                <w:szCs w:val="24"/>
              </w:rPr>
              <w:t>E-Posta</w:t>
            </w:r>
          </w:p>
        </w:tc>
        <w:tc>
          <w:tcPr>
            <w:tcW w:w="2550" w:type="dxa"/>
          </w:tcPr>
          <w:p w14:paraId="4ECBD7BF" w14:textId="6E4DE6D0" w:rsidR="00BC3499" w:rsidRPr="00F13B9A" w:rsidRDefault="00617F76"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F13B9A">
              <w:rPr>
                <w:sz w:val="24"/>
                <w:szCs w:val="24"/>
              </w:rPr>
              <w:t>Sistem</w:t>
            </w:r>
          </w:p>
        </w:tc>
        <w:tc>
          <w:tcPr>
            <w:tcW w:w="2637" w:type="dxa"/>
          </w:tcPr>
          <w:p w14:paraId="7D2095CC" w14:textId="07E37D95" w:rsidR="00BC3499" w:rsidRPr="003879FD" w:rsidRDefault="000368B7" w:rsidP="003879FD">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3879FD">
              <w:rPr>
                <w:sz w:val="24"/>
                <w:szCs w:val="24"/>
              </w:rPr>
              <w:t>Akış sahibinin</w:t>
            </w:r>
            <w:r w:rsidR="00CA0DFE" w:rsidRPr="003879FD">
              <w:rPr>
                <w:sz w:val="24"/>
                <w:szCs w:val="24"/>
              </w:rPr>
              <w:t xml:space="preserve"> akışı iptal ettiğine dair grup yöneticisine ve komite üyelerine gönderilen bilgilendirme mailidir.</w:t>
            </w:r>
          </w:p>
        </w:tc>
      </w:tr>
      <w:tr w:rsidR="00BC3499" w14:paraId="13DE36A2"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0309AE76" w14:textId="66BD126F" w:rsidR="00BC3499" w:rsidRDefault="00BC3499" w:rsidP="00BC3499">
            <w:pPr>
              <w:pStyle w:val="Tabloerik"/>
            </w:pPr>
            <w:r w:rsidRPr="006C0F43">
              <w:rPr>
                <w:rFonts w:cstheme="minorHAnsi"/>
                <w:sz w:val="24"/>
                <w:szCs w:val="24"/>
              </w:rPr>
              <w:t>TÖS-1</w:t>
            </w:r>
            <w:r>
              <w:rPr>
                <w:rFonts w:cstheme="minorHAnsi"/>
                <w:sz w:val="24"/>
                <w:szCs w:val="24"/>
              </w:rPr>
              <w:t>9</w:t>
            </w:r>
          </w:p>
        </w:tc>
        <w:tc>
          <w:tcPr>
            <w:tcW w:w="1676" w:type="dxa"/>
          </w:tcPr>
          <w:p w14:paraId="257686D0" w14:textId="57C10485" w:rsidR="00BC3499" w:rsidRPr="007B5F40" w:rsidRDefault="007B5F40"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7B5F40">
              <w:rPr>
                <w:sz w:val="24"/>
                <w:szCs w:val="24"/>
              </w:rPr>
              <w:t>Komite Günü Belirleme Makrosu</w:t>
            </w:r>
          </w:p>
        </w:tc>
        <w:tc>
          <w:tcPr>
            <w:tcW w:w="1221" w:type="dxa"/>
          </w:tcPr>
          <w:p w14:paraId="4F1E97E8" w14:textId="6C18D04A" w:rsidR="00BC3499" w:rsidRPr="007B5F40" w:rsidRDefault="003879FD"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Makro</w:t>
            </w:r>
          </w:p>
        </w:tc>
        <w:tc>
          <w:tcPr>
            <w:tcW w:w="2550" w:type="dxa"/>
          </w:tcPr>
          <w:p w14:paraId="63B66E8E" w14:textId="0A922D21" w:rsidR="00BC3499" w:rsidRPr="003879FD" w:rsidRDefault="003879FD"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Sistem</w:t>
            </w:r>
          </w:p>
        </w:tc>
        <w:tc>
          <w:tcPr>
            <w:tcW w:w="2637" w:type="dxa"/>
          </w:tcPr>
          <w:p w14:paraId="68BC1E2B" w14:textId="4E9281D9" w:rsidR="00BC3499" w:rsidRPr="003C52E9" w:rsidRDefault="003C52E9" w:rsidP="003D3430">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3C52E9">
              <w:rPr>
                <w:sz w:val="24"/>
                <w:szCs w:val="24"/>
              </w:rPr>
              <w:t>Takdir ve Ödüllendirme</w:t>
            </w:r>
            <w:r>
              <w:rPr>
                <w:sz w:val="24"/>
                <w:szCs w:val="24"/>
              </w:rPr>
              <w:t xml:space="preserve"> Kabineti içerisinde TÖS Tablolar adlı belgesiz formdaki </w:t>
            </w:r>
            <w:r w:rsidR="002E1DA8">
              <w:rPr>
                <w:sz w:val="24"/>
                <w:szCs w:val="24"/>
              </w:rPr>
              <w:t xml:space="preserve">Komite </w:t>
            </w:r>
            <w:r w:rsidR="002E1DA8">
              <w:rPr>
                <w:sz w:val="24"/>
                <w:szCs w:val="24"/>
              </w:rPr>
              <w:lastRenderedPageBreak/>
              <w:t>Tarihleri Tablosu’ndan</w:t>
            </w:r>
            <w:r w:rsidR="00057278">
              <w:rPr>
                <w:sz w:val="24"/>
                <w:szCs w:val="24"/>
              </w:rPr>
              <w:t xml:space="preserve"> </w:t>
            </w:r>
            <w:r w:rsidR="00066519">
              <w:rPr>
                <w:sz w:val="24"/>
                <w:szCs w:val="24"/>
              </w:rPr>
              <w:t>en yakın komite tarihini</w:t>
            </w:r>
            <w:r w:rsidR="00AF4C1D">
              <w:rPr>
                <w:sz w:val="24"/>
                <w:szCs w:val="24"/>
              </w:rPr>
              <w:t>n</w:t>
            </w:r>
            <w:r w:rsidR="00066519">
              <w:rPr>
                <w:sz w:val="24"/>
                <w:szCs w:val="24"/>
              </w:rPr>
              <w:t xml:space="preserve"> çekilip akış</w:t>
            </w:r>
            <w:r w:rsidR="00633FD2">
              <w:rPr>
                <w:sz w:val="24"/>
                <w:szCs w:val="24"/>
              </w:rPr>
              <w:t>taki Komite Günü</w:t>
            </w:r>
            <w:r w:rsidR="007C4317">
              <w:rPr>
                <w:sz w:val="24"/>
                <w:szCs w:val="24"/>
              </w:rPr>
              <w:t xml:space="preserve"> Tarihi</w:t>
            </w:r>
            <w:r w:rsidR="007C38DA">
              <w:rPr>
                <w:sz w:val="24"/>
                <w:szCs w:val="24"/>
              </w:rPr>
              <w:t xml:space="preserve"> tip alanına set edildiği makro adımıdır.</w:t>
            </w:r>
          </w:p>
        </w:tc>
      </w:tr>
      <w:tr w:rsidR="00BC3499" w14:paraId="08CA5EC5"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0B9B876F" w14:textId="09331C96" w:rsidR="00BC3499" w:rsidRDefault="00BC3499" w:rsidP="00BC3499">
            <w:pPr>
              <w:pStyle w:val="Tabloerik"/>
            </w:pPr>
            <w:r w:rsidRPr="006C0F43">
              <w:rPr>
                <w:rFonts w:cstheme="minorHAnsi"/>
                <w:sz w:val="24"/>
                <w:szCs w:val="24"/>
              </w:rPr>
              <w:lastRenderedPageBreak/>
              <w:t>TÖS-</w:t>
            </w:r>
            <w:r>
              <w:rPr>
                <w:rFonts w:cstheme="minorHAnsi"/>
                <w:sz w:val="24"/>
                <w:szCs w:val="24"/>
              </w:rPr>
              <w:t>20</w:t>
            </w:r>
          </w:p>
        </w:tc>
        <w:tc>
          <w:tcPr>
            <w:tcW w:w="1676" w:type="dxa"/>
          </w:tcPr>
          <w:p w14:paraId="68A758C5" w14:textId="44844E48" w:rsidR="00BC3499" w:rsidRPr="00305578" w:rsidRDefault="00305578" w:rsidP="00B56B98">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305578">
              <w:rPr>
                <w:sz w:val="24"/>
                <w:szCs w:val="24"/>
              </w:rPr>
              <w:t>İnsan Kaynakları Ön Değerlendirme</w:t>
            </w:r>
          </w:p>
        </w:tc>
        <w:tc>
          <w:tcPr>
            <w:tcW w:w="1221" w:type="dxa"/>
          </w:tcPr>
          <w:p w14:paraId="77057BFF" w14:textId="1878CD27" w:rsidR="00BC3499" w:rsidRPr="00B56B98" w:rsidRDefault="00B56B98"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B56B98">
              <w:rPr>
                <w:sz w:val="24"/>
                <w:szCs w:val="24"/>
              </w:rPr>
              <w:t>Manuel Adım</w:t>
            </w:r>
          </w:p>
        </w:tc>
        <w:tc>
          <w:tcPr>
            <w:tcW w:w="2550" w:type="dxa"/>
          </w:tcPr>
          <w:p w14:paraId="2872D74E" w14:textId="1F500ECE" w:rsidR="00BC3499" w:rsidRPr="006E4BC3" w:rsidRDefault="006E4BC3"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İnsan Kaynakları</w:t>
            </w:r>
          </w:p>
        </w:tc>
        <w:tc>
          <w:tcPr>
            <w:tcW w:w="2637" w:type="dxa"/>
          </w:tcPr>
          <w:p w14:paraId="58BA93F1" w14:textId="4ECD9A0F" w:rsidR="00BC3499" w:rsidRPr="006E4BC3" w:rsidRDefault="006E4BC3" w:rsidP="00980BF6">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İnsan kaynakları tarafından</w:t>
            </w:r>
            <w:r w:rsidR="00FE5F8D">
              <w:rPr>
                <w:sz w:val="24"/>
                <w:szCs w:val="24"/>
              </w:rPr>
              <w:t xml:space="preserve"> başvuru detaylarının ve komite tarihinin kontrol edildiği manuel adımdır. </w:t>
            </w:r>
            <w:r w:rsidR="00047598">
              <w:rPr>
                <w:sz w:val="24"/>
                <w:szCs w:val="24"/>
              </w:rPr>
              <w:t xml:space="preserve">Bu adımda onay verilip </w:t>
            </w:r>
            <w:r w:rsidR="00EF58C0">
              <w:rPr>
                <w:sz w:val="24"/>
                <w:szCs w:val="24"/>
              </w:rPr>
              <w:t xml:space="preserve">akış ilerletilebilir. </w:t>
            </w:r>
            <w:r w:rsidR="00FE5F8D">
              <w:rPr>
                <w:sz w:val="24"/>
                <w:szCs w:val="24"/>
              </w:rPr>
              <w:t>Başvuru</w:t>
            </w:r>
            <w:r w:rsidR="00FF0D4F">
              <w:rPr>
                <w:sz w:val="24"/>
                <w:szCs w:val="24"/>
              </w:rPr>
              <w:t xml:space="preserve"> detayları veya komite tarihi için revizeye gönderilebilir.</w:t>
            </w:r>
          </w:p>
        </w:tc>
      </w:tr>
      <w:tr w:rsidR="00BC3499" w14:paraId="6DB17A8A"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15A340C9" w14:textId="45EEDA3F" w:rsidR="00BC3499" w:rsidRDefault="00980BF6" w:rsidP="00BC3499">
            <w:pPr>
              <w:pStyle w:val="Tabloerik"/>
            </w:pPr>
            <w:r w:rsidRPr="006C0F43">
              <w:rPr>
                <w:rFonts w:cstheme="minorHAnsi"/>
                <w:sz w:val="24"/>
                <w:szCs w:val="24"/>
              </w:rPr>
              <w:t>TÖS-</w:t>
            </w:r>
            <w:r>
              <w:rPr>
                <w:rFonts w:cstheme="minorHAnsi"/>
                <w:sz w:val="24"/>
                <w:szCs w:val="24"/>
              </w:rPr>
              <w:t>21</w:t>
            </w:r>
          </w:p>
        </w:tc>
        <w:tc>
          <w:tcPr>
            <w:tcW w:w="1676" w:type="dxa"/>
          </w:tcPr>
          <w:p w14:paraId="32F9283A" w14:textId="3E9C7715" w:rsidR="00BC3499" w:rsidRPr="00AC2B81" w:rsidRDefault="00AC2B81"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AC2B81">
              <w:rPr>
                <w:sz w:val="24"/>
                <w:szCs w:val="24"/>
              </w:rPr>
              <w:t>İK Karar</w:t>
            </w:r>
          </w:p>
        </w:tc>
        <w:tc>
          <w:tcPr>
            <w:tcW w:w="1221" w:type="dxa"/>
          </w:tcPr>
          <w:p w14:paraId="1B88FE4E" w14:textId="5AFD1233" w:rsidR="00BC3499" w:rsidRPr="00AC2B81" w:rsidRDefault="00AC2B81"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Karar</w:t>
            </w:r>
          </w:p>
        </w:tc>
        <w:tc>
          <w:tcPr>
            <w:tcW w:w="2550" w:type="dxa"/>
          </w:tcPr>
          <w:p w14:paraId="7190C9E1" w14:textId="318FE0FE" w:rsidR="00BC3499" w:rsidRPr="0083149F" w:rsidRDefault="0083149F" w:rsidP="00BC3499">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83149F">
              <w:rPr>
                <w:sz w:val="24"/>
                <w:szCs w:val="24"/>
              </w:rPr>
              <w:t>Sistem</w:t>
            </w:r>
          </w:p>
        </w:tc>
        <w:tc>
          <w:tcPr>
            <w:tcW w:w="2637" w:type="dxa"/>
          </w:tcPr>
          <w:p w14:paraId="5A9DAAE2" w14:textId="76D820C9" w:rsidR="00BC3499" w:rsidRPr="007C6411" w:rsidRDefault="007C6411" w:rsidP="003D3430">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7C6411">
              <w:rPr>
                <w:sz w:val="24"/>
                <w:szCs w:val="24"/>
              </w:rPr>
              <w:t>Karar</w:t>
            </w:r>
            <w:r w:rsidR="00C55A54">
              <w:rPr>
                <w:sz w:val="24"/>
                <w:szCs w:val="24"/>
              </w:rPr>
              <w:t>=onay ve</w:t>
            </w:r>
            <w:r w:rsidR="00CB5ACE">
              <w:rPr>
                <w:sz w:val="24"/>
                <w:szCs w:val="24"/>
              </w:rPr>
              <w:t xml:space="preserve"> Ad Soyad=Aday Adı Soyadı ise TÖS-</w:t>
            </w:r>
            <w:r w:rsidR="00946119">
              <w:rPr>
                <w:sz w:val="24"/>
                <w:szCs w:val="24"/>
              </w:rPr>
              <w:t>22 ve TÖS-23;</w:t>
            </w:r>
            <w:r w:rsidR="008B1949">
              <w:rPr>
                <w:sz w:val="24"/>
                <w:szCs w:val="24"/>
              </w:rPr>
              <w:t xml:space="preserve"> Karar=onay ve Ad Soyad</w:t>
            </w:r>
            <w:r w:rsidR="00404CFD">
              <w:rPr>
                <w:rFonts w:cstheme="minorHAnsi"/>
                <w:sz w:val="24"/>
                <w:szCs w:val="24"/>
              </w:rPr>
              <w:t>≠</w:t>
            </w:r>
            <w:r w:rsidR="00404CFD">
              <w:rPr>
                <w:sz w:val="24"/>
                <w:szCs w:val="24"/>
              </w:rPr>
              <w:t>Aday Adı Soyadı ise TÖS</w:t>
            </w:r>
            <w:r w:rsidR="002C315C">
              <w:rPr>
                <w:sz w:val="24"/>
                <w:szCs w:val="24"/>
              </w:rPr>
              <w:t>-24, TÖS-25 ve TÖS-26, Karar=akış sahibi revize ise TÖS</w:t>
            </w:r>
            <w:r w:rsidR="005A6DA6">
              <w:rPr>
                <w:sz w:val="24"/>
                <w:szCs w:val="24"/>
              </w:rPr>
              <w:t>-1</w:t>
            </w:r>
            <w:r w:rsidR="00BC0529">
              <w:rPr>
                <w:sz w:val="24"/>
                <w:szCs w:val="24"/>
              </w:rPr>
              <w:t>6</w:t>
            </w:r>
            <w:r w:rsidR="005A6DA6">
              <w:rPr>
                <w:sz w:val="24"/>
                <w:szCs w:val="24"/>
              </w:rPr>
              <w:t xml:space="preserve"> diğer durumlarda ise </w:t>
            </w:r>
            <w:r w:rsidR="00BC0529">
              <w:rPr>
                <w:sz w:val="24"/>
                <w:szCs w:val="24"/>
              </w:rPr>
              <w:t>TÖS-19</w:t>
            </w:r>
            <w:r w:rsidR="006F3B96">
              <w:rPr>
                <w:sz w:val="24"/>
                <w:szCs w:val="24"/>
              </w:rPr>
              <w:t xml:space="preserve"> adımına ilerletilir.</w:t>
            </w:r>
          </w:p>
        </w:tc>
      </w:tr>
      <w:tr w:rsidR="00BC3499" w14:paraId="6CC569AB"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615870C1" w14:textId="26B5DD60" w:rsidR="00BC3499" w:rsidRDefault="00980BF6" w:rsidP="00BC3499">
            <w:pPr>
              <w:pStyle w:val="Tabloerik"/>
            </w:pPr>
            <w:r w:rsidRPr="006C0F43">
              <w:rPr>
                <w:rFonts w:cstheme="minorHAnsi"/>
                <w:sz w:val="24"/>
                <w:szCs w:val="24"/>
              </w:rPr>
              <w:t>TÖS-</w:t>
            </w:r>
            <w:r>
              <w:rPr>
                <w:rFonts w:cstheme="minorHAnsi"/>
                <w:sz w:val="24"/>
                <w:szCs w:val="24"/>
              </w:rPr>
              <w:t>22</w:t>
            </w:r>
          </w:p>
        </w:tc>
        <w:tc>
          <w:tcPr>
            <w:tcW w:w="1676" w:type="dxa"/>
          </w:tcPr>
          <w:p w14:paraId="18EA7A60" w14:textId="1A3E6C98" w:rsidR="00BC3499" w:rsidRPr="001B17AD" w:rsidRDefault="007A58B3"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1B17AD">
              <w:rPr>
                <w:sz w:val="24"/>
                <w:szCs w:val="24"/>
              </w:rPr>
              <w:t>Akış Sahibi Komite</w:t>
            </w:r>
            <w:r w:rsidR="001B17AD" w:rsidRPr="001B17AD">
              <w:rPr>
                <w:sz w:val="24"/>
                <w:szCs w:val="24"/>
              </w:rPr>
              <w:t xml:space="preserve"> Tarihi Bilgilendirme Maili</w:t>
            </w:r>
          </w:p>
        </w:tc>
        <w:tc>
          <w:tcPr>
            <w:tcW w:w="1221" w:type="dxa"/>
          </w:tcPr>
          <w:p w14:paraId="76657BAE" w14:textId="33CB439D" w:rsidR="00BC3499" w:rsidRPr="001B17AD" w:rsidRDefault="001B17AD"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E-Posta</w:t>
            </w:r>
          </w:p>
        </w:tc>
        <w:tc>
          <w:tcPr>
            <w:tcW w:w="2550" w:type="dxa"/>
          </w:tcPr>
          <w:p w14:paraId="2E46B501" w14:textId="1CFD2FBB" w:rsidR="00BC3499" w:rsidRPr="001B17AD" w:rsidRDefault="001B17AD" w:rsidP="00BC3499">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1B17AD">
              <w:rPr>
                <w:sz w:val="24"/>
                <w:szCs w:val="24"/>
              </w:rPr>
              <w:t>Sistem</w:t>
            </w:r>
          </w:p>
        </w:tc>
        <w:tc>
          <w:tcPr>
            <w:tcW w:w="2637" w:type="dxa"/>
          </w:tcPr>
          <w:p w14:paraId="699AA554" w14:textId="48F40238" w:rsidR="00BC3499" w:rsidRPr="00D45050" w:rsidRDefault="00D45050" w:rsidP="003D3430">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Akış sahibine</w:t>
            </w:r>
            <w:r w:rsidR="00476DC0">
              <w:rPr>
                <w:sz w:val="24"/>
                <w:szCs w:val="24"/>
              </w:rPr>
              <w:t xml:space="preserve"> </w:t>
            </w:r>
            <w:r w:rsidR="00224658">
              <w:rPr>
                <w:sz w:val="24"/>
                <w:szCs w:val="24"/>
              </w:rPr>
              <w:t>yaptığı başvurunun değerlendirmeye alınacağı komite tarihinin</w:t>
            </w:r>
            <w:r w:rsidR="00BB5662">
              <w:rPr>
                <w:sz w:val="24"/>
                <w:szCs w:val="24"/>
              </w:rPr>
              <w:t xml:space="preserve"> bilgisinin verildiği </w:t>
            </w:r>
            <w:proofErr w:type="gramStart"/>
            <w:r w:rsidR="00BB5662">
              <w:rPr>
                <w:sz w:val="24"/>
                <w:szCs w:val="24"/>
              </w:rPr>
              <w:t>mail</w:t>
            </w:r>
            <w:proofErr w:type="gramEnd"/>
            <w:r w:rsidR="00BB5662">
              <w:rPr>
                <w:sz w:val="24"/>
                <w:szCs w:val="24"/>
              </w:rPr>
              <w:t xml:space="preserve"> adımıdır.</w:t>
            </w:r>
          </w:p>
        </w:tc>
      </w:tr>
      <w:tr w:rsidR="00DD4BE8" w14:paraId="7BB6AAFD"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2A66F2DA" w14:textId="05B88AE8" w:rsidR="00DD4BE8" w:rsidRDefault="00DD4BE8" w:rsidP="00DD4BE8">
            <w:pPr>
              <w:pStyle w:val="Tabloerik"/>
            </w:pPr>
            <w:r w:rsidRPr="006C0F43">
              <w:rPr>
                <w:rFonts w:cstheme="minorHAnsi"/>
                <w:sz w:val="24"/>
                <w:szCs w:val="24"/>
              </w:rPr>
              <w:t>TÖS-</w:t>
            </w:r>
            <w:r>
              <w:rPr>
                <w:rFonts w:cstheme="minorHAnsi"/>
                <w:sz w:val="24"/>
                <w:szCs w:val="24"/>
              </w:rPr>
              <w:t>23</w:t>
            </w:r>
          </w:p>
        </w:tc>
        <w:tc>
          <w:tcPr>
            <w:tcW w:w="1676" w:type="dxa"/>
          </w:tcPr>
          <w:p w14:paraId="4A7F539C" w14:textId="5996C8F3" w:rsidR="00DD4BE8" w:rsidRPr="00702A2F" w:rsidRDefault="00DD4BE8" w:rsidP="00547AE9">
            <w:pPr>
              <w:pStyle w:val="Tabloerik"/>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Komite Bilgilendirme Maili</w:t>
            </w:r>
          </w:p>
        </w:tc>
        <w:tc>
          <w:tcPr>
            <w:tcW w:w="1221" w:type="dxa"/>
          </w:tcPr>
          <w:p w14:paraId="11B76D47" w14:textId="54D22FD1" w:rsidR="00DD4BE8" w:rsidRDefault="00DD4BE8" w:rsidP="00DD4BE8">
            <w:pPr>
              <w:pStyle w:val="Tabloerik"/>
              <w:cnfStyle w:val="000000100000" w:firstRow="0" w:lastRow="0" w:firstColumn="0" w:lastColumn="0" w:oddVBand="0" w:evenVBand="0" w:oddHBand="1" w:evenHBand="0" w:firstRowFirstColumn="0" w:firstRowLastColumn="0" w:lastRowFirstColumn="0" w:lastRowLastColumn="0"/>
            </w:pPr>
            <w:r>
              <w:rPr>
                <w:sz w:val="24"/>
                <w:szCs w:val="24"/>
              </w:rPr>
              <w:t>E-Posta</w:t>
            </w:r>
          </w:p>
        </w:tc>
        <w:tc>
          <w:tcPr>
            <w:tcW w:w="2550" w:type="dxa"/>
          </w:tcPr>
          <w:p w14:paraId="44E7FBF5" w14:textId="1E8137E0" w:rsidR="00DD4BE8" w:rsidRDefault="00DD4BE8" w:rsidP="00DD4BE8">
            <w:pPr>
              <w:pStyle w:val="Tabloerik"/>
              <w:cnfStyle w:val="000000100000" w:firstRow="0" w:lastRow="0" w:firstColumn="0" w:lastColumn="0" w:oddVBand="0" w:evenVBand="0" w:oddHBand="1" w:evenHBand="0" w:firstRowFirstColumn="0" w:firstRowLastColumn="0" w:lastRowFirstColumn="0" w:lastRowLastColumn="0"/>
            </w:pPr>
            <w:r w:rsidRPr="001B17AD">
              <w:rPr>
                <w:sz w:val="24"/>
                <w:szCs w:val="24"/>
              </w:rPr>
              <w:t>Sistem</w:t>
            </w:r>
          </w:p>
        </w:tc>
        <w:tc>
          <w:tcPr>
            <w:tcW w:w="2637" w:type="dxa"/>
          </w:tcPr>
          <w:p w14:paraId="12B9C491" w14:textId="39CBE18D" w:rsidR="00DD4BE8" w:rsidRPr="00847A6B" w:rsidRDefault="00847A6B" w:rsidP="003D3430">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Takdir ve Ödüllendirme Süreci’nde yapılan baş</w:t>
            </w:r>
            <w:r w:rsidR="0072765F">
              <w:rPr>
                <w:sz w:val="24"/>
                <w:szCs w:val="24"/>
              </w:rPr>
              <w:t>vuru</w:t>
            </w:r>
            <w:r w:rsidR="00BB719F">
              <w:rPr>
                <w:sz w:val="24"/>
                <w:szCs w:val="24"/>
              </w:rPr>
              <w:t xml:space="preserve"> </w:t>
            </w:r>
            <w:r w:rsidR="00AE3B0D">
              <w:rPr>
                <w:sz w:val="24"/>
                <w:szCs w:val="24"/>
              </w:rPr>
              <w:t>ve komite toplantısının ne zaman yapılacağı</w:t>
            </w:r>
            <w:r w:rsidR="00B421E0">
              <w:rPr>
                <w:sz w:val="24"/>
                <w:szCs w:val="24"/>
              </w:rPr>
              <w:t xml:space="preserve"> ile ilgili bilgilendirme mailidir.</w:t>
            </w:r>
          </w:p>
        </w:tc>
      </w:tr>
      <w:tr w:rsidR="00DD4BE8" w14:paraId="1A3955C3"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323F0027" w14:textId="36A5127F" w:rsidR="00DD4BE8" w:rsidRDefault="00DD4BE8" w:rsidP="00DD4BE8">
            <w:pPr>
              <w:pStyle w:val="Tabloerik"/>
            </w:pPr>
            <w:r w:rsidRPr="006C0F43">
              <w:rPr>
                <w:rFonts w:cstheme="minorHAnsi"/>
                <w:sz w:val="24"/>
                <w:szCs w:val="24"/>
              </w:rPr>
              <w:lastRenderedPageBreak/>
              <w:t>TÖS-</w:t>
            </w:r>
            <w:r>
              <w:rPr>
                <w:rFonts w:cstheme="minorHAnsi"/>
                <w:sz w:val="24"/>
                <w:szCs w:val="24"/>
              </w:rPr>
              <w:t>24</w:t>
            </w:r>
          </w:p>
        </w:tc>
        <w:tc>
          <w:tcPr>
            <w:tcW w:w="1676" w:type="dxa"/>
          </w:tcPr>
          <w:p w14:paraId="35F5A26D" w14:textId="27FDF529" w:rsidR="00DD4BE8" w:rsidRDefault="00547AE9" w:rsidP="00547AE9">
            <w:pPr>
              <w:pStyle w:val="Tabloerik"/>
              <w:jc w:val="both"/>
              <w:cnfStyle w:val="000000000000" w:firstRow="0" w:lastRow="0" w:firstColumn="0" w:lastColumn="0" w:oddVBand="0" w:evenVBand="0" w:oddHBand="0" w:evenHBand="0" w:firstRowFirstColumn="0" w:firstRowLastColumn="0" w:lastRowFirstColumn="0" w:lastRowLastColumn="0"/>
            </w:pPr>
            <w:r w:rsidRPr="001B17AD">
              <w:rPr>
                <w:sz w:val="24"/>
                <w:szCs w:val="24"/>
              </w:rPr>
              <w:t>Akış Sahibi Komite Tarihi Bilgilendirme Maili</w:t>
            </w:r>
            <w:r>
              <w:rPr>
                <w:sz w:val="24"/>
                <w:szCs w:val="24"/>
              </w:rPr>
              <w:t xml:space="preserve"> 2</w:t>
            </w:r>
          </w:p>
        </w:tc>
        <w:tc>
          <w:tcPr>
            <w:tcW w:w="1221" w:type="dxa"/>
          </w:tcPr>
          <w:p w14:paraId="2B64EECD" w14:textId="168108DE" w:rsidR="00DD4BE8" w:rsidRDefault="00DD4BE8" w:rsidP="00DD4BE8">
            <w:pPr>
              <w:pStyle w:val="Tabloerik"/>
              <w:cnfStyle w:val="000000000000" w:firstRow="0" w:lastRow="0" w:firstColumn="0" w:lastColumn="0" w:oddVBand="0" w:evenVBand="0" w:oddHBand="0" w:evenHBand="0" w:firstRowFirstColumn="0" w:firstRowLastColumn="0" w:lastRowFirstColumn="0" w:lastRowLastColumn="0"/>
            </w:pPr>
            <w:r>
              <w:rPr>
                <w:sz w:val="24"/>
                <w:szCs w:val="24"/>
              </w:rPr>
              <w:t>E-Posta</w:t>
            </w:r>
          </w:p>
        </w:tc>
        <w:tc>
          <w:tcPr>
            <w:tcW w:w="2550" w:type="dxa"/>
          </w:tcPr>
          <w:p w14:paraId="5A29FD4C" w14:textId="6F3DE06C" w:rsidR="00DD4BE8" w:rsidRDefault="00DD4BE8" w:rsidP="00DD4BE8">
            <w:pPr>
              <w:pStyle w:val="Tabloerik"/>
              <w:cnfStyle w:val="000000000000" w:firstRow="0" w:lastRow="0" w:firstColumn="0" w:lastColumn="0" w:oddVBand="0" w:evenVBand="0" w:oddHBand="0" w:evenHBand="0" w:firstRowFirstColumn="0" w:firstRowLastColumn="0" w:lastRowFirstColumn="0" w:lastRowLastColumn="0"/>
            </w:pPr>
            <w:r w:rsidRPr="001B17AD">
              <w:rPr>
                <w:sz w:val="24"/>
                <w:szCs w:val="24"/>
              </w:rPr>
              <w:t>Sistem</w:t>
            </w:r>
          </w:p>
        </w:tc>
        <w:tc>
          <w:tcPr>
            <w:tcW w:w="2637" w:type="dxa"/>
          </w:tcPr>
          <w:p w14:paraId="17E729BF" w14:textId="54EF6D6C" w:rsidR="00DD4BE8" w:rsidRPr="00F8095F" w:rsidRDefault="00193921" w:rsidP="003D3430">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Takdir ve Ödüllendirme Süreci için aday gösteren kişiye komite toplantısı tarihi ile ilgili bilgilendirmenin yapıldığı</w:t>
            </w:r>
            <w:r w:rsidR="00D63E6E">
              <w:rPr>
                <w:sz w:val="24"/>
                <w:szCs w:val="24"/>
              </w:rPr>
              <w:t xml:space="preserve"> e-posta adımıdır.</w:t>
            </w:r>
          </w:p>
        </w:tc>
      </w:tr>
      <w:tr w:rsidR="00DD4BE8" w14:paraId="74F3CEA9"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2FF58A75" w14:textId="63638E11" w:rsidR="00DD4BE8" w:rsidRDefault="00DD4BE8" w:rsidP="00DD4BE8">
            <w:pPr>
              <w:pStyle w:val="Tabloerik"/>
            </w:pPr>
            <w:r w:rsidRPr="006C0F43">
              <w:rPr>
                <w:rFonts w:cstheme="minorHAnsi"/>
                <w:sz w:val="24"/>
                <w:szCs w:val="24"/>
              </w:rPr>
              <w:t>TÖS-</w:t>
            </w:r>
            <w:r>
              <w:rPr>
                <w:rFonts w:cstheme="minorHAnsi"/>
                <w:sz w:val="24"/>
                <w:szCs w:val="24"/>
              </w:rPr>
              <w:t>25</w:t>
            </w:r>
          </w:p>
        </w:tc>
        <w:tc>
          <w:tcPr>
            <w:tcW w:w="1676" w:type="dxa"/>
          </w:tcPr>
          <w:p w14:paraId="79CD79DA" w14:textId="48F68597" w:rsidR="00DD4BE8" w:rsidRDefault="00293DC3" w:rsidP="00DD4BE8">
            <w:pPr>
              <w:pStyle w:val="Tabloerik"/>
              <w:cnfStyle w:val="000000100000" w:firstRow="0" w:lastRow="0" w:firstColumn="0" w:lastColumn="0" w:oddVBand="0" w:evenVBand="0" w:oddHBand="1" w:evenHBand="0" w:firstRowFirstColumn="0" w:firstRowLastColumn="0" w:lastRowFirstColumn="0" w:lastRowLastColumn="0"/>
            </w:pPr>
            <w:r>
              <w:rPr>
                <w:sz w:val="24"/>
                <w:szCs w:val="24"/>
              </w:rPr>
              <w:t>Aday</w:t>
            </w:r>
            <w:r w:rsidRPr="001B17AD">
              <w:rPr>
                <w:sz w:val="24"/>
                <w:szCs w:val="24"/>
              </w:rPr>
              <w:t xml:space="preserve"> Komite Tarihi Bilgilendirme Maili</w:t>
            </w:r>
          </w:p>
        </w:tc>
        <w:tc>
          <w:tcPr>
            <w:tcW w:w="1221" w:type="dxa"/>
          </w:tcPr>
          <w:p w14:paraId="5AC887BF" w14:textId="4A24DBB7" w:rsidR="00DD4BE8" w:rsidRDefault="00DD4BE8" w:rsidP="00DD4BE8">
            <w:pPr>
              <w:pStyle w:val="Tabloerik"/>
              <w:cnfStyle w:val="000000100000" w:firstRow="0" w:lastRow="0" w:firstColumn="0" w:lastColumn="0" w:oddVBand="0" w:evenVBand="0" w:oddHBand="1" w:evenHBand="0" w:firstRowFirstColumn="0" w:firstRowLastColumn="0" w:lastRowFirstColumn="0" w:lastRowLastColumn="0"/>
            </w:pPr>
            <w:r>
              <w:rPr>
                <w:sz w:val="24"/>
                <w:szCs w:val="24"/>
              </w:rPr>
              <w:t>E-Posta</w:t>
            </w:r>
          </w:p>
        </w:tc>
        <w:tc>
          <w:tcPr>
            <w:tcW w:w="2550" w:type="dxa"/>
          </w:tcPr>
          <w:p w14:paraId="5A0C856C" w14:textId="030DE98E" w:rsidR="00DD4BE8" w:rsidRDefault="00DD4BE8" w:rsidP="00DD4BE8">
            <w:pPr>
              <w:pStyle w:val="Tabloerik"/>
              <w:cnfStyle w:val="000000100000" w:firstRow="0" w:lastRow="0" w:firstColumn="0" w:lastColumn="0" w:oddVBand="0" w:evenVBand="0" w:oddHBand="1" w:evenHBand="0" w:firstRowFirstColumn="0" w:firstRowLastColumn="0" w:lastRowFirstColumn="0" w:lastRowLastColumn="0"/>
            </w:pPr>
            <w:r w:rsidRPr="001B17AD">
              <w:rPr>
                <w:sz w:val="24"/>
                <w:szCs w:val="24"/>
              </w:rPr>
              <w:t>Sistem</w:t>
            </w:r>
          </w:p>
        </w:tc>
        <w:tc>
          <w:tcPr>
            <w:tcW w:w="2637" w:type="dxa"/>
          </w:tcPr>
          <w:p w14:paraId="2D6774AD" w14:textId="496A9327" w:rsidR="00DD4BE8" w:rsidRDefault="00D63E6E" w:rsidP="003D3430">
            <w:pPr>
              <w:pStyle w:val="Tabloerik"/>
              <w:jc w:val="both"/>
              <w:cnfStyle w:val="000000100000" w:firstRow="0" w:lastRow="0" w:firstColumn="0" w:lastColumn="0" w:oddVBand="0" w:evenVBand="0" w:oddHBand="1" w:evenHBand="0" w:firstRowFirstColumn="0" w:firstRowLastColumn="0" w:lastRowFirstColumn="0" w:lastRowLastColumn="0"/>
            </w:pPr>
            <w:r>
              <w:rPr>
                <w:sz w:val="24"/>
                <w:szCs w:val="24"/>
              </w:rPr>
              <w:t>Takdir ve Ödüllendirme Süreci için aday göster</w:t>
            </w:r>
            <w:r w:rsidR="003D3430">
              <w:rPr>
                <w:sz w:val="24"/>
                <w:szCs w:val="24"/>
              </w:rPr>
              <w:t>ilen</w:t>
            </w:r>
            <w:r>
              <w:rPr>
                <w:sz w:val="24"/>
                <w:szCs w:val="24"/>
              </w:rPr>
              <w:t xml:space="preserve"> kişiye komite toplantısı tarihi ile ilgili bilgilendirmenin yapıldığı e-posta adımıdır.</w:t>
            </w:r>
          </w:p>
        </w:tc>
      </w:tr>
      <w:tr w:rsidR="00016DD6" w14:paraId="65298221"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237339AB" w14:textId="523BABB4" w:rsidR="00016DD6" w:rsidRDefault="00016DD6" w:rsidP="00016DD6">
            <w:pPr>
              <w:pStyle w:val="Tabloerik"/>
            </w:pPr>
            <w:r w:rsidRPr="006C0F43">
              <w:rPr>
                <w:rFonts w:cstheme="minorHAnsi"/>
                <w:sz w:val="24"/>
                <w:szCs w:val="24"/>
              </w:rPr>
              <w:t>TÖS-</w:t>
            </w:r>
            <w:r>
              <w:rPr>
                <w:rFonts w:cstheme="minorHAnsi"/>
                <w:sz w:val="24"/>
                <w:szCs w:val="24"/>
              </w:rPr>
              <w:t>26</w:t>
            </w:r>
          </w:p>
        </w:tc>
        <w:tc>
          <w:tcPr>
            <w:tcW w:w="1676" w:type="dxa"/>
          </w:tcPr>
          <w:p w14:paraId="16781C9B" w14:textId="2BA5D74F" w:rsidR="00016DD6" w:rsidRDefault="00016DD6" w:rsidP="00016DD6">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Komite Bilgilendirme Maili 2</w:t>
            </w:r>
          </w:p>
        </w:tc>
        <w:tc>
          <w:tcPr>
            <w:tcW w:w="1221" w:type="dxa"/>
          </w:tcPr>
          <w:p w14:paraId="18EE24BA" w14:textId="204641EC" w:rsidR="00016DD6" w:rsidRDefault="00016DD6" w:rsidP="00016DD6">
            <w:pPr>
              <w:pStyle w:val="Tabloerik"/>
              <w:cnfStyle w:val="000000000000" w:firstRow="0" w:lastRow="0" w:firstColumn="0" w:lastColumn="0" w:oddVBand="0" w:evenVBand="0" w:oddHBand="0" w:evenHBand="0" w:firstRowFirstColumn="0" w:firstRowLastColumn="0" w:lastRowFirstColumn="0" w:lastRowLastColumn="0"/>
            </w:pPr>
            <w:r>
              <w:rPr>
                <w:sz w:val="24"/>
                <w:szCs w:val="24"/>
              </w:rPr>
              <w:t>E-Posta</w:t>
            </w:r>
          </w:p>
        </w:tc>
        <w:tc>
          <w:tcPr>
            <w:tcW w:w="2550" w:type="dxa"/>
          </w:tcPr>
          <w:p w14:paraId="0303B2D0" w14:textId="425BB1CF" w:rsidR="00016DD6" w:rsidRDefault="00016DD6" w:rsidP="00016DD6">
            <w:pPr>
              <w:pStyle w:val="Tabloerik"/>
              <w:cnfStyle w:val="000000000000" w:firstRow="0" w:lastRow="0" w:firstColumn="0" w:lastColumn="0" w:oddVBand="0" w:evenVBand="0" w:oddHBand="0" w:evenHBand="0" w:firstRowFirstColumn="0" w:firstRowLastColumn="0" w:lastRowFirstColumn="0" w:lastRowLastColumn="0"/>
            </w:pPr>
            <w:r w:rsidRPr="001B17AD">
              <w:rPr>
                <w:sz w:val="24"/>
                <w:szCs w:val="24"/>
              </w:rPr>
              <w:t>Sistem</w:t>
            </w:r>
          </w:p>
        </w:tc>
        <w:tc>
          <w:tcPr>
            <w:tcW w:w="2637" w:type="dxa"/>
          </w:tcPr>
          <w:p w14:paraId="3FEF94BA" w14:textId="1170D2C7" w:rsidR="00016DD6" w:rsidRDefault="00016DD6" w:rsidP="00C97091">
            <w:pPr>
              <w:pStyle w:val="Tabloerik"/>
              <w:jc w:val="both"/>
              <w:cnfStyle w:val="000000000000" w:firstRow="0" w:lastRow="0" w:firstColumn="0" w:lastColumn="0" w:oddVBand="0" w:evenVBand="0" w:oddHBand="0" w:evenHBand="0" w:firstRowFirstColumn="0" w:firstRowLastColumn="0" w:lastRowFirstColumn="0" w:lastRowLastColumn="0"/>
            </w:pPr>
            <w:r>
              <w:rPr>
                <w:sz w:val="24"/>
                <w:szCs w:val="24"/>
              </w:rPr>
              <w:t>Takdir ve Ödüllendirme Süreci’nde yapılan başvuru ve komite toplantısının ne zaman yapılacağı ile ilgili bilgilendirme mailidir.</w:t>
            </w:r>
          </w:p>
        </w:tc>
      </w:tr>
      <w:tr w:rsidR="00016DD6" w14:paraId="010EAE67"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33101D82" w14:textId="53985906" w:rsidR="00016DD6" w:rsidRDefault="00016DD6" w:rsidP="00016DD6">
            <w:pPr>
              <w:pStyle w:val="Tabloerik"/>
            </w:pPr>
            <w:r w:rsidRPr="006C0F43">
              <w:rPr>
                <w:rFonts w:cstheme="minorHAnsi"/>
                <w:sz w:val="24"/>
                <w:szCs w:val="24"/>
              </w:rPr>
              <w:t>TÖS-</w:t>
            </w:r>
            <w:r>
              <w:rPr>
                <w:rFonts w:cstheme="minorHAnsi"/>
                <w:sz w:val="24"/>
                <w:szCs w:val="24"/>
              </w:rPr>
              <w:t>27</w:t>
            </w:r>
          </w:p>
        </w:tc>
        <w:tc>
          <w:tcPr>
            <w:tcW w:w="1676" w:type="dxa"/>
          </w:tcPr>
          <w:p w14:paraId="0C48DB99" w14:textId="7DE331B6" w:rsidR="00016DD6" w:rsidRPr="0056186F" w:rsidRDefault="00005FD1" w:rsidP="00016DD6">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56186F">
              <w:rPr>
                <w:sz w:val="24"/>
                <w:szCs w:val="24"/>
              </w:rPr>
              <w:t>Komite Toplantısı</w:t>
            </w:r>
          </w:p>
        </w:tc>
        <w:tc>
          <w:tcPr>
            <w:tcW w:w="1221" w:type="dxa"/>
          </w:tcPr>
          <w:p w14:paraId="621D281D" w14:textId="73BEA76D" w:rsidR="00016DD6" w:rsidRPr="00D844D1" w:rsidRDefault="00D844D1" w:rsidP="00016DD6">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D844D1">
              <w:rPr>
                <w:sz w:val="24"/>
                <w:szCs w:val="24"/>
              </w:rPr>
              <w:t>Manuel Adım</w:t>
            </w:r>
          </w:p>
        </w:tc>
        <w:tc>
          <w:tcPr>
            <w:tcW w:w="2550" w:type="dxa"/>
          </w:tcPr>
          <w:p w14:paraId="1398CED5" w14:textId="4146FAC0" w:rsidR="00016DD6" w:rsidRPr="00EA29AC" w:rsidRDefault="00EA29AC" w:rsidP="00016DD6">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EA29AC">
              <w:rPr>
                <w:sz w:val="24"/>
                <w:szCs w:val="24"/>
              </w:rPr>
              <w:t>Sistem</w:t>
            </w:r>
          </w:p>
        </w:tc>
        <w:tc>
          <w:tcPr>
            <w:tcW w:w="2637" w:type="dxa"/>
          </w:tcPr>
          <w:p w14:paraId="6843833D" w14:textId="671829F6" w:rsidR="00016DD6" w:rsidRPr="00D761B0" w:rsidRDefault="00D761B0" w:rsidP="00016DD6">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Komite Toplantısı</w:t>
            </w:r>
            <w:r w:rsidR="00B102EF">
              <w:rPr>
                <w:sz w:val="24"/>
                <w:szCs w:val="24"/>
              </w:rPr>
              <w:t xml:space="preserve"> sırasında başvurunun incelendiği adımdır. Onay verilip akış ilerletiliebilir veya revizeye gönderilebilir.</w:t>
            </w:r>
          </w:p>
        </w:tc>
      </w:tr>
      <w:tr w:rsidR="00016DD6" w14:paraId="3EFAF4F3"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3F0D90AB" w14:textId="27ABA9E4" w:rsidR="00016DD6" w:rsidRDefault="00016DD6" w:rsidP="00016DD6">
            <w:pPr>
              <w:pStyle w:val="Tabloerik"/>
            </w:pPr>
            <w:r w:rsidRPr="006C0F43">
              <w:rPr>
                <w:rFonts w:cstheme="minorHAnsi"/>
                <w:sz w:val="24"/>
                <w:szCs w:val="24"/>
              </w:rPr>
              <w:t>TÖS-</w:t>
            </w:r>
            <w:r>
              <w:rPr>
                <w:rFonts w:cstheme="minorHAnsi"/>
                <w:sz w:val="24"/>
                <w:szCs w:val="24"/>
              </w:rPr>
              <w:t>28</w:t>
            </w:r>
          </w:p>
        </w:tc>
        <w:tc>
          <w:tcPr>
            <w:tcW w:w="1676" w:type="dxa"/>
          </w:tcPr>
          <w:p w14:paraId="0673BB6E" w14:textId="7521C1BD" w:rsidR="00016DD6" w:rsidRDefault="00762D37" w:rsidP="00016DD6">
            <w:pPr>
              <w:pStyle w:val="Tabloerik"/>
              <w:cnfStyle w:val="000000000000" w:firstRow="0" w:lastRow="0" w:firstColumn="0" w:lastColumn="0" w:oddVBand="0" w:evenVBand="0" w:oddHBand="0" w:evenHBand="0" w:firstRowFirstColumn="0" w:firstRowLastColumn="0" w:lastRowFirstColumn="0" w:lastRowLastColumn="0"/>
            </w:pPr>
            <w:r w:rsidRPr="0056186F">
              <w:rPr>
                <w:sz w:val="24"/>
                <w:szCs w:val="24"/>
              </w:rPr>
              <w:t>Komite Toplantısı</w:t>
            </w:r>
            <w:r>
              <w:rPr>
                <w:sz w:val="24"/>
                <w:szCs w:val="24"/>
              </w:rPr>
              <w:t xml:space="preserve"> Karar</w:t>
            </w:r>
          </w:p>
        </w:tc>
        <w:tc>
          <w:tcPr>
            <w:tcW w:w="1221" w:type="dxa"/>
          </w:tcPr>
          <w:p w14:paraId="20EA0D21" w14:textId="7E041629" w:rsidR="00016DD6" w:rsidRPr="004952C3" w:rsidRDefault="00762D37" w:rsidP="00016DD6">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4952C3">
              <w:rPr>
                <w:sz w:val="24"/>
                <w:szCs w:val="24"/>
              </w:rPr>
              <w:t>Karar</w:t>
            </w:r>
          </w:p>
        </w:tc>
        <w:tc>
          <w:tcPr>
            <w:tcW w:w="2550" w:type="dxa"/>
          </w:tcPr>
          <w:p w14:paraId="4E067E3C" w14:textId="06848684" w:rsidR="00016DD6" w:rsidRPr="004952C3" w:rsidRDefault="00762D37" w:rsidP="00016DD6">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4952C3">
              <w:rPr>
                <w:sz w:val="24"/>
                <w:szCs w:val="24"/>
              </w:rPr>
              <w:t>Sistem</w:t>
            </w:r>
          </w:p>
        </w:tc>
        <w:tc>
          <w:tcPr>
            <w:tcW w:w="2637" w:type="dxa"/>
          </w:tcPr>
          <w:p w14:paraId="6A259611" w14:textId="2E6999E8" w:rsidR="00016DD6" w:rsidRPr="009E44AD" w:rsidRDefault="00524C45" w:rsidP="009E44AD">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9E44AD">
              <w:rPr>
                <w:sz w:val="24"/>
                <w:szCs w:val="24"/>
              </w:rPr>
              <w:t>Karar=ilerlet ve Kategorisi= Mevcut Müşteri/Satış</w:t>
            </w:r>
            <w:r w:rsidR="00273B68" w:rsidRPr="009E44AD">
              <w:rPr>
                <w:sz w:val="24"/>
                <w:szCs w:val="24"/>
              </w:rPr>
              <w:t xml:space="preserve"> ise TÖS</w:t>
            </w:r>
            <w:r w:rsidR="00F01F9B" w:rsidRPr="009E44AD">
              <w:rPr>
                <w:sz w:val="24"/>
                <w:szCs w:val="24"/>
              </w:rPr>
              <w:t>-35; Karar=ilerlet ve Kategorisi= Yeni Müşteri/Satış ise TÖS-35</w:t>
            </w:r>
            <w:r w:rsidR="00A71F26" w:rsidRPr="009E44AD">
              <w:rPr>
                <w:sz w:val="24"/>
                <w:szCs w:val="24"/>
              </w:rPr>
              <w:t>; Karar=ilerlet ve Kategorisi=Yeni Müşteri/Randevu ise TÖS-35;</w:t>
            </w:r>
            <w:r w:rsidR="00DF7A46" w:rsidRPr="009E44AD">
              <w:rPr>
                <w:sz w:val="24"/>
                <w:szCs w:val="24"/>
              </w:rPr>
              <w:t xml:space="preserve"> Karar=ilerlet ve </w:t>
            </w:r>
            <w:r w:rsidR="00DE1169" w:rsidRPr="009E44AD">
              <w:rPr>
                <w:sz w:val="24"/>
                <w:szCs w:val="24"/>
              </w:rPr>
              <w:t>Statüsü=Takdir</w:t>
            </w:r>
            <w:r w:rsidR="00DF7A46" w:rsidRPr="009E44AD">
              <w:rPr>
                <w:sz w:val="24"/>
                <w:szCs w:val="24"/>
              </w:rPr>
              <w:t xml:space="preserve"> ise TÖS-35</w:t>
            </w:r>
            <w:r w:rsidR="00DE1169" w:rsidRPr="009E44AD">
              <w:rPr>
                <w:sz w:val="24"/>
                <w:szCs w:val="24"/>
              </w:rPr>
              <w:t>; Karar=revize</w:t>
            </w:r>
            <w:r w:rsidR="00372C2D" w:rsidRPr="009E44AD">
              <w:rPr>
                <w:sz w:val="24"/>
                <w:szCs w:val="24"/>
              </w:rPr>
              <w:t xml:space="preserve"> ise TÖS-16 diğer durumlarda ise</w:t>
            </w:r>
            <w:r w:rsidR="00B01708" w:rsidRPr="009E44AD">
              <w:rPr>
                <w:sz w:val="24"/>
                <w:szCs w:val="24"/>
              </w:rPr>
              <w:t xml:space="preserve"> TÖS-</w:t>
            </w:r>
            <w:r w:rsidR="006E57AC" w:rsidRPr="009E44AD">
              <w:rPr>
                <w:sz w:val="24"/>
                <w:szCs w:val="24"/>
              </w:rPr>
              <w:t xml:space="preserve">29, TÖS-30, TÖS-31, </w:t>
            </w:r>
            <w:r w:rsidR="006E57AC" w:rsidRPr="009E44AD">
              <w:rPr>
                <w:sz w:val="24"/>
                <w:szCs w:val="24"/>
              </w:rPr>
              <w:lastRenderedPageBreak/>
              <w:t>TÖS-32, TÖS-33 adımına ilerletilir.</w:t>
            </w:r>
          </w:p>
        </w:tc>
      </w:tr>
      <w:tr w:rsidR="00016DD6" w14:paraId="2F6A7DC8"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79FC2F8A" w14:textId="60D76F95" w:rsidR="00016DD6" w:rsidRDefault="00016DD6" w:rsidP="00016DD6">
            <w:pPr>
              <w:pStyle w:val="Tabloerik"/>
            </w:pPr>
            <w:r w:rsidRPr="006C0F43">
              <w:rPr>
                <w:rFonts w:cstheme="minorHAnsi"/>
                <w:sz w:val="24"/>
                <w:szCs w:val="24"/>
              </w:rPr>
              <w:lastRenderedPageBreak/>
              <w:t>TÖS-</w:t>
            </w:r>
            <w:r>
              <w:rPr>
                <w:rFonts w:cstheme="minorHAnsi"/>
                <w:sz w:val="24"/>
                <w:szCs w:val="24"/>
              </w:rPr>
              <w:t>29</w:t>
            </w:r>
          </w:p>
        </w:tc>
        <w:tc>
          <w:tcPr>
            <w:tcW w:w="1676" w:type="dxa"/>
          </w:tcPr>
          <w:p w14:paraId="5AB8C65B" w14:textId="68212311" w:rsidR="00016DD6" w:rsidRPr="004952C3" w:rsidRDefault="004952C3" w:rsidP="004952C3">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4952C3">
              <w:rPr>
                <w:sz w:val="24"/>
                <w:szCs w:val="24"/>
              </w:rPr>
              <w:t>Komite Başkanı Değerlendirme 1</w:t>
            </w:r>
          </w:p>
        </w:tc>
        <w:tc>
          <w:tcPr>
            <w:tcW w:w="1221" w:type="dxa"/>
          </w:tcPr>
          <w:p w14:paraId="7D9E6965" w14:textId="5E2EA167" w:rsidR="00016DD6" w:rsidRPr="004952C3" w:rsidRDefault="00A7510B" w:rsidP="00016DD6">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Manuel Adım</w:t>
            </w:r>
          </w:p>
        </w:tc>
        <w:tc>
          <w:tcPr>
            <w:tcW w:w="2550" w:type="dxa"/>
          </w:tcPr>
          <w:p w14:paraId="413E4DD0" w14:textId="3B96DA8F" w:rsidR="00016DD6" w:rsidRDefault="00A7510B" w:rsidP="00016DD6">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Buluş Bildirim Kategori Başkanı</w:t>
            </w:r>
          </w:p>
        </w:tc>
        <w:tc>
          <w:tcPr>
            <w:tcW w:w="2637" w:type="dxa"/>
          </w:tcPr>
          <w:p w14:paraId="0E3C03CD" w14:textId="4A4BBA43" w:rsidR="00016DD6" w:rsidRPr="00053075" w:rsidRDefault="00B636D1" w:rsidP="00040C87">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053075">
              <w:rPr>
                <w:sz w:val="24"/>
                <w:szCs w:val="24"/>
              </w:rPr>
              <w:t>Takdir ve Ödüllendirme Süreci’ne aday gösterilen proje/öneri/çalışmanın</w:t>
            </w:r>
            <w:r w:rsidR="00FC769D">
              <w:rPr>
                <w:sz w:val="24"/>
                <w:szCs w:val="24"/>
              </w:rPr>
              <w:t xml:space="preserve"> dahil olduğu kategori</w:t>
            </w:r>
            <w:r w:rsidR="00D336EA">
              <w:rPr>
                <w:sz w:val="24"/>
                <w:szCs w:val="24"/>
              </w:rPr>
              <w:t xml:space="preserve"> sorularıyla değerlendirildiği</w:t>
            </w:r>
            <w:r w:rsidR="00441C20">
              <w:rPr>
                <w:sz w:val="24"/>
                <w:szCs w:val="24"/>
              </w:rPr>
              <w:t xml:space="preserve"> ve</w:t>
            </w:r>
            <w:r w:rsidR="001C6219">
              <w:rPr>
                <w:sz w:val="24"/>
                <w:szCs w:val="24"/>
              </w:rPr>
              <w:t xml:space="preserve"> </w:t>
            </w:r>
            <w:r w:rsidR="00EB0158">
              <w:rPr>
                <w:sz w:val="24"/>
                <w:szCs w:val="24"/>
              </w:rPr>
              <w:t>sorulara verilen cevaplara göre</w:t>
            </w:r>
            <w:r w:rsidR="00900904">
              <w:rPr>
                <w:sz w:val="24"/>
                <w:szCs w:val="24"/>
              </w:rPr>
              <w:t xml:space="preserve"> Komite</w:t>
            </w:r>
            <w:r w:rsidR="00040C87">
              <w:rPr>
                <w:sz w:val="24"/>
                <w:szCs w:val="24"/>
              </w:rPr>
              <w:t>1 puanının hesaplandığı adımdır.</w:t>
            </w:r>
          </w:p>
        </w:tc>
      </w:tr>
      <w:tr w:rsidR="00040C87" w14:paraId="3BB61B81"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458CE136" w14:textId="12C1E0DB" w:rsidR="00040C87" w:rsidRDefault="00040C87" w:rsidP="00040C87">
            <w:pPr>
              <w:pStyle w:val="Tabloerik"/>
            </w:pPr>
            <w:r w:rsidRPr="006C0F43">
              <w:rPr>
                <w:rFonts w:cstheme="minorHAnsi"/>
                <w:sz w:val="24"/>
                <w:szCs w:val="24"/>
              </w:rPr>
              <w:t>TÖS-</w:t>
            </w:r>
            <w:r>
              <w:rPr>
                <w:rFonts w:cstheme="minorHAnsi"/>
                <w:sz w:val="24"/>
                <w:szCs w:val="24"/>
              </w:rPr>
              <w:t>30</w:t>
            </w:r>
          </w:p>
        </w:tc>
        <w:tc>
          <w:tcPr>
            <w:tcW w:w="1676" w:type="dxa"/>
          </w:tcPr>
          <w:p w14:paraId="48A89CD9" w14:textId="2D02BF81"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sidRPr="004952C3">
              <w:rPr>
                <w:sz w:val="24"/>
                <w:szCs w:val="24"/>
              </w:rPr>
              <w:t xml:space="preserve">Komite Başkanı Değerlendirme </w:t>
            </w:r>
            <w:r>
              <w:rPr>
                <w:sz w:val="24"/>
                <w:szCs w:val="24"/>
              </w:rPr>
              <w:t>2</w:t>
            </w:r>
          </w:p>
        </w:tc>
        <w:tc>
          <w:tcPr>
            <w:tcW w:w="1221" w:type="dxa"/>
          </w:tcPr>
          <w:p w14:paraId="07960E92" w14:textId="3B694265"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Pr>
                <w:sz w:val="24"/>
                <w:szCs w:val="24"/>
              </w:rPr>
              <w:t>Manuel Adım</w:t>
            </w:r>
          </w:p>
        </w:tc>
        <w:tc>
          <w:tcPr>
            <w:tcW w:w="2550" w:type="dxa"/>
          </w:tcPr>
          <w:p w14:paraId="22B9B36F" w14:textId="1650CBD0" w:rsidR="00040C87" w:rsidRDefault="001F3D03" w:rsidP="00040C87">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Çalışan Bağlılığı/Memnuniyeti</w:t>
            </w:r>
            <w:r w:rsidR="00040C87">
              <w:rPr>
                <w:rFonts w:cstheme="minorHAnsi"/>
                <w:sz w:val="24"/>
                <w:szCs w:val="24"/>
              </w:rPr>
              <w:t xml:space="preserve"> Kategori Başkanı</w:t>
            </w:r>
          </w:p>
        </w:tc>
        <w:tc>
          <w:tcPr>
            <w:tcW w:w="2637" w:type="dxa"/>
          </w:tcPr>
          <w:p w14:paraId="49256C3C" w14:textId="180EC3A6"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sidRPr="00053075">
              <w:rPr>
                <w:sz w:val="24"/>
                <w:szCs w:val="24"/>
              </w:rPr>
              <w:t>Takdir ve Ödüllendirme Süreci’ne aday gösterilen proje/öneri/çalışmanın</w:t>
            </w:r>
            <w:r>
              <w:rPr>
                <w:sz w:val="24"/>
                <w:szCs w:val="24"/>
              </w:rPr>
              <w:t xml:space="preserve"> dahil olduğu kategori sorularıyla değerlendirildiği ve sorulara verilen cevaplara göre Komite2 puanının hesaplandığı adımdır.</w:t>
            </w:r>
          </w:p>
        </w:tc>
      </w:tr>
      <w:tr w:rsidR="00040C87" w14:paraId="733D2D38"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03C13363" w14:textId="2AA574E3" w:rsidR="00040C87" w:rsidRDefault="00040C87" w:rsidP="00040C87">
            <w:pPr>
              <w:pStyle w:val="Tabloerik"/>
            </w:pPr>
            <w:r w:rsidRPr="006C0F43">
              <w:rPr>
                <w:rFonts w:cstheme="minorHAnsi"/>
                <w:sz w:val="24"/>
                <w:szCs w:val="24"/>
              </w:rPr>
              <w:t>TÖS-</w:t>
            </w:r>
            <w:r>
              <w:rPr>
                <w:rFonts w:cstheme="minorHAnsi"/>
                <w:sz w:val="24"/>
                <w:szCs w:val="24"/>
              </w:rPr>
              <w:t>31</w:t>
            </w:r>
          </w:p>
        </w:tc>
        <w:tc>
          <w:tcPr>
            <w:tcW w:w="1676" w:type="dxa"/>
          </w:tcPr>
          <w:p w14:paraId="25DD03B4" w14:textId="6D7F62BF"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sidRPr="004952C3">
              <w:rPr>
                <w:sz w:val="24"/>
                <w:szCs w:val="24"/>
              </w:rPr>
              <w:t xml:space="preserve">Komite Başkanı Değerlendirme </w:t>
            </w:r>
            <w:r>
              <w:rPr>
                <w:sz w:val="24"/>
                <w:szCs w:val="24"/>
              </w:rPr>
              <w:t>3</w:t>
            </w:r>
          </w:p>
        </w:tc>
        <w:tc>
          <w:tcPr>
            <w:tcW w:w="1221" w:type="dxa"/>
          </w:tcPr>
          <w:p w14:paraId="2AE3E6B6" w14:textId="2BB8C4C3"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Pr>
                <w:sz w:val="24"/>
                <w:szCs w:val="24"/>
              </w:rPr>
              <w:t>Manuel Adım</w:t>
            </w:r>
          </w:p>
        </w:tc>
        <w:tc>
          <w:tcPr>
            <w:tcW w:w="2550" w:type="dxa"/>
          </w:tcPr>
          <w:p w14:paraId="04169130" w14:textId="6D4F174E" w:rsidR="00040C87" w:rsidRDefault="001F3D03" w:rsidP="00040C87">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İş Kalitesi ve Verimliliğini Arttırma</w:t>
            </w:r>
            <w:r w:rsidR="00040C87">
              <w:rPr>
                <w:rFonts w:cstheme="minorHAnsi"/>
                <w:sz w:val="24"/>
                <w:szCs w:val="24"/>
              </w:rPr>
              <w:t xml:space="preserve"> Kategori Başkanı</w:t>
            </w:r>
          </w:p>
        </w:tc>
        <w:tc>
          <w:tcPr>
            <w:tcW w:w="2637" w:type="dxa"/>
          </w:tcPr>
          <w:p w14:paraId="70CC9356" w14:textId="4848B277"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sidRPr="00053075">
              <w:rPr>
                <w:sz w:val="24"/>
                <w:szCs w:val="24"/>
              </w:rPr>
              <w:t>Takdir ve Ödüllendirme Süreci’ne aday gösterilen proje/öneri/çalışmanın</w:t>
            </w:r>
            <w:r>
              <w:rPr>
                <w:sz w:val="24"/>
                <w:szCs w:val="24"/>
              </w:rPr>
              <w:t xml:space="preserve"> dahil olduğu kategori sorularıyla değerlendirildiği ve sorulara verilen cevaplara göre Komite3 puanının hesaplandığı adımdır.</w:t>
            </w:r>
          </w:p>
        </w:tc>
      </w:tr>
      <w:tr w:rsidR="00040C87" w14:paraId="70CA3562"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0BF04B92" w14:textId="15BB6442" w:rsidR="00040C87" w:rsidRDefault="00040C87" w:rsidP="00040C87">
            <w:pPr>
              <w:pStyle w:val="Tabloerik"/>
            </w:pPr>
            <w:r w:rsidRPr="006C0F43">
              <w:rPr>
                <w:rFonts w:cstheme="minorHAnsi"/>
                <w:sz w:val="24"/>
                <w:szCs w:val="24"/>
              </w:rPr>
              <w:t>TÖS-</w:t>
            </w:r>
            <w:r>
              <w:rPr>
                <w:rFonts w:cstheme="minorHAnsi"/>
                <w:sz w:val="24"/>
                <w:szCs w:val="24"/>
              </w:rPr>
              <w:t>32</w:t>
            </w:r>
          </w:p>
        </w:tc>
        <w:tc>
          <w:tcPr>
            <w:tcW w:w="1676" w:type="dxa"/>
          </w:tcPr>
          <w:p w14:paraId="1C8FC98D" w14:textId="215DF585"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sidRPr="004952C3">
              <w:rPr>
                <w:sz w:val="24"/>
                <w:szCs w:val="24"/>
              </w:rPr>
              <w:t xml:space="preserve">Komite Başkanı Değerlendirme </w:t>
            </w:r>
            <w:r>
              <w:rPr>
                <w:sz w:val="24"/>
                <w:szCs w:val="24"/>
              </w:rPr>
              <w:t>4</w:t>
            </w:r>
          </w:p>
        </w:tc>
        <w:tc>
          <w:tcPr>
            <w:tcW w:w="1221" w:type="dxa"/>
          </w:tcPr>
          <w:p w14:paraId="5333F1D3" w14:textId="0255AA4C"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Pr>
                <w:sz w:val="24"/>
                <w:szCs w:val="24"/>
              </w:rPr>
              <w:t>Manuel Adım</w:t>
            </w:r>
          </w:p>
        </w:tc>
        <w:tc>
          <w:tcPr>
            <w:tcW w:w="2550" w:type="dxa"/>
          </w:tcPr>
          <w:p w14:paraId="0AD1100F" w14:textId="76E2C342" w:rsidR="00040C87" w:rsidRDefault="002B5DC2" w:rsidP="00040C87">
            <w:pPr>
              <w:pStyle w:val="Tabloerik"/>
              <w:cnfStyle w:val="000000000000" w:firstRow="0" w:lastRow="0" w:firstColumn="0" w:lastColumn="0" w:oddVBand="0" w:evenVBand="0" w:oddHBand="0" w:evenHBand="0" w:firstRowFirstColumn="0" w:firstRowLastColumn="0" w:lastRowFirstColumn="0" w:lastRowLastColumn="0"/>
            </w:pPr>
            <w:r>
              <w:rPr>
                <w:rFonts w:cstheme="minorHAnsi"/>
                <w:sz w:val="24"/>
                <w:szCs w:val="24"/>
              </w:rPr>
              <w:t>Marka Bilinirliği ve Pazar Payını</w:t>
            </w:r>
            <w:r w:rsidR="001F3D03">
              <w:rPr>
                <w:rFonts w:cstheme="minorHAnsi"/>
                <w:sz w:val="24"/>
                <w:szCs w:val="24"/>
              </w:rPr>
              <w:t xml:space="preserve"> Arttırma</w:t>
            </w:r>
            <w:r w:rsidR="00040C87">
              <w:rPr>
                <w:rFonts w:cstheme="minorHAnsi"/>
                <w:sz w:val="24"/>
                <w:szCs w:val="24"/>
              </w:rPr>
              <w:t xml:space="preserve"> Kategori Başkanı</w:t>
            </w:r>
          </w:p>
        </w:tc>
        <w:tc>
          <w:tcPr>
            <w:tcW w:w="2637" w:type="dxa"/>
          </w:tcPr>
          <w:p w14:paraId="1161D237" w14:textId="2B32E4AB" w:rsidR="00040C87" w:rsidRDefault="00040C87" w:rsidP="00040C87">
            <w:pPr>
              <w:pStyle w:val="Tabloerik"/>
              <w:cnfStyle w:val="000000000000" w:firstRow="0" w:lastRow="0" w:firstColumn="0" w:lastColumn="0" w:oddVBand="0" w:evenVBand="0" w:oddHBand="0" w:evenHBand="0" w:firstRowFirstColumn="0" w:firstRowLastColumn="0" w:lastRowFirstColumn="0" w:lastRowLastColumn="0"/>
            </w:pPr>
            <w:r w:rsidRPr="00053075">
              <w:rPr>
                <w:sz w:val="24"/>
                <w:szCs w:val="24"/>
              </w:rPr>
              <w:t>Takdir ve Ödüllendirme Süreci’ne aday gösterilen proje/öneri/çalışmanın</w:t>
            </w:r>
            <w:r>
              <w:rPr>
                <w:sz w:val="24"/>
                <w:szCs w:val="24"/>
              </w:rPr>
              <w:t xml:space="preserve"> dahil olduğu kategori sorularıyla </w:t>
            </w:r>
            <w:r>
              <w:rPr>
                <w:sz w:val="24"/>
                <w:szCs w:val="24"/>
              </w:rPr>
              <w:lastRenderedPageBreak/>
              <w:t>değerlendirildiği ve sorulara verilen cevaplara göre Komite4 puanının hesaplandığı adımdır.</w:t>
            </w:r>
          </w:p>
        </w:tc>
      </w:tr>
      <w:tr w:rsidR="00040C87" w14:paraId="5D975C31"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34BDD167" w14:textId="5DDB14B2" w:rsidR="00040C87" w:rsidRDefault="00040C87" w:rsidP="00040C87">
            <w:pPr>
              <w:pStyle w:val="Tabloerik"/>
            </w:pPr>
            <w:r w:rsidRPr="006C0F43">
              <w:rPr>
                <w:rFonts w:cstheme="minorHAnsi"/>
                <w:sz w:val="24"/>
                <w:szCs w:val="24"/>
              </w:rPr>
              <w:lastRenderedPageBreak/>
              <w:t>TÖS-</w:t>
            </w:r>
            <w:r>
              <w:rPr>
                <w:rFonts w:cstheme="minorHAnsi"/>
                <w:sz w:val="24"/>
                <w:szCs w:val="24"/>
              </w:rPr>
              <w:t>33</w:t>
            </w:r>
          </w:p>
        </w:tc>
        <w:tc>
          <w:tcPr>
            <w:tcW w:w="1676" w:type="dxa"/>
          </w:tcPr>
          <w:p w14:paraId="71171F07" w14:textId="2B46FF87"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sidRPr="004952C3">
              <w:rPr>
                <w:sz w:val="24"/>
                <w:szCs w:val="24"/>
              </w:rPr>
              <w:t xml:space="preserve">Komite Başkanı Değerlendirme </w:t>
            </w:r>
            <w:r w:rsidR="00273794">
              <w:rPr>
                <w:sz w:val="24"/>
                <w:szCs w:val="24"/>
              </w:rPr>
              <w:t>5</w:t>
            </w:r>
          </w:p>
        </w:tc>
        <w:tc>
          <w:tcPr>
            <w:tcW w:w="1221" w:type="dxa"/>
          </w:tcPr>
          <w:p w14:paraId="1F0E3BBE" w14:textId="029D96C8"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Pr>
                <w:sz w:val="24"/>
                <w:szCs w:val="24"/>
              </w:rPr>
              <w:t>Manuel Adım</w:t>
            </w:r>
          </w:p>
        </w:tc>
        <w:tc>
          <w:tcPr>
            <w:tcW w:w="2550" w:type="dxa"/>
          </w:tcPr>
          <w:p w14:paraId="0016A698" w14:textId="2A500802" w:rsidR="00040C87" w:rsidRDefault="00273794" w:rsidP="00040C87">
            <w:pPr>
              <w:pStyle w:val="Tabloerik"/>
              <w:cnfStyle w:val="000000100000" w:firstRow="0" w:lastRow="0" w:firstColumn="0" w:lastColumn="0" w:oddVBand="0" w:evenVBand="0" w:oddHBand="1" w:evenHBand="0" w:firstRowFirstColumn="0" w:firstRowLastColumn="0" w:lastRowFirstColumn="0" w:lastRowLastColumn="0"/>
            </w:pPr>
            <w:r>
              <w:rPr>
                <w:rFonts w:cstheme="minorHAnsi"/>
                <w:sz w:val="24"/>
                <w:szCs w:val="24"/>
              </w:rPr>
              <w:t>Me</w:t>
            </w:r>
            <w:r w:rsidR="00EF51D6">
              <w:rPr>
                <w:rFonts w:cstheme="minorHAnsi"/>
                <w:sz w:val="24"/>
                <w:szCs w:val="24"/>
              </w:rPr>
              <w:t>v</w:t>
            </w:r>
            <w:r>
              <w:rPr>
                <w:rFonts w:cstheme="minorHAnsi"/>
                <w:sz w:val="24"/>
                <w:szCs w:val="24"/>
              </w:rPr>
              <w:t>cut Müşteri/Satış</w:t>
            </w:r>
            <w:r w:rsidR="00040C87">
              <w:rPr>
                <w:rFonts w:cstheme="minorHAnsi"/>
                <w:sz w:val="24"/>
                <w:szCs w:val="24"/>
              </w:rPr>
              <w:t xml:space="preserve"> Kategori Başkanı</w:t>
            </w:r>
          </w:p>
        </w:tc>
        <w:tc>
          <w:tcPr>
            <w:tcW w:w="2637" w:type="dxa"/>
          </w:tcPr>
          <w:p w14:paraId="0001BC09" w14:textId="14FD7868" w:rsidR="00040C87" w:rsidRDefault="00040C87" w:rsidP="00040C87">
            <w:pPr>
              <w:pStyle w:val="Tabloerik"/>
              <w:cnfStyle w:val="000000100000" w:firstRow="0" w:lastRow="0" w:firstColumn="0" w:lastColumn="0" w:oddVBand="0" w:evenVBand="0" w:oddHBand="1" w:evenHBand="0" w:firstRowFirstColumn="0" w:firstRowLastColumn="0" w:lastRowFirstColumn="0" w:lastRowLastColumn="0"/>
            </w:pPr>
            <w:r w:rsidRPr="00053075">
              <w:rPr>
                <w:sz w:val="24"/>
                <w:szCs w:val="24"/>
              </w:rPr>
              <w:t>Takdir ve Ödüllendirme Süreci’ne aday gösterilen proje/öneri/çalışmanın</w:t>
            </w:r>
            <w:r>
              <w:rPr>
                <w:sz w:val="24"/>
                <w:szCs w:val="24"/>
              </w:rPr>
              <w:t xml:space="preserve"> dahil olduğu kategori sorularıyla değerlendirildiği ve sorulara verilen cevaplara göre Komite</w:t>
            </w:r>
            <w:r w:rsidR="000C6E47">
              <w:rPr>
                <w:sz w:val="24"/>
                <w:szCs w:val="24"/>
              </w:rPr>
              <w:t>5</w:t>
            </w:r>
            <w:r>
              <w:rPr>
                <w:sz w:val="24"/>
                <w:szCs w:val="24"/>
              </w:rPr>
              <w:t xml:space="preserve"> puanının hesaplandığı adımdır.</w:t>
            </w:r>
          </w:p>
        </w:tc>
      </w:tr>
      <w:tr w:rsidR="00040C87" w14:paraId="4467A68B"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51421090" w14:textId="120BF5E4" w:rsidR="00040C87" w:rsidRDefault="009C25AB" w:rsidP="00040C87">
            <w:pPr>
              <w:pStyle w:val="Tabloerik"/>
            </w:pPr>
            <w:r w:rsidRPr="006C0F43">
              <w:rPr>
                <w:rFonts w:cstheme="minorHAnsi"/>
                <w:sz w:val="24"/>
                <w:szCs w:val="24"/>
              </w:rPr>
              <w:t>TÖS-</w:t>
            </w:r>
            <w:r>
              <w:rPr>
                <w:rFonts w:cstheme="minorHAnsi"/>
                <w:sz w:val="24"/>
                <w:szCs w:val="24"/>
              </w:rPr>
              <w:t>34</w:t>
            </w:r>
          </w:p>
        </w:tc>
        <w:tc>
          <w:tcPr>
            <w:tcW w:w="1676" w:type="dxa"/>
          </w:tcPr>
          <w:p w14:paraId="6E82541A" w14:textId="6E5FDF06" w:rsidR="00040C87" w:rsidRPr="00F80C32" w:rsidRDefault="00F80C32" w:rsidP="00F80C32">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F80C32">
              <w:rPr>
                <w:sz w:val="24"/>
                <w:szCs w:val="24"/>
              </w:rPr>
              <w:t>Komite Puan Hesaplama Makrosu</w:t>
            </w:r>
          </w:p>
        </w:tc>
        <w:tc>
          <w:tcPr>
            <w:tcW w:w="1221" w:type="dxa"/>
          </w:tcPr>
          <w:p w14:paraId="18E169F3" w14:textId="6845B3E2" w:rsidR="00040C87" w:rsidRPr="006B4F79" w:rsidRDefault="006B4F79"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6B4F79">
              <w:rPr>
                <w:sz w:val="24"/>
                <w:szCs w:val="24"/>
              </w:rPr>
              <w:t>Makro</w:t>
            </w:r>
          </w:p>
        </w:tc>
        <w:tc>
          <w:tcPr>
            <w:tcW w:w="2550" w:type="dxa"/>
          </w:tcPr>
          <w:p w14:paraId="1AAA5689" w14:textId="235377FA" w:rsidR="00040C87" w:rsidRPr="006B4F79" w:rsidRDefault="006B4F79"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6B4F79">
              <w:rPr>
                <w:sz w:val="24"/>
                <w:szCs w:val="24"/>
              </w:rPr>
              <w:t>Sistem</w:t>
            </w:r>
          </w:p>
        </w:tc>
        <w:tc>
          <w:tcPr>
            <w:tcW w:w="2637" w:type="dxa"/>
          </w:tcPr>
          <w:p w14:paraId="13C695A5" w14:textId="7718629C" w:rsidR="00040C87" w:rsidRPr="00870901" w:rsidRDefault="00870901" w:rsidP="00EF51D6">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Kategori başkanlarının yaptıkları değerlendirme sonuçlarının ortalamasının </w:t>
            </w:r>
            <w:r w:rsidR="00905B91">
              <w:rPr>
                <w:sz w:val="24"/>
                <w:szCs w:val="24"/>
              </w:rPr>
              <w:t>hesaplanıp Toplam Puan tip alanına set edildiği</w:t>
            </w:r>
            <w:r w:rsidR="00342306">
              <w:rPr>
                <w:sz w:val="24"/>
                <w:szCs w:val="24"/>
              </w:rPr>
              <w:t xml:space="preserve"> ve </w:t>
            </w:r>
            <w:r w:rsidR="008B1EC5">
              <w:rPr>
                <w:sz w:val="24"/>
                <w:szCs w:val="24"/>
              </w:rPr>
              <w:t>toplam puana göre hakedilen ödülün belirlendiği</w:t>
            </w:r>
            <w:r w:rsidR="00905B91">
              <w:rPr>
                <w:sz w:val="24"/>
                <w:szCs w:val="24"/>
              </w:rPr>
              <w:t xml:space="preserve"> makro adımıdır.</w:t>
            </w:r>
          </w:p>
        </w:tc>
      </w:tr>
      <w:tr w:rsidR="00040C87" w14:paraId="1034720E" w14:textId="77777777" w:rsidTr="008B37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0F57926F" w14:textId="3B01FF5C" w:rsidR="00040C87" w:rsidRDefault="009C25AB" w:rsidP="00040C87">
            <w:pPr>
              <w:pStyle w:val="Tabloerik"/>
            </w:pPr>
            <w:r w:rsidRPr="006C0F43">
              <w:rPr>
                <w:rFonts w:cstheme="minorHAnsi"/>
                <w:sz w:val="24"/>
                <w:szCs w:val="24"/>
              </w:rPr>
              <w:t>TÖS-</w:t>
            </w:r>
            <w:r>
              <w:rPr>
                <w:rFonts w:cstheme="minorHAnsi"/>
                <w:sz w:val="24"/>
                <w:szCs w:val="24"/>
              </w:rPr>
              <w:t>35</w:t>
            </w:r>
          </w:p>
        </w:tc>
        <w:tc>
          <w:tcPr>
            <w:tcW w:w="1676" w:type="dxa"/>
          </w:tcPr>
          <w:p w14:paraId="2D99626D" w14:textId="242B1858" w:rsidR="00040C87" w:rsidRPr="00EF51D6" w:rsidRDefault="007E5272"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EF51D6">
              <w:rPr>
                <w:sz w:val="24"/>
                <w:szCs w:val="24"/>
              </w:rPr>
              <w:t>İK-Komite Değerlendirme</w:t>
            </w:r>
          </w:p>
        </w:tc>
        <w:tc>
          <w:tcPr>
            <w:tcW w:w="1221" w:type="dxa"/>
          </w:tcPr>
          <w:p w14:paraId="7061A89E" w14:textId="30C3B771" w:rsidR="00040C87" w:rsidRPr="00EF51D6" w:rsidRDefault="00EF51D6"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EF51D6">
              <w:rPr>
                <w:sz w:val="24"/>
                <w:szCs w:val="24"/>
              </w:rPr>
              <w:t>Manuel Adım</w:t>
            </w:r>
          </w:p>
        </w:tc>
        <w:tc>
          <w:tcPr>
            <w:tcW w:w="2550" w:type="dxa"/>
          </w:tcPr>
          <w:p w14:paraId="6D8E9800" w14:textId="2E72769A" w:rsidR="00040C87" w:rsidRPr="00EF51D6" w:rsidRDefault="00EF51D6"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İnsan Kaynakları</w:t>
            </w:r>
          </w:p>
        </w:tc>
        <w:tc>
          <w:tcPr>
            <w:tcW w:w="2637" w:type="dxa"/>
          </w:tcPr>
          <w:p w14:paraId="126A39B4" w14:textId="54D1E8DC" w:rsidR="00040C87" w:rsidRPr="00333E84" w:rsidRDefault="00770EDA" w:rsidP="00916DA9">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333E84">
              <w:rPr>
                <w:sz w:val="24"/>
                <w:szCs w:val="24"/>
              </w:rPr>
              <w:t>Bu adımda</w:t>
            </w:r>
            <w:r w:rsidR="00EA76E0" w:rsidRPr="00333E84">
              <w:rPr>
                <w:sz w:val="24"/>
                <w:szCs w:val="24"/>
              </w:rPr>
              <w:t xml:space="preserve"> komite üyelerinin ortak değerlendirmesine gö</w:t>
            </w:r>
            <w:r w:rsidR="00605AF3" w:rsidRPr="00333E84">
              <w:rPr>
                <w:sz w:val="24"/>
                <w:szCs w:val="24"/>
              </w:rPr>
              <w:t>re onay ver</w:t>
            </w:r>
            <w:r w:rsidR="00E079F7" w:rsidRPr="00333E84">
              <w:rPr>
                <w:sz w:val="24"/>
                <w:szCs w:val="24"/>
              </w:rPr>
              <w:t>ilip akış ilerletilebilir, akış sahibine revizeye gönder</w:t>
            </w:r>
            <w:r w:rsidR="00B43108" w:rsidRPr="00333E84">
              <w:rPr>
                <w:sz w:val="24"/>
                <w:szCs w:val="24"/>
              </w:rPr>
              <w:t>ile</w:t>
            </w:r>
            <w:r w:rsidR="00E079F7" w:rsidRPr="00333E84">
              <w:rPr>
                <w:sz w:val="24"/>
                <w:szCs w:val="24"/>
              </w:rPr>
              <w:t>bilir</w:t>
            </w:r>
            <w:r w:rsidR="00F27183" w:rsidRPr="00333E84">
              <w:rPr>
                <w:sz w:val="24"/>
                <w:szCs w:val="24"/>
              </w:rPr>
              <w:t xml:space="preserve"> ya da “Ödüllendirme</w:t>
            </w:r>
            <w:r w:rsidR="00550C7C" w:rsidRPr="00333E84">
              <w:rPr>
                <w:sz w:val="24"/>
                <w:szCs w:val="24"/>
              </w:rPr>
              <w:t>” kategorisinde yeterli puana ulaşamayan başvurular reddedilebilir.</w:t>
            </w:r>
          </w:p>
        </w:tc>
      </w:tr>
      <w:tr w:rsidR="00040C87" w14:paraId="40B6A6A7" w14:textId="77777777" w:rsidTr="008B37BD">
        <w:tc>
          <w:tcPr>
            <w:cnfStyle w:val="001000000000" w:firstRow="0" w:lastRow="0" w:firstColumn="1" w:lastColumn="0" w:oddVBand="0" w:evenVBand="0" w:oddHBand="0" w:evenHBand="0" w:firstRowFirstColumn="0" w:firstRowLastColumn="0" w:lastRowFirstColumn="0" w:lastRowLastColumn="0"/>
            <w:tcW w:w="1266" w:type="dxa"/>
          </w:tcPr>
          <w:p w14:paraId="6A4FF828" w14:textId="5365FA1E" w:rsidR="00040C87" w:rsidRDefault="009C25AB" w:rsidP="00040C87">
            <w:pPr>
              <w:pStyle w:val="Tabloerik"/>
            </w:pPr>
            <w:r w:rsidRPr="006C0F43">
              <w:rPr>
                <w:rFonts w:cstheme="minorHAnsi"/>
                <w:sz w:val="24"/>
                <w:szCs w:val="24"/>
              </w:rPr>
              <w:t>TÖS-</w:t>
            </w:r>
            <w:r>
              <w:rPr>
                <w:rFonts w:cstheme="minorHAnsi"/>
                <w:sz w:val="24"/>
                <w:szCs w:val="24"/>
              </w:rPr>
              <w:t>36</w:t>
            </w:r>
          </w:p>
        </w:tc>
        <w:tc>
          <w:tcPr>
            <w:tcW w:w="1676" w:type="dxa"/>
          </w:tcPr>
          <w:p w14:paraId="18F0135D" w14:textId="4F42E7C9" w:rsidR="00040C87" w:rsidRPr="009F592D" w:rsidRDefault="00916DA9"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9F592D">
              <w:rPr>
                <w:sz w:val="24"/>
                <w:szCs w:val="24"/>
              </w:rPr>
              <w:t>İK-Komite Karar</w:t>
            </w:r>
          </w:p>
        </w:tc>
        <w:tc>
          <w:tcPr>
            <w:tcW w:w="1221" w:type="dxa"/>
          </w:tcPr>
          <w:p w14:paraId="4D23A1CA" w14:textId="0D06560B" w:rsidR="00040C87" w:rsidRPr="009F592D" w:rsidRDefault="00AB7F9C"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9F592D">
              <w:rPr>
                <w:sz w:val="24"/>
                <w:szCs w:val="24"/>
              </w:rPr>
              <w:t>Karar</w:t>
            </w:r>
          </w:p>
        </w:tc>
        <w:tc>
          <w:tcPr>
            <w:tcW w:w="2550" w:type="dxa"/>
          </w:tcPr>
          <w:p w14:paraId="6B029567" w14:textId="5229C77E" w:rsidR="00040C87" w:rsidRPr="009F592D" w:rsidRDefault="00AB7F9C"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9F592D">
              <w:rPr>
                <w:sz w:val="24"/>
                <w:szCs w:val="24"/>
              </w:rPr>
              <w:t>Sistem</w:t>
            </w:r>
          </w:p>
        </w:tc>
        <w:tc>
          <w:tcPr>
            <w:tcW w:w="2637" w:type="dxa"/>
          </w:tcPr>
          <w:p w14:paraId="5D2A7425" w14:textId="6CB10DA2" w:rsidR="00040C87" w:rsidRPr="009F592D" w:rsidRDefault="001134A5"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9F592D">
              <w:rPr>
                <w:sz w:val="24"/>
                <w:szCs w:val="24"/>
              </w:rPr>
              <w:t>Karar=onay ve Satüsü=Ödüllendirme</w:t>
            </w:r>
            <w:r w:rsidR="003226CE" w:rsidRPr="009F592D">
              <w:rPr>
                <w:sz w:val="24"/>
                <w:szCs w:val="24"/>
              </w:rPr>
              <w:t xml:space="preserve"> </w:t>
            </w:r>
            <w:r w:rsidR="003226CE" w:rsidRPr="009F592D">
              <w:rPr>
                <w:sz w:val="24"/>
                <w:szCs w:val="24"/>
              </w:rPr>
              <w:lastRenderedPageBreak/>
              <w:t xml:space="preserve">ise TÖS-37; </w:t>
            </w:r>
            <w:r w:rsidR="00A81AE3" w:rsidRPr="009F592D">
              <w:rPr>
                <w:sz w:val="24"/>
                <w:szCs w:val="24"/>
              </w:rPr>
              <w:t>Karar=onay ve Satüsü=Takdir ise TÖS-41;</w:t>
            </w:r>
            <w:r w:rsidR="00672033" w:rsidRPr="009F592D">
              <w:rPr>
                <w:sz w:val="24"/>
                <w:szCs w:val="24"/>
              </w:rPr>
              <w:t xml:space="preserve"> Karar=revize ise TÖS-16</w:t>
            </w:r>
            <w:r w:rsidR="00270526" w:rsidRPr="009F592D">
              <w:rPr>
                <w:sz w:val="24"/>
                <w:szCs w:val="24"/>
              </w:rPr>
              <w:t xml:space="preserve"> diğer durumlarda ise TÖS-</w:t>
            </w:r>
            <w:r w:rsidR="00A82A4E" w:rsidRPr="009F592D">
              <w:rPr>
                <w:sz w:val="24"/>
                <w:szCs w:val="24"/>
              </w:rPr>
              <w:t>40 adımına ilerletilir.</w:t>
            </w:r>
          </w:p>
        </w:tc>
      </w:tr>
      <w:tr w:rsidR="00040C87" w14:paraId="54CF0733" w14:textId="77777777" w:rsidTr="009C25A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266" w:type="dxa"/>
          </w:tcPr>
          <w:p w14:paraId="775F2CD2" w14:textId="7B651D37" w:rsidR="00040C87" w:rsidRDefault="009C25AB" w:rsidP="00040C87">
            <w:pPr>
              <w:pStyle w:val="Tabloerik"/>
            </w:pPr>
            <w:r w:rsidRPr="006C0F43">
              <w:rPr>
                <w:rFonts w:cstheme="minorHAnsi"/>
                <w:sz w:val="24"/>
                <w:szCs w:val="24"/>
              </w:rPr>
              <w:lastRenderedPageBreak/>
              <w:t>TÖS-</w:t>
            </w:r>
            <w:r>
              <w:rPr>
                <w:rFonts w:cstheme="minorHAnsi"/>
                <w:sz w:val="24"/>
                <w:szCs w:val="24"/>
              </w:rPr>
              <w:t>37</w:t>
            </w:r>
          </w:p>
        </w:tc>
        <w:tc>
          <w:tcPr>
            <w:tcW w:w="1676" w:type="dxa"/>
          </w:tcPr>
          <w:p w14:paraId="1947722C" w14:textId="47E5C126" w:rsidR="00040C87" w:rsidRPr="009F592D" w:rsidRDefault="00A82A4E"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592D">
              <w:rPr>
                <w:sz w:val="24"/>
                <w:szCs w:val="24"/>
              </w:rPr>
              <w:t>Genel Müdür Onay</w:t>
            </w:r>
          </w:p>
        </w:tc>
        <w:tc>
          <w:tcPr>
            <w:tcW w:w="1221" w:type="dxa"/>
          </w:tcPr>
          <w:p w14:paraId="64F3BB74" w14:textId="5561D9F7" w:rsidR="00040C87" w:rsidRPr="009F592D" w:rsidRDefault="002D753E"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592D">
              <w:rPr>
                <w:sz w:val="24"/>
                <w:szCs w:val="24"/>
              </w:rPr>
              <w:t>Manuel Adım</w:t>
            </w:r>
          </w:p>
        </w:tc>
        <w:tc>
          <w:tcPr>
            <w:tcW w:w="2550" w:type="dxa"/>
          </w:tcPr>
          <w:p w14:paraId="756B3731" w14:textId="340C54F2" w:rsidR="00040C87" w:rsidRPr="009F592D" w:rsidRDefault="002D753E"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592D">
              <w:rPr>
                <w:sz w:val="24"/>
                <w:szCs w:val="24"/>
              </w:rPr>
              <w:t>Genel Müdür</w:t>
            </w:r>
          </w:p>
        </w:tc>
        <w:tc>
          <w:tcPr>
            <w:tcW w:w="2637" w:type="dxa"/>
          </w:tcPr>
          <w:p w14:paraId="2D313BC7" w14:textId="2ABED75C" w:rsidR="00040C87" w:rsidRPr="009F592D" w:rsidRDefault="0036321C" w:rsidP="004E2EAB">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9F592D">
              <w:rPr>
                <w:sz w:val="24"/>
                <w:szCs w:val="24"/>
              </w:rPr>
              <w:t>Bu adımda Genel Müdür yapılan değerlendirmeler sonucunda</w:t>
            </w:r>
            <w:r w:rsidR="009F592D" w:rsidRPr="009F592D">
              <w:rPr>
                <w:sz w:val="24"/>
                <w:szCs w:val="24"/>
              </w:rPr>
              <w:t xml:space="preserve"> belirlenen ödülü onaylayabilir</w:t>
            </w:r>
            <w:r w:rsidR="00E53C9C">
              <w:rPr>
                <w:sz w:val="24"/>
                <w:szCs w:val="24"/>
              </w:rPr>
              <w:t>,</w:t>
            </w:r>
            <w:r w:rsidR="009F592D" w:rsidRPr="009F592D">
              <w:rPr>
                <w:sz w:val="24"/>
                <w:szCs w:val="24"/>
              </w:rPr>
              <w:t xml:space="preserve"> hakedilen ödül üzerinde revize isteyebilir</w:t>
            </w:r>
            <w:r w:rsidR="00E53C9C">
              <w:rPr>
                <w:sz w:val="24"/>
                <w:szCs w:val="24"/>
              </w:rPr>
              <w:t xml:space="preserve"> ya da </w:t>
            </w:r>
            <w:r w:rsidR="00E243D2">
              <w:rPr>
                <w:sz w:val="24"/>
                <w:szCs w:val="24"/>
              </w:rPr>
              <w:t>başuruyu reddedebilir.</w:t>
            </w:r>
          </w:p>
        </w:tc>
      </w:tr>
      <w:tr w:rsidR="009C25AB" w14:paraId="49F3AEA7" w14:textId="77777777" w:rsidTr="009C25AB">
        <w:trPr>
          <w:trHeight w:val="58"/>
        </w:trPr>
        <w:tc>
          <w:tcPr>
            <w:cnfStyle w:val="001000000000" w:firstRow="0" w:lastRow="0" w:firstColumn="1" w:lastColumn="0" w:oddVBand="0" w:evenVBand="0" w:oddHBand="0" w:evenHBand="0" w:firstRowFirstColumn="0" w:firstRowLastColumn="0" w:lastRowFirstColumn="0" w:lastRowLastColumn="0"/>
            <w:tcW w:w="1266" w:type="dxa"/>
          </w:tcPr>
          <w:p w14:paraId="795E943C" w14:textId="2A938B7C" w:rsidR="009C25AB" w:rsidRDefault="009C25AB" w:rsidP="00040C87">
            <w:pPr>
              <w:pStyle w:val="Tabloerik"/>
            </w:pPr>
            <w:r w:rsidRPr="006C0F43">
              <w:rPr>
                <w:rFonts w:cstheme="minorHAnsi"/>
                <w:sz w:val="24"/>
                <w:szCs w:val="24"/>
              </w:rPr>
              <w:t>TÖS-</w:t>
            </w:r>
            <w:r>
              <w:rPr>
                <w:rFonts w:cstheme="minorHAnsi"/>
                <w:sz w:val="24"/>
                <w:szCs w:val="24"/>
              </w:rPr>
              <w:t>38</w:t>
            </w:r>
          </w:p>
        </w:tc>
        <w:tc>
          <w:tcPr>
            <w:tcW w:w="1676" w:type="dxa"/>
          </w:tcPr>
          <w:p w14:paraId="3C69AF45" w14:textId="7FB4FDBD" w:rsidR="009C25AB" w:rsidRPr="00BD621F" w:rsidRDefault="00A4115C"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BD621F">
              <w:rPr>
                <w:sz w:val="24"/>
                <w:szCs w:val="24"/>
              </w:rPr>
              <w:t>Genel Müdür Karar</w:t>
            </w:r>
          </w:p>
        </w:tc>
        <w:tc>
          <w:tcPr>
            <w:tcW w:w="1221" w:type="dxa"/>
          </w:tcPr>
          <w:p w14:paraId="3D75AC14" w14:textId="35098B88" w:rsidR="009C25AB" w:rsidRPr="00BD621F" w:rsidRDefault="00A4115C"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BD621F">
              <w:rPr>
                <w:sz w:val="24"/>
                <w:szCs w:val="24"/>
              </w:rPr>
              <w:t>Karar</w:t>
            </w:r>
          </w:p>
        </w:tc>
        <w:tc>
          <w:tcPr>
            <w:tcW w:w="2550" w:type="dxa"/>
          </w:tcPr>
          <w:p w14:paraId="66575614" w14:textId="0DE09979" w:rsidR="009C25AB" w:rsidRPr="00BD621F" w:rsidRDefault="00A4115C"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BD621F">
              <w:rPr>
                <w:sz w:val="24"/>
                <w:szCs w:val="24"/>
              </w:rPr>
              <w:t>Sistem</w:t>
            </w:r>
          </w:p>
        </w:tc>
        <w:tc>
          <w:tcPr>
            <w:tcW w:w="2637" w:type="dxa"/>
          </w:tcPr>
          <w:p w14:paraId="3F8E1CCD" w14:textId="4E1247A4" w:rsidR="009C25AB" w:rsidRPr="00461341" w:rsidRDefault="00AA6693" w:rsidP="004E2EAB">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461341">
              <w:rPr>
                <w:sz w:val="24"/>
                <w:szCs w:val="24"/>
              </w:rPr>
              <w:t>Karar=onay ise TÖS-</w:t>
            </w:r>
            <w:r w:rsidR="00A54B63" w:rsidRPr="00461341">
              <w:rPr>
                <w:sz w:val="24"/>
                <w:szCs w:val="24"/>
              </w:rPr>
              <w:t>39; Karar=ik revize ise TÖS-</w:t>
            </w:r>
            <w:r w:rsidR="00AE6215" w:rsidRPr="00461341">
              <w:rPr>
                <w:sz w:val="24"/>
                <w:szCs w:val="24"/>
              </w:rPr>
              <w:t>35 diğer durumlarda ise TÖS-43 adımına ilerletili</w:t>
            </w:r>
            <w:r w:rsidR="00461341" w:rsidRPr="00461341">
              <w:rPr>
                <w:sz w:val="24"/>
                <w:szCs w:val="24"/>
              </w:rPr>
              <w:t>r.</w:t>
            </w:r>
          </w:p>
        </w:tc>
      </w:tr>
      <w:tr w:rsidR="009C25AB" w14:paraId="6DACA19A" w14:textId="77777777" w:rsidTr="009C25A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266" w:type="dxa"/>
          </w:tcPr>
          <w:p w14:paraId="12E0BDC8" w14:textId="611E5C26" w:rsidR="009C25AB" w:rsidRDefault="009C25AB" w:rsidP="00040C87">
            <w:pPr>
              <w:pStyle w:val="Tabloerik"/>
            </w:pPr>
            <w:r w:rsidRPr="006C0F43">
              <w:rPr>
                <w:rFonts w:cstheme="minorHAnsi"/>
                <w:sz w:val="24"/>
                <w:szCs w:val="24"/>
              </w:rPr>
              <w:t>TÖS-</w:t>
            </w:r>
            <w:r>
              <w:rPr>
                <w:rFonts w:cstheme="minorHAnsi"/>
                <w:sz w:val="24"/>
                <w:szCs w:val="24"/>
              </w:rPr>
              <w:t>39</w:t>
            </w:r>
          </w:p>
        </w:tc>
        <w:tc>
          <w:tcPr>
            <w:tcW w:w="1676" w:type="dxa"/>
          </w:tcPr>
          <w:p w14:paraId="52DD4D0A" w14:textId="6AA29BAF" w:rsidR="009C25AB" w:rsidRPr="00461341" w:rsidRDefault="00461341"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461341">
              <w:rPr>
                <w:sz w:val="24"/>
                <w:szCs w:val="24"/>
              </w:rPr>
              <w:t>Finans Onay</w:t>
            </w:r>
          </w:p>
        </w:tc>
        <w:tc>
          <w:tcPr>
            <w:tcW w:w="1221" w:type="dxa"/>
          </w:tcPr>
          <w:p w14:paraId="0EE158FE" w14:textId="5748A952" w:rsidR="009C25AB" w:rsidRPr="004E2EAB" w:rsidRDefault="00DE5146"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4E2EAB">
              <w:rPr>
                <w:sz w:val="24"/>
                <w:szCs w:val="24"/>
              </w:rPr>
              <w:t>Manuel Adım</w:t>
            </w:r>
          </w:p>
        </w:tc>
        <w:tc>
          <w:tcPr>
            <w:tcW w:w="2550" w:type="dxa"/>
          </w:tcPr>
          <w:p w14:paraId="761FD260" w14:textId="1A9CCBF5" w:rsidR="009C25AB" w:rsidRPr="004E2EAB" w:rsidRDefault="009035B2" w:rsidP="00040C8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4E2EAB">
              <w:rPr>
                <w:sz w:val="24"/>
                <w:szCs w:val="24"/>
              </w:rPr>
              <w:t>Finans ve Satınalma Sorumlusu</w:t>
            </w:r>
          </w:p>
        </w:tc>
        <w:tc>
          <w:tcPr>
            <w:tcW w:w="2637" w:type="dxa"/>
          </w:tcPr>
          <w:p w14:paraId="3DD69F5E" w14:textId="038E8777" w:rsidR="009C25AB" w:rsidRPr="004E2EAB" w:rsidRDefault="00AB0A04" w:rsidP="004E2EAB">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4E2EAB">
              <w:rPr>
                <w:sz w:val="24"/>
                <w:szCs w:val="24"/>
              </w:rPr>
              <w:t>Finans ve Satınalma Sorumlusu tarafından</w:t>
            </w:r>
            <w:r w:rsidR="004E01E8" w:rsidRPr="004E2EAB">
              <w:rPr>
                <w:sz w:val="24"/>
                <w:szCs w:val="24"/>
              </w:rPr>
              <w:t xml:space="preserve"> hakedilen ödül miktarının</w:t>
            </w:r>
            <w:r w:rsidR="004E2EAB" w:rsidRPr="004E2EAB">
              <w:rPr>
                <w:sz w:val="24"/>
                <w:szCs w:val="24"/>
              </w:rPr>
              <w:t xml:space="preserve"> teslim tarihinin planlamasının yapıldığı adımdır.</w:t>
            </w:r>
          </w:p>
        </w:tc>
      </w:tr>
      <w:tr w:rsidR="009C25AB" w14:paraId="5684A9D9" w14:textId="77777777" w:rsidTr="009C25AB">
        <w:trPr>
          <w:trHeight w:val="58"/>
        </w:trPr>
        <w:tc>
          <w:tcPr>
            <w:cnfStyle w:val="001000000000" w:firstRow="0" w:lastRow="0" w:firstColumn="1" w:lastColumn="0" w:oddVBand="0" w:evenVBand="0" w:oddHBand="0" w:evenHBand="0" w:firstRowFirstColumn="0" w:firstRowLastColumn="0" w:lastRowFirstColumn="0" w:lastRowLastColumn="0"/>
            <w:tcW w:w="1266" w:type="dxa"/>
          </w:tcPr>
          <w:p w14:paraId="2B8F71A4" w14:textId="37A495A8" w:rsidR="009C25AB" w:rsidRDefault="009C25AB" w:rsidP="00040C87">
            <w:pPr>
              <w:pStyle w:val="Tabloerik"/>
            </w:pPr>
            <w:r w:rsidRPr="006C0F43">
              <w:rPr>
                <w:rFonts w:cstheme="minorHAnsi"/>
                <w:sz w:val="24"/>
                <w:szCs w:val="24"/>
              </w:rPr>
              <w:t>TÖS-</w:t>
            </w:r>
            <w:r>
              <w:rPr>
                <w:rFonts w:cstheme="minorHAnsi"/>
                <w:sz w:val="24"/>
                <w:szCs w:val="24"/>
              </w:rPr>
              <w:t>40</w:t>
            </w:r>
          </w:p>
        </w:tc>
        <w:tc>
          <w:tcPr>
            <w:tcW w:w="1676" w:type="dxa"/>
          </w:tcPr>
          <w:p w14:paraId="39075F38" w14:textId="2FDEEAD8" w:rsidR="009C25AB" w:rsidRPr="00EC2AC7" w:rsidRDefault="00EC2AC7"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EC2AC7">
              <w:rPr>
                <w:sz w:val="24"/>
                <w:szCs w:val="24"/>
              </w:rPr>
              <w:t>Teşekkür E-Posta</w:t>
            </w:r>
          </w:p>
        </w:tc>
        <w:tc>
          <w:tcPr>
            <w:tcW w:w="1221" w:type="dxa"/>
          </w:tcPr>
          <w:p w14:paraId="6ADCBB7C" w14:textId="4995B691" w:rsidR="009C25AB" w:rsidRPr="00C51849" w:rsidRDefault="00EC2AC7"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C51849">
              <w:rPr>
                <w:sz w:val="24"/>
                <w:szCs w:val="24"/>
              </w:rPr>
              <w:t>E-Posta</w:t>
            </w:r>
          </w:p>
        </w:tc>
        <w:tc>
          <w:tcPr>
            <w:tcW w:w="2550" w:type="dxa"/>
          </w:tcPr>
          <w:p w14:paraId="31118393" w14:textId="443F835E" w:rsidR="009C25AB" w:rsidRPr="00C51849" w:rsidRDefault="00EC2AC7" w:rsidP="00040C8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C51849">
              <w:rPr>
                <w:sz w:val="24"/>
                <w:szCs w:val="24"/>
              </w:rPr>
              <w:t>Sistem</w:t>
            </w:r>
          </w:p>
        </w:tc>
        <w:tc>
          <w:tcPr>
            <w:tcW w:w="2637" w:type="dxa"/>
          </w:tcPr>
          <w:p w14:paraId="07F17E3D" w14:textId="3155A3DA" w:rsidR="009C25AB" w:rsidRPr="00C51849" w:rsidRDefault="00295DC7" w:rsidP="00C51849">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C51849">
              <w:rPr>
                <w:sz w:val="24"/>
                <w:szCs w:val="24"/>
              </w:rPr>
              <w:t>Ödüllendirme kategorisinde yeterli</w:t>
            </w:r>
            <w:r w:rsidR="00F57386" w:rsidRPr="00C51849">
              <w:rPr>
                <w:sz w:val="24"/>
                <w:szCs w:val="24"/>
              </w:rPr>
              <w:t xml:space="preserve"> puana ulaşamayan proje/öneri/çalışma için</w:t>
            </w:r>
            <w:r w:rsidR="00CA2B43" w:rsidRPr="00C51849">
              <w:rPr>
                <w:sz w:val="24"/>
                <w:szCs w:val="24"/>
              </w:rPr>
              <w:t xml:space="preserve"> aday gösteren ya da göster</w:t>
            </w:r>
            <w:r w:rsidR="004D2C2B" w:rsidRPr="00C51849">
              <w:rPr>
                <w:sz w:val="24"/>
                <w:szCs w:val="24"/>
              </w:rPr>
              <w:t>ilen kişiye atılan teşekkür mailidir.</w:t>
            </w:r>
          </w:p>
        </w:tc>
      </w:tr>
      <w:tr w:rsidR="009B5BF7" w14:paraId="3CE80BA0" w14:textId="77777777" w:rsidTr="009C25A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266" w:type="dxa"/>
          </w:tcPr>
          <w:p w14:paraId="06C03658" w14:textId="2C07F369" w:rsidR="009B5BF7" w:rsidRDefault="009B5BF7" w:rsidP="009B5BF7">
            <w:pPr>
              <w:pStyle w:val="Tabloerik"/>
            </w:pPr>
            <w:r w:rsidRPr="006C0F43">
              <w:rPr>
                <w:rFonts w:cstheme="minorHAnsi"/>
                <w:sz w:val="24"/>
                <w:szCs w:val="24"/>
              </w:rPr>
              <w:t>TÖS-</w:t>
            </w:r>
            <w:r>
              <w:rPr>
                <w:rFonts w:cstheme="minorHAnsi"/>
                <w:sz w:val="24"/>
                <w:szCs w:val="24"/>
              </w:rPr>
              <w:t>41</w:t>
            </w:r>
          </w:p>
        </w:tc>
        <w:tc>
          <w:tcPr>
            <w:tcW w:w="1676" w:type="dxa"/>
          </w:tcPr>
          <w:p w14:paraId="16F1833F" w14:textId="386B699C" w:rsidR="009B5BF7" w:rsidRPr="009F7CE8" w:rsidRDefault="009B5BF7"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7CE8">
              <w:rPr>
                <w:sz w:val="24"/>
                <w:szCs w:val="24"/>
              </w:rPr>
              <w:t>Takdir E-Posta</w:t>
            </w:r>
          </w:p>
        </w:tc>
        <w:tc>
          <w:tcPr>
            <w:tcW w:w="1221" w:type="dxa"/>
          </w:tcPr>
          <w:p w14:paraId="4A44C0FB" w14:textId="511B364B" w:rsidR="009B5BF7" w:rsidRPr="009F7CE8" w:rsidRDefault="009B5BF7"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7CE8">
              <w:rPr>
                <w:sz w:val="24"/>
                <w:szCs w:val="24"/>
              </w:rPr>
              <w:t>E-Posta</w:t>
            </w:r>
          </w:p>
        </w:tc>
        <w:tc>
          <w:tcPr>
            <w:tcW w:w="2550" w:type="dxa"/>
          </w:tcPr>
          <w:p w14:paraId="4AAC46C2" w14:textId="1BFEB46A" w:rsidR="009B5BF7" w:rsidRPr="009F7CE8" w:rsidRDefault="009B5BF7"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9F7CE8">
              <w:rPr>
                <w:sz w:val="24"/>
                <w:szCs w:val="24"/>
              </w:rPr>
              <w:t>Sistem</w:t>
            </w:r>
          </w:p>
        </w:tc>
        <w:tc>
          <w:tcPr>
            <w:tcW w:w="2637" w:type="dxa"/>
          </w:tcPr>
          <w:p w14:paraId="4E2357B1" w14:textId="4780132F" w:rsidR="009B5BF7" w:rsidRPr="009B5C1F" w:rsidRDefault="00902522" w:rsidP="009B5C1F">
            <w:pPr>
              <w:pStyle w:val="Tabloerik"/>
              <w:jc w:val="both"/>
              <w:cnfStyle w:val="000000100000" w:firstRow="0" w:lastRow="0" w:firstColumn="0" w:lastColumn="0" w:oddVBand="0" w:evenVBand="0" w:oddHBand="1" w:evenHBand="0" w:firstRowFirstColumn="0" w:firstRowLastColumn="0" w:lastRowFirstColumn="0" w:lastRowLastColumn="0"/>
              <w:rPr>
                <w:sz w:val="24"/>
                <w:szCs w:val="24"/>
              </w:rPr>
            </w:pPr>
            <w:r w:rsidRPr="009B5C1F">
              <w:rPr>
                <w:sz w:val="24"/>
                <w:szCs w:val="24"/>
              </w:rPr>
              <w:t>Komite değerlendirmesi sonucunda çalışmasından veya herhangi bir başarısından dolayı takdir</w:t>
            </w:r>
            <w:r w:rsidR="009B5C1F" w:rsidRPr="009B5C1F">
              <w:rPr>
                <w:sz w:val="24"/>
                <w:szCs w:val="24"/>
              </w:rPr>
              <w:t xml:space="preserve"> kazanan çalışana atılan</w:t>
            </w:r>
            <w:r w:rsidR="009B5C1F">
              <w:rPr>
                <w:sz w:val="24"/>
                <w:szCs w:val="24"/>
              </w:rPr>
              <w:t xml:space="preserve"> takdir</w:t>
            </w:r>
            <w:r w:rsidR="009B5C1F" w:rsidRPr="009B5C1F">
              <w:rPr>
                <w:sz w:val="24"/>
                <w:szCs w:val="24"/>
              </w:rPr>
              <w:t xml:space="preserve"> mail</w:t>
            </w:r>
            <w:r w:rsidR="009B5C1F">
              <w:rPr>
                <w:sz w:val="24"/>
                <w:szCs w:val="24"/>
              </w:rPr>
              <w:t>i</w:t>
            </w:r>
            <w:r w:rsidR="009B5C1F" w:rsidRPr="009B5C1F">
              <w:rPr>
                <w:sz w:val="24"/>
                <w:szCs w:val="24"/>
              </w:rPr>
              <w:t>dir.</w:t>
            </w:r>
          </w:p>
        </w:tc>
      </w:tr>
      <w:tr w:rsidR="009B5BF7" w14:paraId="4A646D5A" w14:textId="77777777" w:rsidTr="009C25AB">
        <w:trPr>
          <w:trHeight w:val="58"/>
        </w:trPr>
        <w:tc>
          <w:tcPr>
            <w:cnfStyle w:val="001000000000" w:firstRow="0" w:lastRow="0" w:firstColumn="1" w:lastColumn="0" w:oddVBand="0" w:evenVBand="0" w:oddHBand="0" w:evenHBand="0" w:firstRowFirstColumn="0" w:firstRowLastColumn="0" w:lastRowFirstColumn="0" w:lastRowLastColumn="0"/>
            <w:tcW w:w="1266" w:type="dxa"/>
          </w:tcPr>
          <w:p w14:paraId="0A10F0BF" w14:textId="75D1CB9B" w:rsidR="009B5BF7" w:rsidRPr="00294CC0" w:rsidRDefault="009B5BF7" w:rsidP="009B5BF7">
            <w:pPr>
              <w:pStyle w:val="Tabloerik"/>
              <w:rPr>
                <w:sz w:val="24"/>
                <w:szCs w:val="24"/>
              </w:rPr>
            </w:pPr>
            <w:r w:rsidRPr="00294CC0">
              <w:rPr>
                <w:rFonts w:cstheme="minorHAnsi"/>
                <w:sz w:val="24"/>
                <w:szCs w:val="24"/>
              </w:rPr>
              <w:lastRenderedPageBreak/>
              <w:t>TÖS-42</w:t>
            </w:r>
          </w:p>
        </w:tc>
        <w:tc>
          <w:tcPr>
            <w:tcW w:w="1676" w:type="dxa"/>
          </w:tcPr>
          <w:p w14:paraId="46F07E71" w14:textId="165249ED" w:rsidR="009B5BF7" w:rsidRPr="00294CC0" w:rsidRDefault="00CD70BF" w:rsidP="009B5BF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Ödüllendirme Bilgi E-Posta</w:t>
            </w:r>
          </w:p>
        </w:tc>
        <w:tc>
          <w:tcPr>
            <w:tcW w:w="1221" w:type="dxa"/>
          </w:tcPr>
          <w:p w14:paraId="132F9197" w14:textId="4F863140" w:rsidR="009B5BF7" w:rsidRPr="00294CC0" w:rsidRDefault="009B5BF7" w:rsidP="009B5BF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E-Posta</w:t>
            </w:r>
          </w:p>
        </w:tc>
        <w:tc>
          <w:tcPr>
            <w:tcW w:w="2550" w:type="dxa"/>
          </w:tcPr>
          <w:p w14:paraId="22F10DD9" w14:textId="6A1C39E4" w:rsidR="009B5BF7" w:rsidRPr="00294CC0" w:rsidRDefault="009B5BF7" w:rsidP="009B5BF7">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Sistem</w:t>
            </w:r>
          </w:p>
        </w:tc>
        <w:tc>
          <w:tcPr>
            <w:tcW w:w="2637" w:type="dxa"/>
          </w:tcPr>
          <w:p w14:paraId="14ACF5F5" w14:textId="63E83B19" w:rsidR="009B5BF7" w:rsidRPr="00294CC0" w:rsidRDefault="00623561" w:rsidP="004751A4">
            <w:pPr>
              <w:pStyle w:val="Tabloerik"/>
              <w:jc w:val="both"/>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Bir proje, öneri veya çalışmasından dolayı ödüllendirilm</w:t>
            </w:r>
            <w:r w:rsidR="004751A4" w:rsidRPr="00294CC0">
              <w:rPr>
                <w:sz w:val="24"/>
                <w:szCs w:val="24"/>
              </w:rPr>
              <w:t>esine</w:t>
            </w:r>
            <w:r w:rsidR="003F7D68" w:rsidRPr="00294CC0">
              <w:rPr>
                <w:sz w:val="24"/>
                <w:szCs w:val="24"/>
              </w:rPr>
              <w:t xml:space="preserve"> karar verilen çalışana atılan bilgilendirilme maili</w:t>
            </w:r>
            <w:r w:rsidR="004751A4" w:rsidRPr="00294CC0">
              <w:rPr>
                <w:sz w:val="24"/>
                <w:szCs w:val="24"/>
              </w:rPr>
              <w:t>dir.</w:t>
            </w:r>
          </w:p>
        </w:tc>
      </w:tr>
      <w:tr w:rsidR="009B5BF7" w14:paraId="3C69FE0F" w14:textId="77777777" w:rsidTr="009C25A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266" w:type="dxa"/>
          </w:tcPr>
          <w:p w14:paraId="66E33B1E" w14:textId="0E8DCCD1" w:rsidR="009B5BF7" w:rsidRPr="00294CC0" w:rsidRDefault="009B5BF7" w:rsidP="009B5BF7">
            <w:pPr>
              <w:pStyle w:val="Tabloerik"/>
              <w:rPr>
                <w:sz w:val="24"/>
                <w:szCs w:val="24"/>
              </w:rPr>
            </w:pPr>
            <w:r w:rsidRPr="00294CC0">
              <w:rPr>
                <w:rFonts w:cstheme="minorHAnsi"/>
                <w:sz w:val="24"/>
                <w:szCs w:val="24"/>
              </w:rPr>
              <w:t>TÖS-43</w:t>
            </w:r>
          </w:p>
        </w:tc>
        <w:tc>
          <w:tcPr>
            <w:tcW w:w="1676" w:type="dxa"/>
          </w:tcPr>
          <w:p w14:paraId="365FD693" w14:textId="50873A05" w:rsidR="009B5BF7" w:rsidRPr="00294CC0" w:rsidRDefault="00284594"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Genel Müdür Ret E-Posta</w:t>
            </w:r>
          </w:p>
        </w:tc>
        <w:tc>
          <w:tcPr>
            <w:tcW w:w="1221" w:type="dxa"/>
          </w:tcPr>
          <w:p w14:paraId="15B795BA" w14:textId="57E5D145" w:rsidR="009B5BF7" w:rsidRPr="00294CC0" w:rsidRDefault="009B5BF7"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E-Posta</w:t>
            </w:r>
          </w:p>
        </w:tc>
        <w:tc>
          <w:tcPr>
            <w:tcW w:w="2550" w:type="dxa"/>
          </w:tcPr>
          <w:p w14:paraId="3EF7CF9F" w14:textId="269A1E0F" w:rsidR="009B5BF7" w:rsidRPr="00294CC0" w:rsidRDefault="009B5BF7"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Sistem</w:t>
            </w:r>
          </w:p>
        </w:tc>
        <w:tc>
          <w:tcPr>
            <w:tcW w:w="2637" w:type="dxa"/>
          </w:tcPr>
          <w:p w14:paraId="43E4D270" w14:textId="1A2AD763" w:rsidR="009B5BF7" w:rsidRPr="00294CC0" w:rsidRDefault="005536CB" w:rsidP="009B5BF7">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Takdir ve Ödüllendirme Süreci’nde başvurusu Genel Müdür tarafından</w:t>
            </w:r>
            <w:r w:rsidR="00741C31" w:rsidRPr="00294CC0">
              <w:rPr>
                <w:sz w:val="24"/>
                <w:szCs w:val="24"/>
              </w:rPr>
              <w:t xml:space="preserve"> </w:t>
            </w:r>
            <w:proofErr w:type="gramStart"/>
            <w:r w:rsidR="00741C31" w:rsidRPr="00294CC0">
              <w:rPr>
                <w:sz w:val="24"/>
                <w:szCs w:val="24"/>
              </w:rPr>
              <w:t>red edilen</w:t>
            </w:r>
            <w:proofErr w:type="gramEnd"/>
            <w:r w:rsidR="00741C31" w:rsidRPr="00294CC0">
              <w:rPr>
                <w:sz w:val="24"/>
                <w:szCs w:val="24"/>
              </w:rPr>
              <w:t xml:space="preserve"> </w:t>
            </w:r>
            <w:r w:rsidR="007C5288" w:rsidRPr="00294CC0">
              <w:rPr>
                <w:sz w:val="24"/>
                <w:szCs w:val="24"/>
              </w:rPr>
              <w:t>adaya atılan bilgilendirme mailidir.</w:t>
            </w:r>
          </w:p>
        </w:tc>
      </w:tr>
      <w:tr w:rsidR="00010EE4" w14:paraId="093AD5FF" w14:textId="77777777" w:rsidTr="009C25AB">
        <w:trPr>
          <w:trHeight w:val="58"/>
        </w:trPr>
        <w:tc>
          <w:tcPr>
            <w:cnfStyle w:val="001000000000" w:firstRow="0" w:lastRow="0" w:firstColumn="1" w:lastColumn="0" w:oddVBand="0" w:evenVBand="0" w:oddHBand="0" w:evenHBand="0" w:firstRowFirstColumn="0" w:firstRowLastColumn="0" w:lastRowFirstColumn="0" w:lastRowLastColumn="0"/>
            <w:tcW w:w="1266" w:type="dxa"/>
          </w:tcPr>
          <w:p w14:paraId="19737593" w14:textId="3CC57CE4" w:rsidR="00010EE4" w:rsidRPr="00294CC0" w:rsidRDefault="00010EE4" w:rsidP="00010EE4">
            <w:pPr>
              <w:pStyle w:val="Tabloerik"/>
              <w:rPr>
                <w:sz w:val="24"/>
                <w:szCs w:val="24"/>
              </w:rPr>
            </w:pPr>
            <w:r w:rsidRPr="00294CC0">
              <w:rPr>
                <w:rFonts w:cstheme="minorHAnsi"/>
                <w:sz w:val="24"/>
                <w:szCs w:val="24"/>
              </w:rPr>
              <w:t>TÖS-44</w:t>
            </w:r>
          </w:p>
        </w:tc>
        <w:tc>
          <w:tcPr>
            <w:tcW w:w="1676" w:type="dxa"/>
          </w:tcPr>
          <w:p w14:paraId="7D724D7C" w14:textId="031BF703" w:rsidR="00010EE4" w:rsidRPr="00294CC0" w:rsidRDefault="00010EE4"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İnsan Kaynakları Son Kontrol</w:t>
            </w:r>
          </w:p>
        </w:tc>
        <w:tc>
          <w:tcPr>
            <w:tcW w:w="1221" w:type="dxa"/>
          </w:tcPr>
          <w:p w14:paraId="25137A05" w14:textId="1FC63232" w:rsidR="00010EE4" w:rsidRPr="00294CC0" w:rsidRDefault="00010EE4"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Manuel Adım</w:t>
            </w:r>
          </w:p>
        </w:tc>
        <w:tc>
          <w:tcPr>
            <w:tcW w:w="2550" w:type="dxa"/>
          </w:tcPr>
          <w:p w14:paraId="773CE1E9" w14:textId="0D1C2BFF" w:rsidR="00010EE4" w:rsidRPr="00294CC0" w:rsidRDefault="00010EE4"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İnsan Kaynakları</w:t>
            </w:r>
          </w:p>
        </w:tc>
        <w:tc>
          <w:tcPr>
            <w:tcW w:w="2637" w:type="dxa"/>
          </w:tcPr>
          <w:p w14:paraId="75B3AE83" w14:textId="0DFD2ABB" w:rsidR="00010EE4" w:rsidRPr="00294CC0" w:rsidRDefault="00AE4650"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294CC0">
              <w:rPr>
                <w:sz w:val="24"/>
                <w:szCs w:val="24"/>
              </w:rPr>
              <w:t>Takdir ve Ödüllendirme Süreci’nde ödüllendirilmeye hak kazanan</w:t>
            </w:r>
            <w:r w:rsidR="005F0D42" w:rsidRPr="00294CC0">
              <w:rPr>
                <w:sz w:val="24"/>
                <w:szCs w:val="24"/>
              </w:rPr>
              <w:t xml:space="preserve"> çalışana ödülü teslim edildikten sonra bu adımda</w:t>
            </w:r>
            <w:r w:rsidR="00A028A3" w:rsidRPr="00294CC0">
              <w:rPr>
                <w:sz w:val="24"/>
                <w:szCs w:val="24"/>
              </w:rPr>
              <w:t xml:space="preserve"> “Teslim Edildi”</w:t>
            </w:r>
            <w:r w:rsidR="009933B9" w:rsidRPr="00294CC0">
              <w:rPr>
                <w:sz w:val="24"/>
                <w:szCs w:val="24"/>
              </w:rPr>
              <w:t xml:space="preserve"> butonuna tıklanarak akış ilerletilir.</w:t>
            </w:r>
          </w:p>
        </w:tc>
      </w:tr>
      <w:tr w:rsidR="00010EE4" w14:paraId="0453EC1C" w14:textId="77777777" w:rsidTr="009C25A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266" w:type="dxa"/>
          </w:tcPr>
          <w:p w14:paraId="00D24A46" w14:textId="4252F160" w:rsidR="00010EE4" w:rsidRPr="00294CC0" w:rsidRDefault="00010EE4" w:rsidP="00010EE4">
            <w:pPr>
              <w:pStyle w:val="Tabloerik"/>
              <w:rPr>
                <w:sz w:val="24"/>
                <w:szCs w:val="24"/>
              </w:rPr>
            </w:pPr>
            <w:r w:rsidRPr="00294CC0">
              <w:rPr>
                <w:rFonts w:cstheme="minorHAnsi"/>
                <w:sz w:val="24"/>
                <w:szCs w:val="24"/>
              </w:rPr>
              <w:t>TÖS-45</w:t>
            </w:r>
          </w:p>
        </w:tc>
        <w:tc>
          <w:tcPr>
            <w:tcW w:w="1676" w:type="dxa"/>
          </w:tcPr>
          <w:p w14:paraId="1E78100F" w14:textId="559E52D0" w:rsidR="00010EE4" w:rsidRPr="00294CC0" w:rsidRDefault="009933B9" w:rsidP="00010EE4">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Yönetici Ret E-Posta</w:t>
            </w:r>
          </w:p>
        </w:tc>
        <w:tc>
          <w:tcPr>
            <w:tcW w:w="1221" w:type="dxa"/>
          </w:tcPr>
          <w:p w14:paraId="7F0CE4DD" w14:textId="3EAA612D" w:rsidR="00010EE4" w:rsidRPr="00294CC0" w:rsidRDefault="00010EE4" w:rsidP="00010EE4">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E-Posta</w:t>
            </w:r>
          </w:p>
        </w:tc>
        <w:tc>
          <w:tcPr>
            <w:tcW w:w="2550" w:type="dxa"/>
          </w:tcPr>
          <w:p w14:paraId="2CB500B0" w14:textId="295ED736" w:rsidR="00010EE4" w:rsidRPr="00294CC0" w:rsidRDefault="00010EE4" w:rsidP="00010EE4">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Sistem</w:t>
            </w:r>
          </w:p>
        </w:tc>
        <w:tc>
          <w:tcPr>
            <w:tcW w:w="2637" w:type="dxa"/>
          </w:tcPr>
          <w:p w14:paraId="36E82EB0" w14:textId="5AE0FF36" w:rsidR="00010EE4" w:rsidRPr="00294CC0" w:rsidRDefault="00E345E9" w:rsidP="00010EE4">
            <w:pPr>
              <w:pStyle w:val="Tabloerik"/>
              <w:cnfStyle w:val="000000100000" w:firstRow="0" w:lastRow="0" w:firstColumn="0" w:lastColumn="0" w:oddVBand="0" w:evenVBand="0" w:oddHBand="1" w:evenHBand="0" w:firstRowFirstColumn="0" w:firstRowLastColumn="0" w:lastRowFirstColumn="0" w:lastRowLastColumn="0"/>
              <w:rPr>
                <w:sz w:val="24"/>
                <w:szCs w:val="24"/>
              </w:rPr>
            </w:pPr>
            <w:r w:rsidRPr="00294CC0">
              <w:rPr>
                <w:sz w:val="24"/>
                <w:szCs w:val="24"/>
              </w:rPr>
              <w:t>Takdir ve Ödüllendirme Süreci’nde</w:t>
            </w:r>
            <w:r w:rsidR="00520CE7" w:rsidRPr="00294CC0">
              <w:rPr>
                <w:sz w:val="24"/>
                <w:szCs w:val="24"/>
              </w:rPr>
              <w:t xml:space="preserve"> sunulan proje veya öneri çalışanın görev tanımında ol</w:t>
            </w:r>
            <w:r w:rsidR="00294CC0" w:rsidRPr="00294CC0">
              <w:rPr>
                <w:sz w:val="24"/>
                <w:szCs w:val="24"/>
              </w:rPr>
              <w:t>duğu için</w:t>
            </w:r>
            <w:r w:rsidR="00ED4F76" w:rsidRPr="00294CC0">
              <w:rPr>
                <w:sz w:val="24"/>
                <w:szCs w:val="24"/>
              </w:rPr>
              <w:t xml:space="preserve"> </w:t>
            </w:r>
            <w:r w:rsidR="00294CC0" w:rsidRPr="00294CC0">
              <w:rPr>
                <w:sz w:val="24"/>
                <w:szCs w:val="24"/>
              </w:rPr>
              <w:t>grup yöneticisinin reddettiğine dair atılan bilgilendirme mailidir.</w:t>
            </w:r>
          </w:p>
        </w:tc>
      </w:tr>
      <w:tr w:rsidR="00010EE4" w14:paraId="5988E6BC" w14:textId="77777777" w:rsidTr="009C25AB">
        <w:trPr>
          <w:trHeight w:val="58"/>
        </w:trPr>
        <w:tc>
          <w:tcPr>
            <w:cnfStyle w:val="001000000000" w:firstRow="0" w:lastRow="0" w:firstColumn="1" w:lastColumn="0" w:oddVBand="0" w:evenVBand="0" w:oddHBand="0" w:evenHBand="0" w:firstRowFirstColumn="0" w:firstRowLastColumn="0" w:lastRowFirstColumn="0" w:lastRowLastColumn="0"/>
            <w:tcW w:w="1266" w:type="dxa"/>
          </w:tcPr>
          <w:p w14:paraId="62415B1C" w14:textId="016FA91A" w:rsidR="00010EE4" w:rsidRDefault="00010EE4" w:rsidP="00010EE4">
            <w:pPr>
              <w:pStyle w:val="Tabloerik"/>
            </w:pPr>
            <w:r w:rsidRPr="006C0F43">
              <w:rPr>
                <w:rFonts w:cstheme="minorHAnsi"/>
                <w:sz w:val="24"/>
                <w:szCs w:val="24"/>
              </w:rPr>
              <w:t>TÖS-</w:t>
            </w:r>
            <w:r>
              <w:rPr>
                <w:rFonts w:cstheme="minorHAnsi"/>
                <w:sz w:val="24"/>
                <w:szCs w:val="24"/>
              </w:rPr>
              <w:t>46</w:t>
            </w:r>
          </w:p>
        </w:tc>
        <w:tc>
          <w:tcPr>
            <w:tcW w:w="1676" w:type="dxa"/>
          </w:tcPr>
          <w:p w14:paraId="00512881" w14:textId="61DBF208" w:rsidR="00010EE4" w:rsidRPr="000B2A5A" w:rsidRDefault="000B2A5A"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0B2A5A">
              <w:rPr>
                <w:sz w:val="24"/>
                <w:szCs w:val="24"/>
              </w:rPr>
              <w:t>Bitiş</w:t>
            </w:r>
          </w:p>
        </w:tc>
        <w:tc>
          <w:tcPr>
            <w:tcW w:w="1221" w:type="dxa"/>
          </w:tcPr>
          <w:p w14:paraId="448B7C7C" w14:textId="5313C640" w:rsidR="00010EE4" w:rsidRPr="000B2A5A" w:rsidRDefault="000B2A5A"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0B2A5A">
              <w:rPr>
                <w:sz w:val="24"/>
                <w:szCs w:val="24"/>
              </w:rPr>
              <w:t>Bitiş</w:t>
            </w:r>
          </w:p>
        </w:tc>
        <w:tc>
          <w:tcPr>
            <w:tcW w:w="2550" w:type="dxa"/>
          </w:tcPr>
          <w:p w14:paraId="36336D8D" w14:textId="5284D80E" w:rsidR="00010EE4" w:rsidRPr="000B2A5A" w:rsidRDefault="000B2A5A"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0B2A5A">
              <w:rPr>
                <w:sz w:val="24"/>
                <w:szCs w:val="24"/>
              </w:rPr>
              <w:t>Sistem</w:t>
            </w:r>
          </w:p>
        </w:tc>
        <w:tc>
          <w:tcPr>
            <w:tcW w:w="2637" w:type="dxa"/>
          </w:tcPr>
          <w:p w14:paraId="6DFE8D8A" w14:textId="206265EC" w:rsidR="00010EE4" w:rsidRPr="000B2A5A" w:rsidRDefault="000B2A5A" w:rsidP="00010EE4">
            <w:pPr>
              <w:pStyle w:val="Tabloerik"/>
              <w:cnfStyle w:val="000000000000" w:firstRow="0" w:lastRow="0" w:firstColumn="0" w:lastColumn="0" w:oddVBand="0" w:evenVBand="0" w:oddHBand="0" w:evenHBand="0" w:firstRowFirstColumn="0" w:firstRowLastColumn="0" w:lastRowFirstColumn="0" w:lastRowLastColumn="0"/>
              <w:rPr>
                <w:sz w:val="24"/>
                <w:szCs w:val="24"/>
              </w:rPr>
            </w:pPr>
            <w:r w:rsidRPr="000B2A5A">
              <w:rPr>
                <w:sz w:val="24"/>
                <w:szCs w:val="24"/>
              </w:rPr>
              <w:t>Akış sonlanır.</w:t>
            </w:r>
          </w:p>
        </w:tc>
      </w:tr>
    </w:tbl>
    <w:p w14:paraId="1ACC7C6B" w14:textId="77777777" w:rsidR="00D10E4F" w:rsidRDefault="00D10E4F" w:rsidP="00E45783">
      <w:pPr>
        <w:pStyle w:val="Tabloerik"/>
        <w:rPr>
          <w:noProof/>
          <w:color w:val="FF0000"/>
          <w:sz w:val="14"/>
          <w:szCs w:val="20"/>
          <w:lang w:val="tr-TR"/>
        </w:rPr>
      </w:pPr>
    </w:p>
    <w:p w14:paraId="428E01D6" w14:textId="77777777" w:rsidR="00D10E4F" w:rsidRDefault="00D10E4F" w:rsidP="00E45783">
      <w:pPr>
        <w:pStyle w:val="Tabloerik"/>
        <w:rPr>
          <w:noProof/>
          <w:color w:val="FF0000"/>
          <w:sz w:val="14"/>
          <w:szCs w:val="20"/>
          <w:lang w:val="tr-TR"/>
        </w:rPr>
      </w:pPr>
    </w:p>
    <w:p w14:paraId="1960E787" w14:textId="77777777" w:rsidR="00D10E4F" w:rsidRDefault="00D10E4F" w:rsidP="00E45783">
      <w:pPr>
        <w:pStyle w:val="Tabloerik"/>
        <w:rPr>
          <w:noProof/>
          <w:color w:val="FF0000"/>
          <w:sz w:val="14"/>
          <w:szCs w:val="20"/>
          <w:lang w:val="tr-TR"/>
        </w:rPr>
      </w:pPr>
    </w:p>
    <w:p w14:paraId="2DAC0B38" w14:textId="77777777" w:rsidR="00D10E4F" w:rsidRPr="00E45783" w:rsidRDefault="00D10E4F" w:rsidP="00E45783">
      <w:pPr>
        <w:pStyle w:val="Tabloerik"/>
        <w:rPr>
          <w:noProof/>
          <w:color w:val="FF0000"/>
          <w:sz w:val="14"/>
          <w:szCs w:val="20"/>
          <w:lang w:val="tr-TR"/>
        </w:rPr>
      </w:pPr>
    </w:p>
    <w:p w14:paraId="3026C994" w14:textId="77777777" w:rsidR="00883A69" w:rsidRDefault="00883A69" w:rsidP="00791006">
      <w:pPr>
        <w:pStyle w:val="Taslak1"/>
        <w:numPr>
          <w:ilvl w:val="0"/>
          <w:numId w:val="9"/>
        </w:numPr>
        <w:rPr>
          <w:noProof/>
          <w:lang w:val="tr-TR"/>
        </w:rPr>
      </w:pPr>
      <w:bookmarkStart w:id="6" w:name="_Toc90389637"/>
      <w:r w:rsidRPr="00791006">
        <w:rPr>
          <w:noProof/>
          <w:lang w:val="tr-TR"/>
        </w:rPr>
        <w:t>Veri Modeli (Tip Detayları)</w:t>
      </w:r>
      <w:bookmarkEnd w:id="6"/>
    </w:p>
    <w:tbl>
      <w:tblPr>
        <w:tblStyle w:val="GridTable4-Accent11"/>
        <w:tblW w:w="10590" w:type="dxa"/>
        <w:tblLook w:val="04A0" w:firstRow="1" w:lastRow="0" w:firstColumn="1" w:lastColumn="0" w:noHBand="0" w:noVBand="1"/>
      </w:tblPr>
      <w:tblGrid>
        <w:gridCol w:w="4126"/>
        <w:gridCol w:w="1582"/>
        <w:gridCol w:w="1652"/>
        <w:gridCol w:w="1676"/>
        <w:gridCol w:w="1554"/>
      </w:tblGrid>
      <w:tr w:rsidR="00E45783" w14:paraId="72883AD6" w14:textId="77777777" w:rsidTr="003F5C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B0FFDEB" w14:textId="77777777" w:rsidR="00E45783" w:rsidRPr="000549DC" w:rsidRDefault="00C126D2" w:rsidP="00E45783">
            <w:pPr>
              <w:pStyle w:val="TabloBalk"/>
            </w:pPr>
            <w:r>
              <w:t>Nesne Adı</w:t>
            </w:r>
          </w:p>
        </w:tc>
        <w:tc>
          <w:tcPr>
            <w:tcW w:w="1582" w:type="dxa"/>
          </w:tcPr>
          <w:p w14:paraId="0F8D0155" w14:textId="77777777" w:rsidR="00E45783" w:rsidRPr="000549DC" w:rsidRDefault="00E45783" w:rsidP="00E45783">
            <w:pPr>
              <w:pStyle w:val="TabloBalk"/>
              <w:cnfStyle w:val="100000000000" w:firstRow="1" w:lastRow="0" w:firstColumn="0" w:lastColumn="0" w:oddVBand="0" w:evenVBand="0" w:oddHBand="0" w:evenHBand="0" w:firstRowFirstColumn="0" w:firstRowLastColumn="0" w:lastRowFirstColumn="0" w:lastRowLastColumn="0"/>
            </w:pPr>
            <w:r w:rsidRPr="000549DC">
              <w:t>Veri Tipi</w:t>
            </w:r>
          </w:p>
        </w:tc>
        <w:tc>
          <w:tcPr>
            <w:tcW w:w="1652" w:type="dxa"/>
          </w:tcPr>
          <w:p w14:paraId="2F78CF01" w14:textId="77777777" w:rsidR="00E45783" w:rsidRPr="000549DC" w:rsidRDefault="00E45783" w:rsidP="00E45783">
            <w:pPr>
              <w:pStyle w:val="TabloBalk"/>
              <w:cnfStyle w:val="100000000000" w:firstRow="1" w:lastRow="0" w:firstColumn="0" w:lastColumn="0" w:oddVBand="0" w:evenVBand="0" w:oddHBand="0" w:evenHBand="0" w:firstRowFirstColumn="0" w:firstRowLastColumn="0" w:lastRowFirstColumn="0" w:lastRowLastColumn="0"/>
            </w:pPr>
            <w:r w:rsidRPr="000549DC">
              <w:t>Aranabilir</w:t>
            </w:r>
          </w:p>
        </w:tc>
        <w:tc>
          <w:tcPr>
            <w:tcW w:w="1676" w:type="dxa"/>
          </w:tcPr>
          <w:p w14:paraId="48AA2AE3" w14:textId="77777777" w:rsidR="00E45783" w:rsidRPr="000549DC" w:rsidRDefault="00E45783" w:rsidP="00E45783">
            <w:pPr>
              <w:pStyle w:val="TabloBalk"/>
              <w:cnfStyle w:val="100000000000" w:firstRow="1" w:lastRow="0" w:firstColumn="0" w:lastColumn="0" w:oddVBand="0" w:evenVBand="0" w:oddHBand="0" w:evenHBand="0" w:firstRowFirstColumn="0" w:firstRowLastColumn="0" w:lastRowFirstColumn="0" w:lastRowLastColumn="0"/>
            </w:pPr>
            <w:r w:rsidRPr="000549DC">
              <w:t xml:space="preserve">  Zorunluluk</w:t>
            </w:r>
          </w:p>
        </w:tc>
        <w:tc>
          <w:tcPr>
            <w:tcW w:w="1554" w:type="dxa"/>
          </w:tcPr>
          <w:p w14:paraId="433C11EB" w14:textId="77777777" w:rsidR="00E45783" w:rsidRPr="000549DC" w:rsidRDefault="00E45783" w:rsidP="00E45783">
            <w:pPr>
              <w:pStyle w:val="TabloBalk"/>
              <w:cnfStyle w:val="100000000000" w:firstRow="1" w:lastRow="0" w:firstColumn="0" w:lastColumn="0" w:oddVBand="0" w:evenVBand="0" w:oddHBand="0" w:evenHBand="0" w:firstRowFirstColumn="0" w:firstRowLastColumn="0" w:lastRowFirstColumn="0" w:lastRowLastColumn="0"/>
            </w:pPr>
            <w:r w:rsidRPr="000549DC">
              <w:t>Boyut</w:t>
            </w:r>
          </w:p>
        </w:tc>
      </w:tr>
      <w:tr w:rsidR="00296D5B" w14:paraId="3D48C608"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F46151B" w14:textId="54BA16B1" w:rsidR="00296D5B" w:rsidRDefault="00296D5B" w:rsidP="00296D5B">
            <w:pPr>
              <w:pStyle w:val="Tabloerik"/>
            </w:pPr>
            <w:r w:rsidRPr="000B161B">
              <w:t>AÇIKLAMA</w:t>
            </w:r>
          </w:p>
        </w:tc>
        <w:tc>
          <w:tcPr>
            <w:tcW w:w="1582" w:type="dxa"/>
          </w:tcPr>
          <w:p w14:paraId="6EA4A644" w14:textId="61FB1F0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3D8B697A" w14:textId="0A58C47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85A4104" w14:textId="42CC22E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297D0C2C" w14:textId="6F2462B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45B57E58"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75334C92" w14:textId="61EAE190" w:rsidR="00296D5B" w:rsidRDefault="00296D5B" w:rsidP="00296D5B">
            <w:pPr>
              <w:pStyle w:val="Tabloerik"/>
            </w:pPr>
            <w:r w:rsidRPr="000B161B">
              <w:rPr>
                <w:b w:val="0"/>
                <w:bCs w:val="0"/>
              </w:rPr>
              <w:t>AD_SOYAD</w:t>
            </w:r>
          </w:p>
        </w:tc>
        <w:tc>
          <w:tcPr>
            <w:tcW w:w="1582" w:type="dxa"/>
          </w:tcPr>
          <w:p w14:paraId="4C0D6A82" w14:textId="06B07317"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39BBE59A" w14:textId="3CA6BAE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676" w:type="dxa"/>
          </w:tcPr>
          <w:p w14:paraId="78641FC1" w14:textId="635BE5A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554" w:type="dxa"/>
          </w:tcPr>
          <w:p w14:paraId="34233503" w14:textId="57876142"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3DECCF10"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1AC043B" w14:textId="7FAB1663" w:rsidR="00296D5B" w:rsidRDefault="00296D5B" w:rsidP="00296D5B">
            <w:pPr>
              <w:pStyle w:val="Tabloerik"/>
            </w:pPr>
            <w:r w:rsidRPr="000B161B">
              <w:rPr>
                <w:b w:val="0"/>
                <w:bCs w:val="0"/>
              </w:rPr>
              <w:t>ADAY_ADı_SOYADı</w:t>
            </w:r>
          </w:p>
        </w:tc>
        <w:tc>
          <w:tcPr>
            <w:tcW w:w="1582" w:type="dxa"/>
          </w:tcPr>
          <w:p w14:paraId="1F2B2DD1" w14:textId="2581158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5689715B" w14:textId="0A66FFE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676" w:type="dxa"/>
          </w:tcPr>
          <w:p w14:paraId="71CEA65E" w14:textId="2C73740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554" w:type="dxa"/>
          </w:tcPr>
          <w:p w14:paraId="1FD15D16" w14:textId="643795E6"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58A7289D"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304E298F" w14:textId="437E7278" w:rsidR="00296D5B" w:rsidRDefault="00296D5B" w:rsidP="00296D5B">
            <w:pPr>
              <w:pStyle w:val="Tabloerik"/>
            </w:pPr>
            <w:r w:rsidRPr="000B161B">
              <w:rPr>
                <w:b w:val="0"/>
                <w:bCs w:val="0"/>
              </w:rPr>
              <w:t>ADAY_GIRIŞ_ADı</w:t>
            </w:r>
          </w:p>
        </w:tc>
        <w:tc>
          <w:tcPr>
            <w:tcW w:w="1582" w:type="dxa"/>
          </w:tcPr>
          <w:p w14:paraId="419D187C" w14:textId="24595727"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42C1161A" w14:textId="6F32591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676" w:type="dxa"/>
          </w:tcPr>
          <w:p w14:paraId="0479C11C" w14:textId="798FAFC6"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4DF20498" w14:textId="18572D9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147F8388"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76332F05" w14:textId="637D2B5C" w:rsidR="00296D5B" w:rsidRDefault="00296D5B" w:rsidP="00296D5B">
            <w:pPr>
              <w:pStyle w:val="Tabloerik"/>
            </w:pPr>
            <w:r w:rsidRPr="000B161B">
              <w:rPr>
                <w:b w:val="0"/>
                <w:bCs w:val="0"/>
              </w:rPr>
              <w:t>ADAY_GÖSTERILEN_DEPARTMANı</w:t>
            </w:r>
          </w:p>
        </w:tc>
        <w:tc>
          <w:tcPr>
            <w:tcW w:w="1582" w:type="dxa"/>
          </w:tcPr>
          <w:p w14:paraId="249FD591" w14:textId="1EA722C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22D0F42B" w14:textId="04BF21B6"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676" w:type="dxa"/>
          </w:tcPr>
          <w:p w14:paraId="4533DCF4" w14:textId="337CFB5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71B0537B" w14:textId="5CC20EBE"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3D979109"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65895BCA" w14:textId="1BBC7155" w:rsidR="00296D5B" w:rsidRDefault="00296D5B" w:rsidP="00296D5B">
            <w:pPr>
              <w:pStyle w:val="Tabloerik"/>
            </w:pPr>
            <w:r w:rsidRPr="000B161B">
              <w:rPr>
                <w:b w:val="0"/>
                <w:bCs w:val="0"/>
              </w:rPr>
              <w:t>ADAY_GÖSTERILEN_E_POSTA_ADRESI</w:t>
            </w:r>
          </w:p>
        </w:tc>
        <w:tc>
          <w:tcPr>
            <w:tcW w:w="1582" w:type="dxa"/>
          </w:tcPr>
          <w:p w14:paraId="619336E9" w14:textId="24F7BACC"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67AE8360" w14:textId="7125C90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676" w:type="dxa"/>
          </w:tcPr>
          <w:p w14:paraId="2CF2E7F2" w14:textId="519E56D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7DB9023B" w14:textId="4275E6E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54AA1B4B"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845DD01" w14:textId="4027BDE7" w:rsidR="00296D5B" w:rsidRDefault="00296D5B" w:rsidP="00296D5B">
            <w:pPr>
              <w:pStyle w:val="Tabloerik"/>
            </w:pPr>
            <w:r w:rsidRPr="000B161B">
              <w:rPr>
                <w:b w:val="0"/>
                <w:bCs w:val="0"/>
              </w:rPr>
              <w:t>ADAY_GÖSTERILEN_KATEGORI</w:t>
            </w:r>
          </w:p>
        </w:tc>
        <w:tc>
          <w:tcPr>
            <w:tcW w:w="1582" w:type="dxa"/>
          </w:tcPr>
          <w:p w14:paraId="3B3C39E1" w14:textId="1B02B81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10854C0D" w14:textId="3D789F0C"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676" w:type="dxa"/>
          </w:tcPr>
          <w:p w14:paraId="64C343FF" w14:textId="577A75E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32146D19" w14:textId="100B453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250</w:t>
            </w:r>
          </w:p>
        </w:tc>
      </w:tr>
      <w:tr w:rsidR="00296D5B" w14:paraId="6B6060A5"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0622F9A6" w14:textId="1B6B1E55" w:rsidR="00296D5B" w:rsidRDefault="00296D5B" w:rsidP="00296D5B">
            <w:pPr>
              <w:pStyle w:val="Tabloerik"/>
            </w:pPr>
            <w:r w:rsidRPr="000B161B">
              <w:rPr>
                <w:b w:val="0"/>
                <w:bCs w:val="0"/>
              </w:rPr>
              <w:t>ADAY_GÖSTERILEN_UNVANı</w:t>
            </w:r>
          </w:p>
        </w:tc>
        <w:tc>
          <w:tcPr>
            <w:tcW w:w="1582" w:type="dxa"/>
          </w:tcPr>
          <w:p w14:paraId="06D01AFE" w14:textId="599BAB56"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8A832E6" w14:textId="3A46BB1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676" w:type="dxa"/>
          </w:tcPr>
          <w:p w14:paraId="67B59D56" w14:textId="46833B6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3D61C8C7" w14:textId="338A385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3C0D6795"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0EB760EF" w14:textId="58A0CA68" w:rsidR="00296D5B" w:rsidRDefault="00296D5B" w:rsidP="00296D5B">
            <w:pPr>
              <w:pStyle w:val="Tabloerik"/>
            </w:pPr>
            <w:r w:rsidRPr="000B161B">
              <w:rPr>
                <w:b w:val="0"/>
                <w:bCs w:val="0"/>
              </w:rPr>
              <w:t>ADAY_GÖSTERILME_SEBEBI</w:t>
            </w:r>
          </w:p>
        </w:tc>
        <w:tc>
          <w:tcPr>
            <w:tcW w:w="1582" w:type="dxa"/>
          </w:tcPr>
          <w:p w14:paraId="2C0E7AA2" w14:textId="2431D4D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4283549B" w14:textId="30619AC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4351A5E6" w14:textId="2B7B37B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2E5633C9" w14:textId="3114E0D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544A75CE"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781012AF" w14:textId="09015F09" w:rsidR="00296D5B" w:rsidRDefault="00296D5B" w:rsidP="00296D5B">
            <w:pPr>
              <w:pStyle w:val="Tabloerik"/>
            </w:pPr>
            <w:r w:rsidRPr="000B161B">
              <w:rPr>
                <w:b w:val="0"/>
                <w:bCs w:val="0"/>
              </w:rPr>
              <w:t>BAKIM/DESTEK_HIZMET_SATIS</w:t>
            </w:r>
          </w:p>
        </w:tc>
        <w:tc>
          <w:tcPr>
            <w:tcW w:w="1582" w:type="dxa"/>
          </w:tcPr>
          <w:p w14:paraId="1BA9B35F" w14:textId="733265F7"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58530E5D" w14:textId="7D420D0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055AF13C" w14:textId="69FB0D6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0CE55069" w14:textId="5F3D067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w:t>
            </w:r>
          </w:p>
        </w:tc>
      </w:tr>
      <w:tr w:rsidR="00296D5B" w14:paraId="223715F9"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74C75A89" w14:textId="432F222F" w:rsidR="00296D5B" w:rsidRDefault="00296D5B" w:rsidP="00296D5B">
            <w:pPr>
              <w:pStyle w:val="Tabloerik"/>
            </w:pPr>
            <w:r w:rsidRPr="000B161B">
              <w:rPr>
                <w:b w:val="0"/>
                <w:bCs w:val="0"/>
              </w:rPr>
              <w:lastRenderedPageBreak/>
              <w:t>BAŞKASıNA_ADıNA_BAŞVURU</w:t>
            </w:r>
          </w:p>
        </w:tc>
        <w:tc>
          <w:tcPr>
            <w:tcW w:w="1582" w:type="dxa"/>
          </w:tcPr>
          <w:p w14:paraId="1EE93986" w14:textId="68F05D9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745097FA" w14:textId="4EF02D9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52E34AE7" w14:textId="6F11FCC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74BD6E22" w14:textId="201A757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w:t>
            </w:r>
          </w:p>
        </w:tc>
      </w:tr>
      <w:tr w:rsidR="00296D5B" w14:paraId="0EAF2B0A"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209FA938" w14:textId="32195217" w:rsidR="00296D5B" w:rsidRDefault="00296D5B" w:rsidP="00296D5B">
            <w:pPr>
              <w:pStyle w:val="Tabloerik"/>
            </w:pPr>
            <w:r w:rsidRPr="000B161B">
              <w:rPr>
                <w:b w:val="0"/>
                <w:bCs w:val="0"/>
              </w:rPr>
              <w:t>BAŞVURU_TARIHI</w:t>
            </w:r>
          </w:p>
        </w:tc>
        <w:tc>
          <w:tcPr>
            <w:tcW w:w="1582" w:type="dxa"/>
          </w:tcPr>
          <w:p w14:paraId="282B90E7" w14:textId="106EF98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Tarih</w:t>
            </w:r>
          </w:p>
        </w:tc>
        <w:tc>
          <w:tcPr>
            <w:tcW w:w="1652" w:type="dxa"/>
          </w:tcPr>
          <w:p w14:paraId="2A62B34E" w14:textId="0C665F5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27857275" w14:textId="4E657802"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554" w:type="dxa"/>
          </w:tcPr>
          <w:p w14:paraId="4584B20B" w14:textId="25B9BCE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r>
      <w:tr w:rsidR="00296D5B" w14:paraId="385B0914"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3F8BAB5" w14:textId="61915531" w:rsidR="00296D5B" w:rsidRDefault="00296D5B" w:rsidP="00296D5B">
            <w:pPr>
              <w:pStyle w:val="Tabloerik"/>
            </w:pPr>
            <w:r w:rsidRPr="000B161B">
              <w:rPr>
                <w:b w:val="0"/>
                <w:bCs w:val="0"/>
              </w:rPr>
              <w:t>BULUŞ_ANAHTAR_KELIME</w:t>
            </w:r>
          </w:p>
        </w:tc>
        <w:tc>
          <w:tcPr>
            <w:tcW w:w="1582" w:type="dxa"/>
          </w:tcPr>
          <w:p w14:paraId="081F9C4E" w14:textId="74AF293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3FBC1B0D" w14:textId="44A357F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E669CD6" w14:textId="4972B7F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319B92C9" w14:textId="51081D4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41889B67"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4155C671" w14:textId="3F58F102" w:rsidR="00296D5B" w:rsidRDefault="00296D5B" w:rsidP="00296D5B">
            <w:pPr>
              <w:pStyle w:val="Tabloerik"/>
            </w:pPr>
            <w:r w:rsidRPr="000B161B">
              <w:rPr>
                <w:b w:val="0"/>
                <w:bCs w:val="0"/>
              </w:rPr>
              <w:t>BULUŞ_BAŞLıĞı</w:t>
            </w:r>
          </w:p>
        </w:tc>
        <w:tc>
          <w:tcPr>
            <w:tcW w:w="1582" w:type="dxa"/>
          </w:tcPr>
          <w:p w14:paraId="12AAAE47" w14:textId="30FC425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38EC8960" w14:textId="1813361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676" w:type="dxa"/>
          </w:tcPr>
          <w:p w14:paraId="655EE876" w14:textId="340DE70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rFonts w:ascii="Segoe UI Symbol" w:hAnsi="Segoe UI Symbol" w:cs="Segoe UI Symbol"/>
                <w:b/>
                <w:bCs/>
              </w:rPr>
              <w:t>✓</w:t>
            </w:r>
          </w:p>
        </w:tc>
        <w:tc>
          <w:tcPr>
            <w:tcW w:w="1554" w:type="dxa"/>
          </w:tcPr>
          <w:p w14:paraId="0508E6BD" w14:textId="1464712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6AEB61FB"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0791BEB9" w14:textId="6C569453" w:rsidR="00296D5B" w:rsidRDefault="00296D5B" w:rsidP="00296D5B">
            <w:pPr>
              <w:pStyle w:val="Tabloerik"/>
            </w:pPr>
            <w:r w:rsidRPr="000B161B">
              <w:rPr>
                <w:b w:val="0"/>
                <w:bCs w:val="0"/>
              </w:rPr>
              <w:t>BULUŞ_BILDIRIM_BAŞKANı</w:t>
            </w:r>
          </w:p>
        </w:tc>
        <w:tc>
          <w:tcPr>
            <w:tcW w:w="1582" w:type="dxa"/>
          </w:tcPr>
          <w:p w14:paraId="7D4E86AF" w14:textId="149D75C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4891F2B7" w14:textId="20BD9E3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2193C29" w14:textId="256C57C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3D25B707" w14:textId="48709AC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2D04D069"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71C0DAC9" w14:textId="22EDA4B3" w:rsidR="00296D5B" w:rsidRDefault="00296D5B" w:rsidP="00296D5B">
            <w:pPr>
              <w:pStyle w:val="Tabloerik"/>
            </w:pPr>
            <w:r w:rsidRPr="000B161B">
              <w:rPr>
                <w:b w:val="0"/>
                <w:bCs w:val="0"/>
              </w:rPr>
              <w:t>BULUŞ_BILDIRIM_BAŞKANı_E_POSTA</w:t>
            </w:r>
          </w:p>
        </w:tc>
        <w:tc>
          <w:tcPr>
            <w:tcW w:w="1582" w:type="dxa"/>
          </w:tcPr>
          <w:p w14:paraId="0E9655A5" w14:textId="711A978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386061E6" w14:textId="11A4D18E"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64988EEB" w14:textId="7B07EF4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4BAFA975" w14:textId="7A72731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1F6B5A76"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0C8D287" w14:textId="13B54718" w:rsidR="00296D5B" w:rsidRDefault="00296D5B" w:rsidP="00296D5B">
            <w:pPr>
              <w:pStyle w:val="Tabloerik"/>
            </w:pPr>
            <w:r w:rsidRPr="000B161B">
              <w:rPr>
                <w:b w:val="0"/>
                <w:bCs w:val="0"/>
              </w:rPr>
              <w:t>BULUŞ_BILDIRIM_BAŞKANı_GIRIŞ_ADı</w:t>
            </w:r>
          </w:p>
        </w:tc>
        <w:tc>
          <w:tcPr>
            <w:tcW w:w="1582" w:type="dxa"/>
          </w:tcPr>
          <w:p w14:paraId="43416B52" w14:textId="6FCCDBD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3FBF004E" w14:textId="2307AAD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1D7B902C" w14:textId="7831AD2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2856A7AD" w14:textId="24CBBF9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1CC91F1B"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524BC2C1" w14:textId="37815C85" w:rsidR="00296D5B" w:rsidRDefault="00296D5B" w:rsidP="00296D5B">
            <w:pPr>
              <w:pStyle w:val="Tabloerik"/>
            </w:pPr>
            <w:r w:rsidRPr="000B161B">
              <w:rPr>
                <w:b w:val="0"/>
                <w:bCs w:val="0"/>
              </w:rPr>
              <w:t>BULUŞ_FARKı</w:t>
            </w:r>
          </w:p>
        </w:tc>
        <w:tc>
          <w:tcPr>
            <w:tcW w:w="1582" w:type="dxa"/>
          </w:tcPr>
          <w:p w14:paraId="3F7B420D" w14:textId="7F0E598C"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6A1C1B0" w14:textId="0B14EC22"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36907C64" w14:textId="3CB3829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6000E11E" w14:textId="4DA56AB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4766237A"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D728B02" w14:textId="5DFCC1FB" w:rsidR="00296D5B" w:rsidRDefault="00296D5B" w:rsidP="00296D5B">
            <w:pPr>
              <w:pStyle w:val="Tabloerik"/>
            </w:pPr>
            <w:r w:rsidRPr="000B161B">
              <w:rPr>
                <w:b w:val="0"/>
                <w:bCs w:val="0"/>
              </w:rPr>
              <w:t>BULUŞ_TEKNIK_ALAN</w:t>
            </w:r>
          </w:p>
        </w:tc>
        <w:tc>
          <w:tcPr>
            <w:tcW w:w="1582" w:type="dxa"/>
          </w:tcPr>
          <w:p w14:paraId="0E4BB84D" w14:textId="4390DCE6"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9EA1D05" w14:textId="5F119AF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75680162" w14:textId="417218D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320A1220" w14:textId="512F012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641141DC"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3B394227" w14:textId="134B752F" w:rsidR="00296D5B" w:rsidRDefault="00296D5B" w:rsidP="00296D5B">
            <w:pPr>
              <w:pStyle w:val="Tabloerik"/>
            </w:pPr>
            <w:r w:rsidRPr="000B161B">
              <w:rPr>
                <w:b w:val="0"/>
                <w:bCs w:val="0"/>
              </w:rPr>
              <w:t>ÇALıŞAN_BAĞLILıĞı</w:t>
            </w:r>
          </w:p>
        </w:tc>
        <w:tc>
          <w:tcPr>
            <w:tcW w:w="1582" w:type="dxa"/>
          </w:tcPr>
          <w:p w14:paraId="1EABB779" w14:textId="31788FC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3CAA669D" w14:textId="056F9DE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702F5DB7" w14:textId="2609E65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642B16A9" w14:textId="64D734C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250</w:t>
            </w:r>
          </w:p>
        </w:tc>
      </w:tr>
      <w:tr w:rsidR="00296D5B" w14:paraId="2E9134D7"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D47AFC0" w14:textId="2F10C2EF" w:rsidR="00296D5B" w:rsidRDefault="00296D5B" w:rsidP="00296D5B">
            <w:pPr>
              <w:pStyle w:val="Tabloerik"/>
            </w:pPr>
            <w:r w:rsidRPr="000B161B">
              <w:rPr>
                <w:b w:val="0"/>
                <w:bCs w:val="0"/>
              </w:rPr>
              <w:t>ÇALıŞAN_BAĞLILıĞı_AÇIKLAMA</w:t>
            </w:r>
          </w:p>
        </w:tc>
        <w:tc>
          <w:tcPr>
            <w:tcW w:w="1582" w:type="dxa"/>
          </w:tcPr>
          <w:p w14:paraId="222E3C1B" w14:textId="6F9CAC7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62C4AC1A" w14:textId="4619437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E0B488C" w14:textId="523D05B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01EAFA4E" w14:textId="0A120CA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020EDF3E"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1B9ECDD6" w14:textId="717B8F0C" w:rsidR="00296D5B" w:rsidRDefault="00296D5B" w:rsidP="00296D5B">
            <w:pPr>
              <w:pStyle w:val="Tabloerik"/>
            </w:pPr>
            <w:r w:rsidRPr="000B161B">
              <w:rPr>
                <w:b w:val="0"/>
                <w:bCs w:val="0"/>
              </w:rPr>
              <w:t>ÇALıŞAN_BAĞLILıĞı_E_POSTA</w:t>
            </w:r>
          </w:p>
        </w:tc>
        <w:tc>
          <w:tcPr>
            <w:tcW w:w="1582" w:type="dxa"/>
          </w:tcPr>
          <w:p w14:paraId="364B3BBF" w14:textId="00EC396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F3FE048" w14:textId="214A7823"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508C1873" w14:textId="40EF949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2992DC01" w14:textId="4224D97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609D0345"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DB78CB8" w14:textId="1AB8B927" w:rsidR="00296D5B" w:rsidRDefault="00296D5B" w:rsidP="00296D5B">
            <w:pPr>
              <w:pStyle w:val="Tabloerik"/>
            </w:pPr>
            <w:r w:rsidRPr="000B161B">
              <w:rPr>
                <w:b w:val="0"/>
                <w:bCs w:val="0"/>
              </w:rPr>
              <w:t>ÇALıŞAN_BAĞLILıĞı_GIRIŞ_ADı</w:t>
            </w:r>
          </w:p>
        </w:tc>
        <w:tc>
          <w:tcPr>
            <w:tcW w:w="1582" w:type="dxa"/>
          </w:tcPr>
          <w:p w14:paraId="359E6E26" w14:textId="1CBDD02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19F472A9" w14:textId="1472C7F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51DF827A" w14:textId="126F345E"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069D6E4C" w14:textId="4F38AC8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290BFC5D"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4D0BD798" w14:textId="4C3E86BC" w:rsidR="00296D5B" w:rsidRDefault="00296D5B" w:rsidP="00296D5B">
            <w:pPr>
              <w:pStyle w:val="Tabloerik"/>
            </w:pPr>
            <w:r w:rsidRPr="000B161B">
              <w:rPr>
                <w:b w:val="0"/>
                <w:bCs w:val="0"/>
              </w:rPr>
              <w:t>ÇALıŞAN_BAĞLILıĞıNA_ETKISI</w:t>
            </w:r>
          </w:p>
        </w:tc>
        <w:tc>
          <w:tcPr>
            <w:tcW w:w="1582" w:type="dxa"/>
          </w:tcPr>
          <w:p w14:paraId="5A5ABB88" w14:textId="21AB62F6"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65D93E06" w14:textId="1354ECB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5A2D626A" w14:textId="3C08CFC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1A256E7A" w14:textId="3918468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39D362BB"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F4FB33E" w14:textId="7356BA8D" w:rsidR="00296D5B" w:rsidRDefault="00296D5B" w:rsidP="00296D5B">
            <w:pPr>
              <w:pStyle w:val="Tabloerik"/>
            </w:pPr>
            <w:r w:rsidRPr="000B161B">
              <w:rPr>
                <w:b w:val="0"/>
                <w:bCs w:val="0"/>
              </w:rPr>
              <w:t>ÇALıŞAN_BAĞLILıĞıNA_KATKıSı</w:t>
            </w:r>
          </w:p>
        </w:tc>
        <w:tc>
          <w:tcPr>
            <w:tcW w:w="1582" w:type="dxa"/>
          </w:tcPr>
          <w:p w14:paraId="0F9C31BC" w14:textId="6FC2AC3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762CB576" w14:textId="625D7F2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C3A6A9A" w14:textId="37E4008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58185DCD" w14:textId="40F5944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15EE25D9"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553E425A" w14:textId="284597EC" w:rsidR="00296D5B" w:rsidRDefault="00296D5B" w:rsidP="00296D5B">
            <w:pPr>
              <w:pStyle w:val="Tabloerik"/>
            </w:pPr>
            <w:r w:rsidRPr="000B161B">
              <w:rPr>
                <w:b w:val="0"/>
                <w:bCs w:val="0"/>
              </w:rPr>
              <w:t>ÇALıŞAN_MOTIVASYONU</w:t>
            </w:r>
          </w:p>
        </w:tc>
        <w:tc>
          <w:tcPr>
            <w:tcW w:w="1582" w:type="dxa"/>
          </w:tcPr>
          <w:p w14:paraId="5084516F" w14:textId="11069D62"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F34E7E3" w14:textId="4851CCB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2BB0E421" w14:textId="0527788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3C2C98C9" w14:textId="56468F2E"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250</w:t>
            </w:r>
          </w:p>
        </w:tc>
      </w:tr>
      <w:tr w:rsidR="00296D5B" w14:paraId="73F1D11A"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3C2D76E" w14:textId="6BEFB8E4" w:rsidR="00296D5B" w:rsidRDefault="00296D5B" w:rsidP="00296D5B">
            <w:pPr>
              <w:pStyle w:val="Tabloerik"/>
            </w:pPr>
            <w:r w:rsidRPr="000B161B">
              <w:rPr>
                <w:b w:val="0"/>
                <w:bCs w:val="0"/>
              </w:rPr>
              <w:t>ÇALıŞAN_MOTIVASYONU_AÇIKLAMA</w:t>
            </w:r>
          </w:p>
        </w:tc>
        <w:tc>
          <w:tcPr>
            <w:tcW w:w="1582" w:type="dxa"/>
          </w:tcPr>
          <w:p w14:paraId="44CF767F" w14:textId="6861A65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6601B050" w14:textId="7B4396D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69D5E685" w14:textId="6AFF8F3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4DF96704" w14:textId="6926701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0EB3E027"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0F9014E8" w14:textId="02A83D31" w:rsidR="00296D5B" w:rsidRDefault="00296D5B" w:rsidP="00296D5B">
            <w:pPr>
              <w:pStyle w:val="Tabloerik"/>
            </w:pPr>
            <w:r w:rsidRPr="000B161B">
              <w:rPr>
                <w:b w:val="0"/>
                <w:bCs w:val="0"/>
              </w:rPr>
              <w:t>ÇALıŞAN_SATıŞ_ETKISI</w:t>
            </w:r>
          </w:p>
        </w:tc>
        <w:tc>
          <w:tcPr>
            <w:tcW w:w="1582" w:type="dxa"/>
          </w:tcPr>
          <w:p w14:paraId="257ED250" w14:textId="345EF25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0D570C3A" w14:textId="38C37DBC"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5F7CB348" w14:textId="3EBB743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4DF6C36C" w14:textId="38667E9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w:t>
            </w:r>
          </w:p>
        </w:tc>
      </w:tr>
      <w:tr w:rsidR="00296D5B" w14:paraId="60FC82EF"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A671A41" w14:textId="4F12E5BB" w:rsidR="00296D5B" w:rsidRDefault="00296D5B" w:rsidP="00296D5B">
            <w:pPr>
              <w:pStyle w:val="Tabloerik"/>
            </w:pPr>
            <w:r w:rsidRPr="000B161B">
              <w:rPr>
                <w:b w:val="0"/>
                <w:bCs w:val="0"/>
              </w:rPr>
              <w:t>ÇALıŞAN_UZMANLıĞı</w:t>
            </w:r>
          </w:p>
        </w:tc>
        <w:tc>
          <w:tcPr>
            <w:tcW w:w="1582" w:type="dxa"/>
          </w:tcPr>
          <w:p w14:paraId="70671909" w14:textId="04A607C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3E385DEA" w14:textId="6F999B5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1377A65D" w14:textId="72EA38E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7035F4C8" w14:textId="1E966C36"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250</w:t>
            </w:r>
          </w:p>
        </w:tc>
      </w:tr>
      <w:tr w:rsidR="00296D5B" w14:paraId="3315D829"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2097A732" w14:textId="0BC20932" w:rsidR="00296D5B" w:rsidRDefault="00296D5B" w:rsidP="00296D5B">
            <w:pPr>
              <w:pStyle w:val="Tabloerik"/>
            </w:pPr>
            <w:r w:rsidRPr="000B161B">
              <w:rPr>
                <w:b w:val="0"/>
                <w:bCs w:val="0"/>
              </w:rPr>
              <w:t>ÇALıŞAN_UZMANLıĞı_AÇIKLAMA</w:t>
            </w:r>
          </w:p>
        </w:tc>
        <w:tc>
          <w:tcPr>
            <w:tcW w:w="1582" w:type="dxa"/>
          </w:tcPr>
          <w:p w14:paraId="74F5F836" w14:textId="1782AA2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1B4021A9" w14:textId="23046BA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0658158F" w14:textId="7BA2E4BE"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7C3FB529" w14:textId="332E4FA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0D5766DE"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63A76F0" w14:textId="12B177AF" w:rsidR="00296D5B" w:rsidRDefault="00296D5B" w:rsidP="00296D5B">
            <w:pPr>
              <w:pStyle w:val="Tabloerik"/>
            </w:pPr>
            <w:r w:rsidRPr="000B161B">
              <w:rPr>
                <w:b w:val="0"/>
                <w:bCs w:val="0"/>
              </w:rPr>
              <w:t>ÇALıŞANA_BAĞLı_MEMNUNIYET_AÇIKLAMA</w:t>
            </w:r>
          </w:p>
        </w:tc>
        <w:tc>
          <w:tcPr>
            <w:tcW w:w="1582" w:type="dxa"/>
          </w:tcPr>
          <w:p w14:paraId="4BF1C0C9" w14:textId="51B7968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147DB291" w14:textId="39087E1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35382C75" w14:textId="15DAED1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470E5ECB" w14:textId="0AC5401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200</w:t>
            </w:r>
          </w:p>
        </w:tc>
      </w:tr>
      <w:tr w:rsidR="00296D5B" w14:paraId="5BDF2AA3"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2A31C092" w14:textId="4C37FAC2" w:rsidR="00296D5B" w:rsidRDefault="00296D5B" w:rsidP="00296D5B">
            <w:pPr>
              <w:pStyle w:val="Tabloerik"/>
            </w:pPr>
            <w:r w:rsidRPr="000B161B">
              <w:rPr>
                <w:b w:val="0"/>
                <w:bCs w:val="0"/>
              </w:rPr>
              <w:t>ÇALıŞANA_BAĞLı_MEMNUNIYET_BAŞKANı</w:t>
            </w:r>
          </w:p>
        </w:tc>
        <w:tc>
          <w:tcPr>
            <w:tcW w:w="1582" w:type="dxa"/>
          </w:tcPr>
          <w:p w14:paraId="51B56B4B" w14:textId="2936F1A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37E1F650" w14:textId="6528AC5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72B31B46" w14:textId="6468EF0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5C2A3FD1" w14:textId="28A5F24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32236BC7"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1695F2D9" w14:textId="014D2DE5" w:rsidR="00296D5B" w:rsidRDefault="00296D5B" w:rsidP="00296D5B">
            <w:pPr>
              <w:pStyle w:val="Tabloerik"/>
            </w:pPr>
            <w:r w:rsidRPr="000B161B">
              <w:rPr>
                <w:b w:val="0"/>
                <w:bCs w:val="0"/>
              </w:rPr>
              <w:t>ÇALıŞANıN_ASLI_GÖREVI</w:t>
            </w:r>
          </w:p>
        </w:tc>
        <w:tc>
          <w:tcPr>
            <w:tcW w:w="1582" w:type="dxa"/>
          </w:tcPr>
          <w:p w14:paraId="119226E2" w14:textId="2998B98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2EEA5A7C" w14:textId="0AFCFFC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6F9E0B3B" w14:textId="26ECD5C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1D21BB84" w14:textId="66D25E7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250</w:t>
            </w:r>
          </w:p>
        </w:tc>
      </w:tr>
      <w:tr w:rsidR="00296D5B" w14:paraId="0D392395"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725D4FC4" w14:textId="2F7EE6A4" w:rsidR="00296D5B" w:rsidRDefault="00296D5B" w:rsidP="00296D5B">
            <w:pPr>
              <w:pStyle w:val="Tabloerik"/>
            </w:pPr>
            <w:r w:rsidRPr="000B161B">
              <w:rPr>
                <w:b w:val="0"/>
                <w:bCs w:val="0"/>
              </w:rPr>
              <w:t>ÇALıŞANLAR_ARASı_ILETIŞIM</w:t>
            </w:r>
          </w:p>
        </w:tc>
        <w:tc>
          <w:tcPr>
            <w:tcW w:w="1582" w:type="dxa"/>
          </w:tcPr>
          <w:p w14:paraId="00CA030D" w14:textId="635B11E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60E3AC1D" w14:textId="19A4B16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194EBCB0" w14:textId="5E37B78E"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7CA97D4E" w14:textId="1A89A053"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250</w:t>
            </w:r>
          </w:p>
        </w:tc>
      </w:tr>
      <w:tr w:rsidR="00296D5B" w14:paraId="15298BD2"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D1B7E53" w14:textId="2CD84C8C" w:rsidR="00296D5B" w:rsidRDefault="00296D5B" w:rsidP="00296D5B">
            <w:pPr>
              <w:pStyle w:val="Tabloerik"/>
            </w:pPr>
            <w:r w:rsidRPr="000B161B">
              <w:rPr>
                <w:b w:val="0"/>
                <w:bCs w:val="0"/>
              </w:rPr>
              <w:t>ÇALıŞANLAR_ARASı_ILETIŞIM_AÇIKLAMA</w:t>
            </w:r>
          </w:p>
        </w:tc>
        <w:tc>
          <w:tcPr>
            <w:tcW w:w="1582" w:type="dxa"/>
          </w:tcPr>
          <w:p w14:paraId="32CA1F94" w14:textId="2564C0A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F2A3A0C" w14:textId="1269BC4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6201AA8F" w14:textId="7D689DD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74F925BC" w14:textId="317D748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089207CC"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383EE86C" w14:textId="34ED231C" w:rsidR="00296D5B" w:rsidRDefault="00296D5B" w:rsidP="00296D5B">
            <w:pPr>
              <w:pStyle w:val="Tabloerik"/>
            </w:pPr>
            <w:r w:rsidRPr="000B161B">
              <w:rPr>
                <w:b w:val="0"/>
                <w:bCs w:val="0"/>
              </w:rPr>
              <w:t>DANıŞMANLIK_SATıLDı</w:t>
            </w:r>
          </w:p>
        </w:tc>
        <w:tc>
          <w:tcPr>
            <w:tcW w:w="1582" w:type="dxa"/>
          </w:tcPr>
          <w:p w14:paraId="60675199" w14:textId="29CEBD2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6B236AA" w14:textId="33BB168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2DE82107" w14:textId="2B5C41D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3D47DA64" w14:textId="0D5788B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250</w:t>
            </w:r>
          </w:p>
        </w:tc>
      </w:tr>
      <w:tr w:rsidR="00296D5B" w14:paraId="7240ABFA"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3A803AC" w14:textId="722393C3" w:rsidR="00296D5B" w:rsidRDefault="00296D5B" w:rsidP="00296D5B">
            <w:pPr>
              <w:pStyle w:val="Tabloerik"/>
            </w:pPr>
            <w:r w:rsidRPr="000B161B">
              <w:rPr>
                <w:b w:val="0"/>
                <w:bCs w:val="0"/>
              </w:rPr>
              <w:t>DANıŞMANLIK_SATıLDı_AÇIKLAMA</w:t>
            </w:r>
          </w:p>
        </w:tc>
        <w:tc>
          <w:tcPr>
            <w:tcW w:w="1582" w:type="dxa"/>
          </w:tcPr>
          <w:p w14:paraId="1FA1BD52" w14:textId="0BA3C61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1AE8B27B" w14:textId="4B4823A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6C13DB4B" w14:textId="298C267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50D0B871" w14:textId="00AB8B0E"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429C79F1"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54B8AB47" w14:textId="50024EEF" w:rsidR="00296D5B" w:rsidRDefault="00296D5B" w:rsidP="00296D5B">
            <w:pPr>
              <w:pStyle w:val="Tabloerik"/>
            </w:pPr>
            <w:r w:rsidRPr="000B161B">
              <w:rPr>
                <w:b w:val="0"/>
                <w:bCs w:val="0"/>
              </w:rPr>
              <w:t>DEPARTMANı</w:t>
            </w:r>
          </w:p>
        </w:tc>
        <w:tc>
          <w:tcPr>
            <w:tcW w:w="1582" w:type="dxa"/>
          </w:tcPr>
          <w:p w14:paraId="4B8FA58C" w14:textId="021D51A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60CED522" w14:textId="6C3BD97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79D35B0E" w14:textId="4F131AC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3C5922E5" w14:textId="2AF6144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7521228C"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2E5B6F2B" w14:textId="3D751ADF" w:rsidR="00296D5B" w:rsidRDefault="00296D5B" w:rsidP="00296D5B">
            <w:pPr>
              <w:pStyle w:val="Tabloerik"/>
            </w:pPr>
            <w:r w:rsidRPr="000B161B">
              <w:rPr>
                <w:b w:val="0"/>
                <w:bCs w:val="0"/>
              </w:rPr>
              <w:t>E_POSTA_ADRESI</w:t>
            </w:r>
          </w:p>
        </w:tc>
        <w:tc>
          <w:tcPr>
            <w:tcW w:w="1582" w:type="dxa"/>
          </w:tcPr>
          <w:p w14:paraId="04C49672" w14:textId="3FCF6DE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4CC5461" w14:textId="74E9D2D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676" w:type="dxa"/>
          </w:tcPr>
          <w:p w14:paraId="2DCDD339" w14:textId="494AB54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4C2CFE35" w14:textId="52188A8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6CAAA337"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07ECEEF3" w14:textId="1286556D" w:rsidR="00296D5B" w:rsidRDefault="00296D5B" w:rsidP="00296D5B">
            <w:pPr>
              <w:pStyle w:val="Tabloerik"/>
            </w:pPr>
            <w:r w:rsidRPr="000B161B">
              <w:rPr>
                <w:b w:val="0"/>
                <w:bCs w:val="0"/>
              </w:rPr>
              <w:t>EK_KULLANıCı_LISANS_SATıŞ</w:t>
            </w:r>
          </w:p>
        </w:tc>
        <w:tc>
          <w:tcPr>
            <w:tcW w:w="1582" w:type="dxa"/>
          </w:tcPr>
          <w:p w14:paraId="2797A25E" w14:textId="24A4BBA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F3CAB90" w14:textId="687EDD5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558EB516" w14:textId="65FD2BE3"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5EC5FDE8" w14:textId="3C899DE6"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w:t>
            </w:r>
          </w:p>
        </w:tc>
      </w:tr>
      <w:tr w:rsidR="00296D5B" w14:paraId="169BCBD9"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12D733F0" w14:textId="067B52C1" w:rsidR="00296D5B" w:rsidRDefault="00296D5B" w:rsidP="00296D5B">
            <w:pPr>
              <w:pStyle w:val="Tabloerik"/>
            </w:pPr>
            <w:r w:rsidRPr="000B161B">
              <w:rPr>
                <w:b w:val="0"/>
                <w:bCs w:val="0"/>
              </w:rPr>
              <w:t>FIKIR_UYGULANABILIRLIK</w:t>
            </w:r>
          </w:p>
        </w:tc>
        <w:tc>
          <w:tcPr>
            <w:tcW w:w="1582" w:type="dxa"/>
          </w:tcPr>
          <w:p w14:paraId="64F04165" w14:textId="5EC09C4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7009BD45" w14:textId="78B7E65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40AEEA64" w14:textId="420BF2E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1162CE94" w14:textId="5F71EEA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2F9A1A3F"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26B121AB" w14:textId="30DDE7CB" w:rsidR="00296D5B" w:rsidRDefault="00296D5B" w:rsidP="00296D5B">
            <w:pPr>
              <w:pStyle w:val="Tabloerik"/>
            </w:pPr>
            <w:r w:rsidRPr="000B161B">
              <w:rPr>
                <w:b w:val="0"/>
                <w:bCs w:val="0"/>
              </w:rPr>
              <w:t>FINANS_AÇIKLAMA</w:t>
            </w:r>
          </w:p>
        </w:tc>
        <w:tc>
          <w:tcPr>
            <w:tcW w:w="1582" w:type="dxa"/>
          </w:tcPr>
          <w:p w14:paraId="7465698C" w14:textId="7857EB2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18F0430" w14:textId="70CD7CF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16A087AC" w14:textId="163EF54E"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27818A0F" w14:textId="08557D6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6B3BEE21"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0C1EE5B" w14:textId="52B826D1" w:rsidR="00296D5B" w:rsidRDefault="00296D5B" w:rsidP="00296D5B">
            <w:pPr>
              <w:pStyle w:val="Tabloerik"/>
            </w:pPr>
            <w:r w:rsidRPr="000B161B">
              <w:rPr>
                <w:b w:val="0"/>
                <w:bCs w:val="0"/>
              </w:rPr>
              <w:t>FORM_TARIH_SAAT</w:t>
            </w:r>
          </w:p>
        </w:tc>
        <w:tc>
          <w:tcPr>
            <w:tcW w:w="1582" w:type="dxa"/>
          </w:tcPr>
          <w:p w14:paraId="0AE1FD64" w14:textId="7DB5F05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TarihSaat</w:t>
            </w:r>
          </w:p>
        </w:tc>
        <w:tc>
          <w:tcPr>
            <w:tcW w:w="1652" w:type="dxa"/>
          </w:tcPr>
          <w:p w14:paraId="1AC2A120" w14:textId="47D1762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37ABFA27" w14:textId="49AF3D8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5BA8867A" w14:textId="62D8C2E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r>
      <w:tr w:rsidR="00296D5B" w14:paraId="42AC01E0"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7012E8F8" w14:textId="30B91339" w:rsidR="00296D5B" w:rsidRDefault="00296D5B" w:rsidP="00296D5B">
            <w:pPr>
              <w:pStyle w:val="Tabloerik"/>
            </w:pPr>
            <w:r w:rsidRPr="000B161B">
              <w:rPr>
                <w:b w:val="0"/>
                <w:bCs w:val="0"/>
              </w:rPr>
              <w:t>GENEL_MÜDÜR_AÇIKLAMA</w:t>
            </w:r>
          </w:p>
        </w:tc>
        <w:tc>
          <w:tcPr>
            <w:tcW w:w="1582" w:type="dxa"/>
          </w:tcPr>
          <w:p w14:paraId="20807632" w14:textId="4BC5415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7B4318A1" w14:textId="2C2518E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5814C8BB" w14:textId="263A0A2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30658BAC" w14:textId="1BA51E2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52C010CE"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D9FF4B0" w14:textId="2883057B" w:rsidR="00296D5B" w:rsidRDefault="00296D5B" w:rsidP="00296D5B">
            <w:pPr>
              <w:pStyle w:val="Tabloerik"/>
            </w:pPr>
            <w:r w:rsidRPr="000B161B">
              <w:rPr>
                <w:b w:val="0"/>
                <w:bCs w:val="0"/>
              </w:rPr>
              <w:t>GIRIŞ_ADı</w:t>
            </w:r>
          </w:p>
        </w:tc>
        <w:tc>
          <w:tcPr>
            <w:tcW w:w="1582" w:type="dxa"/>
          </w:tcPr>
          <w:p w14:paraId="2C7AF561" w14:textId="167FBBF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4246462" w14:textId="59EFB2B4"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676" w:type="dxa"/>
          </w:tcPr>
          <w:p w14:paraId="032BA46D" w14:textId="5BA77BE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rFonts w:ascii="Segoe UI Symbol" w:hAnsi="Segoe UI Symbol" w:cs="Segoe UI Symbol"/>
                <w:b/>
                <w:bCs/>
              </w:rPr>
              <w:t>✓</w:t>
            </w:r>
          </w:p>
        </w:tc>
        <w:tc>
          <w:tcPr>
            <w:tcW w:w="1554" w:type="dxa"/>
          </w:tcPr>
          <w:p w14:paraId="3C4F8C24" w14:textId="4348546F"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37EA1196"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013C80A0" w14:textId="48DBFD2A" w:rsidR="00296D5B" w:rsidRDefault="00296D5B" w:rsidP="00296D5B">
            <w:pPr>
              <w:pStyle w:val="Tabloerik"/>
            </w:pPr>
            <w:r w:rsidRPr="000B161B">
              <w:rPr>
                <w:b w:val="0"/>
                <w:bCs w:val="0"/>
              </w:rPr>
              <w:t>GRUP_YÖNETICISI</w:t>
            </w:r>
          </w:p>
        </w:tc>
        <w:tc>
          <w:tcPr>
            <w:tcW w:w="1582" w:type="dxa"/>
          </w:tcPr>
          <w:p w14:paraId="091F267C" w14:textId="5C56120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0B142AE8" w14:textId="2D05243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1FBECCAE" w14:textId="394B844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75BEE87E" w14:textId="211FB03B"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100</w:t>
            </w:r>
          </w:p>
        </w:tc>
      </w:tr>
      <w:tr w:rsidR="00296D5B" w14:paraId="26EC7D20"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0FFF10EA" w14:textId="57B87FA1" w:rsidR="00296D5B" w:rsidRDefault="00296D5B" w:rsidP="00296D5B">
            <w:pPr>
              <w:pStyle w:val="Tabloerik"/>
            </w:pPr>
            <w:r w:rsidRPr="000B161B">
              <w:rPr>
                <w:b w:val="0"/>
                <w:bCs w:val="0"/>
              </w:rPr>
              <w:t>HAKEDELEN_ÖDÜL</w:t>
            </w:r>
          </w:p>
        </w:tc>
        <w:tc>
          <w:tcPr>
            <w:tcW w:w="1582" w:type="dxa"/>
          </w:tcPr>
          <w:p w14:paraId="4738A664" w14:textId="68B9C318"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63542BCF" w14:textId="4C9621E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F218A1A" w14:textId="36A066E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34BBE27C" w14:textId="4299662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w:t>
            </w:r>
          </w:p>
        </w:tc>
      </w:tr>
      <w:tr w:rsidR="00296D5B" w14:paraId="5C48D346"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1CA0680F" w14:textId="11F151D2" w:rsidR="00296D5B" w:rsidRDefault="00296D5B" w:rsidP="00296D5B">
            <w:pPr>
              <w:pStyle w:val="Tabloerik"/>
            </w:pPr>
            <w:r w:rsidRPr="000B161B">
              <w:rPr>
                <w:b w:val="0"/>
                <w:bCs w:val="0"/>
              </w:rPr>
              <w:t>HATA_STATIKOSU</w:t>
            </w:r>
          </w:p>
        </w:tc>
        <w:tc>
          <w:tcPr>
            <w:tcW w:w="1582" w:type="dxa"/>
          </w:tcPr>
          <w:p w14:paraId="50C4B84D" w14:textId="40D8169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25DF4C4C" w14:textId="385BB7A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027ECFC9" w14:textId="31A2364C"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55F61322" w14:textId="3709E24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250</w:t>
            </w:r>
          </w:p>
        </w:tc>
      </w:tr>
      <w:tr w:rsidR="00296D5B" w14:paraId="2D30950E"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1C644E50" w14:textId="113A30AF" w:rsidR="00296D5B" w:rsidRDefault="00296D5B" w:rsidP="00296D5B">
            <w:pPr>
              <w:pStyle w:val="Tabloerik"/>
            </w:pPr>
            <w:r w:rsidRPr="000B161B">
              <w:rPr>
                <w:b w:val="0"/>
                <w:bCs w:val="0"/>
              </w:rPr>
              <w:t>HATA_STATIKOSU_AÇIKLAMA</w:t>
            </w:r>
          </w:p>
        </w:tc>
        <w:tc>
          <w:tcPr>
            <w:tcW w:w="1582" w:type="dxa"/>
          </w:tcPr>
          <w:p w14:paraId="4F1D0749" w14:textId="0A18EB9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27AD6C83" w14:textId="0CB9DF4D"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4328B422" w14:textId="51B84B2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0B934E54" w14:textId="2628667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5000</w:t>
            </w:r>
          </w:p>
        </w:tc>
      </w:tr>
      <w:tr w:rsidR="00296D5B" w14:paraId="0A80170A"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6CB1717F" w14:textId="76EF70B7" w:rsidR="00296D5B" w:rsidRDefault="00296D5B" w:rsidP="00296D5B">
            <w:pPr>
              <w:pStyle w:val="Tabloerik"/>
            </w:pPr>
            <w:r w:rsidRPr="000B161B">
              <w:rPr>
                <w:b w:val="0"/>
                <w:bCs w:val="0"/>
              </w:rPr>
              <w:t>I.BULUŞ_ÜZERINDEKI_KATKıSı</w:t>
            </w:r>
          </w:p>
        </w:tc>
        <w:tc>
          <w:tcPr>
            <w:tcW w:w="1582" w:type="dxa"/>
          </w:tcPr>
          <w:p w14:paraId="6E5C1077" w14:textId="51B21D1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5CF0A4D5" w14:textId="2ECCCB7F"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16F0661C" w14:textId="01A79E35"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1F89F4C6" w14:textId="166D0D4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5201FC16"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54A8D612" w14:textId="70A33535" w:rsidR="00296D5B" w:rsidRDefault="00296D5B" w:rsidP="00296D5B">
            <w:pPr>
              <w:pStyle w:val="Tabloerik"/>
            </w:pPr>
            <w:r w:rsidRPr="000B161B">
              <w:rPr>
                <w:b w:val="0"/>
                <w:bCs w:val="0"/>
              </w:rPr>
              <w:t>I.BULUŞÇU_AD_SOYAD</w:t>
            </w:r>
          </w:p>
        </w:tc>
        <w:tc>
          <w:tcPr>
            <w:tcW w:w="1582" w:type="dxa"/>
          </w:tcPr>
          <w:p w14:paraId="6C295E28" w14:textId="45FB132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A0E1AC6" w14:textId="04AD6C69"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5A25C351" w14:textId="0C24B6F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75C2ECC3" w14:textId="778AD0E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2FAFCEFA"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51D8B7D2" w14:textId="237D2535" w:rsidR="00296D5B" w:rsidRDefault="00296D5B" w:rsidP="00296D5B">
            <w:pPr>
              <w:pStyle w:val="Tabloerik"/>
            </w:pPr>
            <w:r w:rsidRPr="000B161B">
              <w:rPr>
                <w:b w:val="0"/>
                <w:bCs w:val="0"/>
              </w:rPr>
              <w:t>I.BULUŞÇU_ADRES</w:t>
            </w:r>
          </w:p>
        </w:tc>
        <w:tc>
          <w:tcPr>
            <w:tcW w:w="1582" w:type="dxa"/>
          </w:tcPr>
          <w:p w14:paraId="0210CB1C" w14:textId="47D3A86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594CA027" w14:textId="5F906D3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6BA8CDBC" w14:textId="42BB121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45E9A6C6" w14:textId="1DB1521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13AF16E8"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6C37BCBF" w14:textId="36A751D7" w:rsidR="00296D5B" w:rsidRDefault="00296D5B" w:rsidP="00296D5B">
            <w:pPr>
              <w:pStyle w:val="Tabloerik"/>
            </w:pPr>
            <w:r w:rsidRPr="000B161B">
              <w:rPr>
                <w:b w:val="0"/>
                <w:bCs w:val="0"/>
              </w:rPr>
              <w:t>I.BULUŞÇU_E_POSTA</w:t>
            </w:r>
          </w:p>
        </w:tc>
        <w:tc>
          <w:tcPr>
            <w:tcW w:w="1582" w:type="dxa"/>
          </w:tcPr>
          <w:p w14:paraId="3150DC4E" w14:textId="3787091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6206BFD" w14:textId="06A7251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24DB7F9C" w14:textId="55471BFA"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13BB4E14" w14:textId="2409353E"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3C9199ED"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200D1FFF" w14:textId="104C42D3" w:rsidR="00296D5B" w:rsidRDefault="00296D5B" w:rsidP="00296D5B">
            <w:pPr>
              <w:pStyle w:val="Tabloerik"/>
            </w:pPr>
            <w:r w:rsidRPr="000B161B">
              <w:rPr>
                <w:b w:val="0"/>
                <w:bCs w:val="0"/>
              </w:rPr>
              <w:t>I.BULUŞÇU_TC_NO</w:t>
            </w:r>
          </w:p>
        </w:tc>
        <w:tc>
          <w:tcPr>
            <w:tcW w:w="1582" w:type="dxa"/>
          </w:tcPr>
          <w:p w14:paraId="32913176" w14:textId="58AC4E13"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Sayı</w:t>
            </w:r>
          </w:p>
        </w:tc>
        <w:tc>
          <w:tcPr>
            <w:tcW w:w="1652" w:type="dxa"/>
          </w:tcPr>
          <w:p w14:paraId="07233BB6" w14:textId="653C1C4C"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6DB65F4D" w14:textId="4E1670F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0872F0EE" w14:textId="4DF7A584"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r>
      <w:tr w:rsidR="00296D5B" w14:paraId="67F656FB"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4404FD8C" w14:textId="30959C3C" w:rsidR="00296D5B" w:rsidRDefault="00296D5B" w:rsidP="00296D5B">
            <w:pPr>
              <w:pStyle w:val="Tabloerik"/>
            </w:pPr>
            <w:r w:rsidRPr="000B161B">
              <w:rPr>
                <w:b w:val="0"/>
                <w:bCs w:val="0"/>
              </w:rPr>
              <w:t>I.BULUŞÇU_TELEFON</w:t>
            </w:r>
          </w:p>
        </w:tc>
        <w:tc>
          <w:tcPr>
            <w:tcW w:w="1582" w:type="dxa"/>
          </w:tcPr>
          <w:p w14:paraId="0E7FB59C" w14:textId="3985F4DC"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5466DBAA" w14:textId="2BC1CB7C"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0905F93B" w14:textId="44A82B3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4536F233" w14:textId="028DB3CC"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2D38AFD2"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491C81CB" w14:textId="4D31947A" w:rsidR="00296D5B" w:rsidRDefault="00296D5B" w:rsidP="00296D5B">
            <w:pPr>
              <w:pStyle w:val="Tabloerik"/>
            </w:pPr>
            <w:r w:rsidRPr="000B161B">
              <w:rPr>
                <w:b w:val="0"/>
                <w:bCs w:val="0"/>
              </w:rPr>
              <w:t>II.BULUŞ_ÜZERINDEKI_KATKıSı</w:t>
            </w:r>
          </w:p>
        </w:tc>
        <w:tc>
          <w:tcPr>
            <w:tcW w:w="1582" w:type="dxa"/>
          </w:tcPr>
          <w:p w14:paraId="65AC18C4" w14:textId="6298B1D9"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163F171C" w14:textId="34B11AD0"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0D6642F9" w14:textId="095E62E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27240DF8" w14:textId="0503F68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4B6610E4"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1DBA5ADB" w14:textId="04157A01" w:rsidR="00296D5B" w:rsidRDefault="00296D5B" w:rsidP="00296D5B">
            <w:pPr>
              <w:pStyle w:val="Tabloerik"/>
            </w:pPr>
            <w:r w:rsidRPr="000B161B">
              <w:rPr>
                <w:b w:val="0"/>
                <w:bCs w:val="0"/>
              </w:rPr>
              <w:t>II.BULUŞÇU_AD_SOYAD</w:t>
            </w:r>
          </w:p>
        </w:tc>
        <w:tc>
          <w:tcPr>
            <w:tcW w:w="1582" w:type="dxa"/>
          </w:tcPr>
          <w:p w14:paraId="113C376A" w14:textId="556BAED1"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4E26854B" w14:textId="6D3BE5EE"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36D47965" w14:textId="2DF0CD4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1041E7CB" w14:textId="09FFF35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7D122ABF"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65328F73" w14:textId="3B26FC37" w:rsidR="00296D5B" w:rsidRDefault="00296D5B" w:rsidP="00296D5B">
            <w:pPr>
              <w:pStyle w:val="Tabloerik"/>
            </w:pPr>
            <w:r w:rsidRPr="000B161B">
              <w:rPr>
                <w:b w:val="0"/>
                <w:bCs w:val="0"/>
              </w:rPr>
              <w:t>II.BULUŞÇU_ADRES</w:t>
            </w:r>
          </w:p>
        </w:tc>
        <w:tc>
          <w:tcPr>
            <w:tcW w:w="1582" w:type="dxa"/>
          </w:tcPr>
          <w:p w14:paraId="5FB60970" w14:textId="6B5FF076"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Yazı</w:t>
            </w:r>
          </w:p>
        </w:tc>
        <w:tc>
          <w:tcPr>
            <w:tcW w:w="1652" w:type="dxa"/>
          </w:tcPr>
          <w:p w14:paraId="659505A5" w14:textId="4F43D3D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210683BA" w14:textId="7822D2B7"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11F848EB" w14:textId="6AFAC118"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5000</w:t>
            </w:r>
          </w:p>
        </w:tc>
      </w:tr>
      <w:tr w:rsidR="00296D5B" w14:paraId="362603DD"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2E207814" w14:textId="30CEB76C" w:rsidR="00296D5B" w:rsidRDefault="00296D5B" w:rsidP="00296D5B">
            <w:pPr>
              <w:pStyle w:val="Tabloerik"/>
            </w:pPr>
            <w:r w:rsidRPr="000B161B">
              <w:rPr>
                <w:b w:val="0"/>
                <w:bCs w:val="0"/>
              </w:rPr>
              <w:t>II.BULUŞÇU_E_POSTA</w:t>
            </w:r>
          </w:p>
        </w:tc>
        <w:tc>
          <w:tcPr>
            <w:tcW w:w="1582" w:type="dxa"/>
          </w:tcPr>
          <w:p w14:paraId="2EAB6D96" w14:textId="30BC007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0197D090" w14:textId="3907C4DB"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3828D936" w14:textId="7A17D72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1221CF9A" w14:textId="7FA5EBF3"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296D5B" w14:paraId="15F96877" w14:textId="77777777" w:rsidTr="003F5C91">
        <w:tc>
          <w:tcPr>
            <w:cnfStyle w:val="001000000000" w:firstRow="0" w:lastRow="0" w:firstColumn="1" w:lastColumn="0" w:oddVBand="0" w:evenVBand="0" w:oddHBand="0" w:evenHBand="0" w:firstRowFirstColumn="0" w:firstRowLastColumn="0" w:lastRowFirstColumn="0" w:lastRowLastColumn="0"/>
            <w:tcW w:w="4126" w:type="dxa"/>
          </w:tcPr>
          <w:p w14:paraId="129F2076" w14:textId="1B59C1FD" w:rsidR="00296D5B" w:rsidRDefault="00296D5B" w:rsidP="00296D5B">
            <w:pPr>
              <w:pStyle w:val="Tabloerik"/>
            </w:pPr>
            <w:r w:rsidRPr="000B161B">
              <w:rPr>
                <w:b w:val="0"/>
                <w:bCs w:val="0"/>
              </w:rPr>
              <w:t>II.BULUŞÇU_TC_NO</w:t>
            </w:r>
          </w:p>
        </w:tc>
        <w:tc>
          <w:tcPr>
            <w:tcW w:w="1582" w:type="dxa"/>
          </w:tcPr>
          <w:p w14:paraId="7DACFFF1" w14:textId="5D73D25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Sayı</w:t>
            </w:r>
          </w:p>
        </w:tc>
        <w:tc>
          <w:tcPr>
            <w:tcW w:w="1652" w:type="dxa"/>
          </w:tcPr>
          <w:p w14:paraId="70E3BFC7" w14:textId="3F5A1041"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676" w:type="dxa"/>
          </w:tcPr>
          <w:p w14:paraId="6C411F9D" w14:textId="7D2E589D"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c>
          <w:tcPr>
            <w:tcW w:w="1554" w:type="dxa"/>
          </w:tcPr>
          <w:p w14:paraId="1966C0A6" w14:textId="760A786A" w:rsidR="00296D5B" w:rsidRDefault="00296D5B" w:rsidP="00296D5B">
            <w:pPr>
              <w:pStyle w:val="Tabloerik"/>
              <w:cnfStyle w:val="000000000000" w:firstRow="0" w:lastRow="0" w:firstColumn="0" w:lastColumn="0" w:oddVBand="0" w:evenVBand="0" w:oddHBand="0" w:evenHBand="0" w:firstRowFirstColumn="0" w:firstRowLastColumn="0" w:lastRowFirstColumn="0" w:lastRowLastColumn="0"/>
            </w:pPr>
            <w:r w:rsidRPr="000B161B">
              <w:rPr>
                <w:b/>
                <w:bCs/>
              </w:rPr>
              <w:t>-</w:t>
            </w:r>
          </w:p>
        </w:tc>
      </w:tr>
      <w:tr w:rsidR="00296D5B" w14:paraId="16B65CB7"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tcPr>
          <w:p w14:paraId="7E85E167" w14:textId="0ABA849B" w:rsidR="00296D5B" w:rsidRDefault="00296D5B" w:rsidP="00296D5B">
            <w:pPr>
              <w:pStyle w:val="Tabloerik"/>
            </w:pPr>
            <w:r w:rsidRPr="000B161B">
              <w:rPr>
                <w:b w:val="0"/>
                <w:bCs w:val="0"/>
              </w:rPr>
              <w:t>II.BULUŞÇU_TELEFON</w:t>
            </w:r>
          </w:p>
        </w:tc>
        <w:tc>
          <w:tcPr>
            <w:tcW w:w="1582" w:type="dxa"/>
          </w:tcPr>
          <w:p w14:paraId="71253396" w14:textId="79C99737"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Yazı</w:t>
            </w:r>
          </w:p>
        </w:tc>
        <w:tc>
          <w:tcPr>
            <w:tcW w:w="1652" w:type="dxa"/>
          </w:tcPr>
          <w:p w14:paraId="3B38F568" w14:textId="66F2BD35"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676" w:type="dxa"/>
          </w:tcPr>
          <w:p w14:paraId="132B70A0" w14:textId="095195D0"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w:t>
            </w:r>
          </w:p>
        </w:tc>
        <w:tc>
          <w:tcPr>
            <w:tcW w:w="1554" w:type="dxa"/>
          </w:tcPr>
          <w:p w14:paraId="048C5570" w14:textId="19ED1432" w:rsidR="00296D5B" w:rsidRDefault="00296D5B" w:rsidP="00296D5B">
            <w:pPr>
              <w:pStyle w:val="Tabloerik"/>
              <w:cnfStyle w:val="000000100000" w:firstRow="0" w:lastRow="0" w:firstColumn="0" w:lastColumn="0" w:oddVBand="0" w:evenVBand="0" w:oddHBand="1" w:evenHBand="0" w:firstRowFirstColumn="0" w:firstRowLastColumn="0" w:lastRowFirstColumn="0" w:lastRowLastColumn="0"/>
            </w:pPr>
            <w:r w:rsidRPr="000B161B">
              <w:rPr>
                <w:b/>
                <w:bCs/>
              </w:rPr>
              <w:t>100</w:t>
            </w:r>
          </w:p>
        </w:tc>
      </w:tr>
      <w:tr w:rsidR="008B3866" w14:paraId="09C634D2"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64B25CBD" w14:textId="2510B011" w:rsidR="008B3866" w:rsidRPr="003F5C91" w:rsidRDefault="008B3866" w:rsidP="008B3866">
            <w:pPr>
              <w:pStyle w:val="Tabloerik"/>
              <w:rPr>
                <w:rFonts w:cstheme="minorHAnsi"/>
                <w:color w:val="auto"/>
                <w:szCs w:val="16"/>
              </w:rPr>
            </w:pPr>
            <w:r w:rsidRPr="00A46C46">
              <w:rPr>
                <w:rFonts w:cstheme="minorHAnsi"/>
                <w:noProof/>
                <w:color w:val="auto"/>
                <w:szCs w:val="16"/>
              </w:rPr>
              <w:t>İÇERİK_PAZARLAMA</w:t>
            </w:r>
          </w:p>
        </w:tc>
        <w:tc>
          <w:tcPr>
            <w:tcW w:w="1582" w:type="dxa"/>
            <w:vAlign w:val="bottom"/>
          </w:tcPr>
          <w:p w14:paraId="299CB174" w14:textId="3701038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B506D1A" w14:textId="6FAC447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77686F7" w14:textId="3ECC2E3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92489C5" w14:textId="13EFC309"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65C974B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A8BB4B7" w14:textId="3A153CC2" w:rsidR="008B3866" w:rsidRPr="003F5C91" w:rsidRDefault="008B3866" w:rsidP="008B3866">
            <w:pPr>
              <w:pStyle w:val="Tabloerik"/>
              <w:rPr>
                <w:rFonts w:cstheme="minorHAnsi"/>
                <w:color w:val="auto"/>
                <w:szCs w:val="16"/>
              </w:rPr>
            </w:pPr>
            <w:r w:rsidRPr="00A46C46">
              <w:rPr>
                <w:rFonts w:cstheme="minorHAnsi"/>
                <w:noProof/>
                <w:color w:val="auto"/>
                <w:szCs w:val="16"/>
              </w:rPr>
              <w:t>İÇERİK_PAZARLAMA_AÇIKLAMA</w:t>
            </w:r>
          </w:p>
        </w:tc>
        <w:tc>
          <w:tcPr>
            <w:tcW w:w="1582" w:type="dxa"/>
            <w:vAlign w:val="bottom"/>
          </w:tcPr>
          <w:p w14:paraId="7CA08740" w14:textId="1EE20BC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57199FD" w14:textId="3F14646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22D3C93" w14:textId="0C5DC82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C79C00C" w14:textId="2D8A9951"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31075714"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A26542D" w14:textId="04D41AC5" w:rsidR="008B3866" w:rsidRPr="003F5C91" w:rsidRDefault="008B3866" w:rsidP="008B3866">
            <w:pPr>
              <w:pStyle w:val="Tabloerik"/>
              <w:rPr>
                <w:rFonts w:cstheme="minorHAnsi"/>
                <w:color w:val="auto"/>
                <w:szCs w:val="16"/>
              </w:rPr>
            </w:pPr>
            <w:r w:rsidRPr="00A46C46">
              <w:rPr>
                <w:rFonts w:cstheme="minorHAnsi"/>
                <w:noProof/>
                <w:color w:val="auto"/>
                <w:szCs w:val="16"/>
              </w:rPr>
              <w:t>İNSAN_KAYNAKLARI_AÇIKLAMA</w:t>
            </w:r>
          </w:p>
        </w:tc>
        <w:tc>
          <w:tcPr>
            <w:tcW w:w="1582" w:type="dxa"/>
            <w:vAlign w:val="bottom"/>
          </w:tcPr>
          <w:p w14:paraId="7B77F7B1" w14:textId="28D09EE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4664E17" w14:textId="085B96B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3CEADE3" w14:textId="3CB2228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AF195A9" w14:textId="63049D72"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6BD613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510EC7C" w14:textId="18E28CE7" w:rsidR="008B3866" w:rsidRPr="003F5C91" w:rsidRDefault="008B3866" w:rsidP="008B3866">
            <w:pPr>
              <w:pStyle w:val="Tabloerik"/>
              <w:rPr>
                <w:rFonts w:cstheme="minorHAnsi"/>
                <w:color w:val="auto"/>
                <w:szCs w:val="16"/>
              </w:rPr>
            </w:pPr>
            <w:r w:rsidRPr="00A46C46">
              <w:rPr>
                <w:rFonts w:cstheme="minorHAnsi"/>
                <w:noProof/>
                <w:color w:val="auto"/>
                <w:szCs w:val="16"/>
              </w:rPr>
              <w:t>İPTAL_AÇIKLAMA</w:t>
            </w:r>
          </w:p>
        </w:tc>
        <w:tc>
          <w:tcPr>
            <w:tcW w:w="1582" w:type="dxa"/>
            <w:vAlign w:val="bottom"/>
          </w:tcPr>
          <w:p w14:paraId="654D1D52" w14:textId="15264EE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5A6ACF8B" w14:textId="4051F01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4EA8F1E5" w14:textId="2274127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254B555" w14:textId="30EFDC2A"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1926C2F7"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D796CE8" w14:textId="59F57250" w:rsidR="008B3866" w:rsidRPr="003F5C91" w:rsidRDefault="008B3866" w:rsidP="008B3866">
            <w:pPr>
              <w:pStyle w:val="Tabloerik"/>
              <w:rPr>
                <w:rFonts w:cstheme="minorHAnsi"/>
                <w:color w:val="auto"/>
                <w:szCs w:val="16"/>
              </w:rPr>
            </w:pPr>
            <w:r w:rsidRPr="00A46C46">
              <w:rPr>
                <w:rFonts w:cstheme="minorHAnsi"/>
                <w:noProof/>
                <w:color w:val="auto"/>
                <w:szCs w:val="16"/>
              </w:rPr>
              <w:t>İŞ_KALİTESİ_BAŞKANI_E_POSTA</w:t>
            </w:r>
          </w:p>
        </w:tc>
        <w:tc>
          <w:tcPr>
            <w:tcW w:w="1582" w:type="dxa"/>
            <w:vAlign w:val="bottom"/>
          </w:tcPr>
          <w:p w14:paraId="2653D09B" w14:textId="7712236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876995B" w14:textId="0B12AA7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8E62A19" w14:textId="6622C3D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0E9EC9B" w14:textId="6CD2CE4E"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6339B0E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8C8DADD" w14:textId="5EC0E24E" w:rsidR="008B3866" w:rsidRPr="003F5C91" w:rsidRDefault="008B3866" w:rsidP="008B3866">
            <w:pPr>
              <w:pStyle w:val="Tabloerik"/>
              <w:rPr>
                <w:rFonts w:cstheme="minorHAnsi"/>
                <w:color w:val="auto"/>
                <w:szCs w:val="16"/>
              </w:rPr>
            </w:pPr>
            <w:r w:rsidRPr="00A46C46">
              <w:rPr>
                <w:rFonts w:cstheme="minorHAnsi"/>
                <w:noProof/>
                <w:color w:val="auto"/>
                <w:szCs w:val="16"/>
              </w:rPr>
              <w:lastRenderedPageBreak/>
              <w:t>İŞ_KALİTESİ_BAŞKANI_GİRİŞ_ADı</w:t>
            </w:r>
          </w:p>
        </w:tc>
        <w:tc>
          <w:tcPr>
            <w:tcW w:w="1582" w:type="dxa"/>
            <w:vAlign w:val="bottom"/>
          </w:tcPr>
          <w:p w14:paraId="7C813FB3" w14:textId="1DEFCA4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575BA0E" w14:textId="036BB10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06F60AA" w14:textId="55727B2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BDC085E" w14:textId="6157BEF3"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47EB26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617DF54" w14:textId="23EAA64A" w:rsidR="008B3866" w:rsidRPr="003F5C91" w:rsidRDefault="008B3866" w:rsidP="008B3866">
            <w:pPr>
              <w:pStyle w:val="Tabloerik"/>
              <w:rPr>
                <w:rFonts w:cstheme="minorHAnsi"/>
                <w:color w:val="auto"/>
                <w:szCs w:val="16"/>
              </w:rPr>
            </w:pPr>
            <w:r w:rsidRPr="00A46C46">
              <w:rPr>
                <w:rFonts w:cstheme="minorHAnsi"/>
                <w:noProof/>
                <w:color w:val="auto"/>
                <w:szCs w:val="16"/>
              </w:rPr>
              <w:t>İŞ_KALİTESİ_BAŞVURUSU_AÇIKLAMA</w:t>
            </w:r>
          </w:p>
        </w:tc>
        <w:tc>
          <w:tcPr>
            <w:tcW w:w="1582" w:type="dxa"/>
            <w:vAlign w:val="bottom"/>
          </w:tcPr>
          <w:p w14:paraId="4CDF5E4D" w14:textId="5391522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0318013" w14:textId="455169E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60B130B" w14:textId="5F58F76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1E68B67" w14:textId="453E9B4B"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614882EF"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0FB81E4" w14:textId="7318B3A9" w:rsidR="008B3866" w:rsidRPr="003F5C91" w:rsidRDefault="008B3866" w:rsidP="008B3866">
            <w:pPr>
              <w:pStyle w:val="Tabloerik"/>
              <w:rPr>
                <w:rFonts w:cstheme="minorHAnsi"/>
                <w:color w:val="auto"/>
                <w:szCs w:val="16"/>
              </w:rPr>
            </w:pPr>
            <w:r w:rsidRPr="00A46C46">
              <w:rPr>
                <w:rFonts w:cstheme="minorHAnsi"/>
                <w:noProof/>
                <w:color w:val="auto"/>
                <w:szCs w:val="16"/>
              </w:rPr>
              <w:t>İŞ_KALİTESİ_VE_VERİMLİLİĞİ_BAŞKANI</w:t>
            </w:r>
          </w:p>
        </w:tc>
        <w:tc>
          <w:tcPr>
            <w:tcW w:w="1582" w:type="dxa"/>
            <w:vAlign w:val="bottom"/>
          </w:tcPr>
          <w:p w14:paraId="4BB2B7B5" w14:textId="66CB94A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23E7738" w14:textId="4FF8F0D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17063D4" w14:textId="1C3B2B7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FB2969A" w14:textId="3FD7426D"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76B0950"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EF1CE9A" w14:textId="24FE334B" w:rsidR="008B3866" w:rsidRPr="003F5C91" w:rsidRDefault="008B3866" w:rsidP="008B3866">
            <w:pPr>
              <w:pStyle w:val="Tabloerik"/>
              <w:rPr>
                <w:rFonts w:cstheme="minorHAnsi"/>
                <w:color w:val="auto"/>
                <w:szCs w:val="16"/>
              </w:rPr>
            </w:pPr>
            <w:r w:rsidRPr="00A46C46">
              <w:rPr>
                <w:rFonts w:cstheme="minorHAnsi"/>
                <w:noProof/>
                <w:color w:val="auto"/>
                <w:szCs w:val="16"/>
              </w:rPr>
              <w:t>İŞ_KALİTESİ_VERİMLİLİK_ETKİ_AÇIKLAMA</w:t>
            </w:r>
          </w:p>
        </w:tc>
        <w:tc>
          <w:tcPr>
            <w:tcW w:w="1582" w:type="dxa"/>
            <w:vAlign w:val="bottom"/>
          </w:tcPr>
          <w:p w14:paraId="5D8FC522" w14:textId="14D68D4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F8A855C" w14:textId="464D13A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02B1CB9" w14:textId="15F774B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0F9BA41" w14:textId="12D34659"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8313A46"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7E60585" w14:textId="514546CE" w:rsidR="008B3866" w:rsidRPr="003F5C91" w:rsidRDefault="008B3866" w:rsidP="008B3866">
            <w:pPr>
              <w:pStyle w:val="Tabloerik"/>
              <w:rPr>
                <w:rFonts w:cstheme="minorHAnsi"/>
                <w:color w:val="auto"/>
                <w:szCs w:val="16"/>
              </w:rPr>
            </w:pPr>
            <w:r w:rsidRPr="00A46C46">
              <w:rPr>
                <w:rFonts w:cstheme="minorHAnsi"/>
                <w:noProof/>
                <w:color w:val="auto"/>
                <w:szCs w:val="16"/>
              </w:rPr>
              <w:t>İŞ_KALİTESİNDE_ŞİRKET_KATMA_DEĞERİ_AÇIKLAMA</w:t>
            </w:r>
          </w:p>
        </w:tc>
        <w:tc>
          <w:tcPr>
            <w:tcW w:w="1582" w:type="dxa"/>
            <w:vAlign w:val="bottom"/>
          </w:tcPr>
          <w:p w14:paraId="3E6E812E" w14:textId="52452BC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05E8E97" w14:textId="23A1811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690F845" w14:textId="05E1DF1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291387E" w14:textId="4C509FD6"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08C6A0B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4358152F" w14:textId="453854BD" w:rsidR="008B3866" w:rsidRPr="003F5C91" w:rsidRDefault="008B3866" w:rsidP="008B3866">
            <w:pPr>
              <w:pStyle w:val="Tabloerik"/>
              <w:rPr>
                <w:rFonts w:cstheme="minorHAnsi"/>
                <w:color w:val="auto"/>
                <w:szCs w:val="16"/>
              </w:rPr>
            </w:pPr>
            <w:r w:rsidRPr="00A46C46">
              <w:rPr>
                <w:rFonts w:cstheme="minorHAnsi"/>
                <w:noProof/>
                <w:color w:val="auto"/>
                <w:szCs w:val="16"/>
              </w:rPr>
              <w:t>İŞ_KALİTESİNE_ETKİ</w:t>
            </w:r>
          </w:p>
        </w:tc>
        <w:tc>
          <w:tcPr>
            <w:tcW w:w="1582" w:type="dxa"/>
            <w:vAlign w:val="bottom"/>
          </w:tcPr>
          <w:p w14:paraId="253188C3" w14:textId="13A2BE6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8586EC3" w14:textId="322B410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39E2B71" w14:textId="406B069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5F590F4" w14:textId="74A301AF"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4F9F75B9"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0C3F947" w14:textId="64E855D2" w:rsidR="008B3866" w:rsidRPr="003F5C91" w:rsidRDefault="008B3866" w:rsidP="008B3866">
            <w:pPr>
              <w:pStyle w:val="Tabloerik"/>
              <w:rPr>
                <w:rFonts w:cstheme="minorHAnsi"/>
                <w:color w:val="auto"/>
                <w:szCs w:val="16"/>
              </w:rPr>
            </w:pPr>
            <w:r w:rsidRPr="00A46C46">
              <w:rPr>
                <w:rFonts w:cstheme="minorHAnsi"/>
                <w:noProof/>
                <w:color w:val="auto"/>
                <w:szCs w:val="16"/>
              </w:rPr>
              <w:t>İŞ_KALİTESİNE_ETKİ_AÇIKLAMA</w:t>
            </w:r>
          </w:p>
        </w:tc>
        <w:tc>
          <w:tcPr>
            <w:tcW w:w="1582" w:type="dxa"/>
            <w:vAlign w:val="bottom"/>
          </w:tcPr>
          <w:p w14:paraId="793ED0B0" w14:textId="7A49084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9D8DD1B" w14:textId="3FA4EF8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FA75337" w14:textId="358716D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13028F1" w14:textId="754B90FE"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3694DBD3"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6366E529" w14:textId="1A832FE9" w:rsidR="008B3866" w:rsidRPr="003F5C91" w:rsidRDefault="008B3866" w:rsidP="008B3866">
            <w:pPr>
              <w:pStyle w:val="Tabloerik"/>
              <w:rPr>
                <w:rFonts w:cstheme="minorHAnsi"/>
                <w:color w:val="auto"/>
                <w:szCs w:val="16"/>
              </w:rPr>
            </w:pPr>
            <w:r w:rsidRPr="00A46C46">
              <w:rPr>
                <w:rFonts w:cstheme="minorHAnsi"/>
                <w:noProof/>
                <w:color w:val="auto"/>
                <w:szCs w:val="16"/>
              </w:rPr>
              <w:t>İŞLEMLERİN_AÇIKLAMASI</w:t>
            </w:r>
          </w:p>
        </w:tc>
        <w:tc>
          <w:tcPr>
            <w:tcW w:w="1582" w:type="dxa"/>
            <w:vAlign w:val="bottom"/>
          </w:tcPr>
          <w:p w14:paraId="7D723965" w14:textId="3C90487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210E04A" w14:textId="4C6FF6C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C792F73" w14:textId="7E5BDD0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01E544D" w14:textId="61E3E32C"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0F491C1"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ED172B7" w14:textId="253C3FF9" w:rsidR="008B3866" w:rsidRPr="003F5C91" w:rsidRDefault="008B3866" w:rsidP="008B3866">
            <w:pPr>
              <w:pStyle w:val="Tabloerik"/>
              <w:rPr>
                <w:rFonts w:cstheme="minorHAnsi"/>
                <w:color w:val="auto"/>
                <w:szCs w:val="16"/>
              </w:rPr>
            </w:pPr>
            <w:r w:rsidRPr="00A46C46">
              <w:rPr>
                <w:rFonts w:cstheme="minorHAnsi"/>
                <w:noProof/>
                <w:color w:val="auto"/>
                <w:szCs w:val="16"/>
              </w:rPr>
              <w:t>KARAR</w:t>
            </w:r>
          </w:p>
        </w:tc>
        <w:tc>
          <w:tcPr>
            <w:tcW w:w="1582" w:type="dxa"/>
            <w:vAlign w:val="bottom"/>
          </w:tcPr>
          <w:p w14:paraId="042AB7AB" w14:textId="7DAB95D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5D4BEC9" w14:textId="240DC8E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DA8108A" w14:textId="3FE1E41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38F7126" w14:textId="4F130F75"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w:t>
            </w:r>
          </w:p>
        </w:tc>
      </w:tr>
      <w:tr w:rsidR="008B3866" w14:paraId="65339C2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E02D219" w14:textId="57F75450" w:rsidR="008B3866" w:rsidRPr="003F5C91" w:rsidRDefault="008B3866" w:rsidP="008B3866">
            <w:pPr>
              <w:pStyle w:val="Tabloerik"/>
              <w:rPr>
                <w:rFonts w:cstheme="minorHAnsi"/>
                <w:color w:val="auto"/>
                <w:szCs w:val="16"/>
              </w:rPr>
            </w:pPr>
            <w:r w:rsidRPr="00A46C46">
              <w:rPr>
                <w:rFonts w:cstheme="minorHAnsi"/>
                <w:noProof/>
                <w:color w:val="auto"/>
                <w:szCs w:val="16"/>
              </w:rPr>
              <w:t>KATEGORİSİ</w:t>
            </w:r>
          </w:p>
        </w:tc>
        <w:tc>
          <w:tcPr>
            <w:tcW w:w="1582" w:type="dxa"/>
            <w:vAlign w:val="bottom"/>
          </w:tcPr>
          <w:p w14:paraId="3D42C2C7" w14:textId="19B6129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53720E3" w14:textId="7C4D3DA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EF58113" w14:textId="3A4274D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B65A339" w14:textId="50FE5F89"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w:t>
            </w:r>
          </w:p>
        </w:tc>
      </w:tr>
      <w:tr w:rsidR="008B3866" w14:paraId="0449DE52"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4A105A8" w14:textId="2289928F" w:rsidR="008B3866" w:rsidRPr="003F5C91" w:rsidRDefault="008B3866" w:rsidP="008B3866">
            <w:pPr>
              <w:pStyle w:val="Tabloerik"/>
              <w:rPr>
                <w:rFonts w:cstheme="minorHAnsi"/>
                <w:color w:val="auto"/>
                <w:szCs w:val="16"/>
              </w:rPr>
            </w:pPr>
            <w:r w:rsidRPr="00A46C46">
              <w:rPr>
                <w:rFonts w:cstheme="minorHAnsi"/>
                <w:noProof/>
                <w:color w:val="auto"/>
                <w:szCs w:val="16"/>
              </w:rPr>
              <w:t>KOMİTE_AÇIKLAMA</w:t>
            </w:r>
          </w:p>
        </w:tc>
        <w:tc>
          <w:tcPr>
            <w:tcW w:w="1582" w:type="dxa"/>
            <w:vAlign w:val="bottom"/>
          </w:tcPr>
          <w:p w14:paraId="2062C78A" w14:textId="43709D5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88DB3E1" w14:textId="25E8D2B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F3A81CD" w14:textId="6FE993F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2925EC1" w14:textId="31E1AB30"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4172E01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BC4B6F7" w14:textId="6EDD8B58" w:rsidR="008B3866" w:rsidRPr="003F5C91" w:rsidRDefault="008B3866" w:rsidP="008B3866">
            <w:pPr>
              <w:pStyle w:val="Tabloerik"/>
              <w:rPr>
                <w:rFonts w:cstheme="minorHAnsi"/>
                <w:color w:val="auto"/>
                <w:szCs w:val="16"/>
              </w:rPr>
            </w:pPr>
            <w:r w:rsidRPr="00A46C46">
              <w:rPr>
                <w:rFonts w:cstheme="minorHAnsi"/>
                <w:noProof/>
                <w:color w:val="auto"/>
                <w:szCs w:val="16"/>
              </w:rPr>
              <w:t>KOMİTE_GÜNÜ_TARİHİ</w:t>
            </w:r>
          </w:p>
        </w:tc>
        <w:tc>
          <w:tcPr>
            <w:tcW w:w="1582" w:type="dxa"/>
            <w:vAlign w:val="bottom"/>
          </w:tcPr>
          <w:p w14:paraId="34ABF008" w14:textId="4437A67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Tarih</w:t>
            </w:r>
          </w:p>
        </w:tc>
        <w:tc>
          <w:tcPr>
            <w:tcW w:w="1652" w:type="dxa"/>
            <w:vAlign w:val="bottom"/>
          </w:tcPr>
          <w:p w14:paraId="432435A1" w14:textId="25FA8BB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F2A2958" w14:textId="17CF76F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F80F639" w14:textId="19BB94B5"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Tarih</w:t>
            </w:r>
          </w:p>
        </w:tc>
      </w:tr>
      <w:tr w:rsidR="008B3866" w14:paraId="6EE59598"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72BC7AF" w14:textId="0D1419D5" w:rsidR="008B3866" w:rsidRPr="003F5C91" w:rsidRDefault="008B3866" w:rsidP="008B3866">
            <w:pPr>
              <w:pStyle w:val="Tabloerik"/>
              <w:rPr>
                <w:rFonts w:cstheme="minorHAnsi"/>
                <w:color w:val="auto"/>
                <w:szCs w:val="16"/>
              </w:rPr>
            </w:pPr>
            <w:r w:rsidRPr="00A46C46">
              <w:rPr>
                <w:rFonts w:cstheme="minorHAnsi"/>
                <w:noProof/>
                <w:color w:val="auto"/>
                <w:szCs w:val="16"/>
              </w:rPr>
              <w:t>KOMİTE1_PUAN</w:t>
            </w:r>
          </w:p>
        </w:tc>
        <w:tc>
          <w:tcPr>
            <w:tcW w:w="1582" w:type="dxa"/>
            <w:vAlign w:val="bottom"/>
          </w:tcPr>
          <w:p w14:paraId="55983ABF" w14:textId="572FBF0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Para</w:t>
            </w:r>
          </w:p>
        </w:tc>
        <w:tc>
          <w:tcPr>
            <w:tcW w:w="1652" w:type="dxa"/>
            <w:vAlign w:val="bottom"/>
          </w:tcPr>
          <w:p w14:paraId="4C1297BD" w14:textId="5DBFF6F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0540C26" w14:textId="2872148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362C328" w14:textId="7ECC3FB4"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Para</w:t>
            </w:r>
          </w:p>
        </w:tc>
      </w:tr>
      <w:tr w:rsidR="008B3866" w14:paraId="0E0C1B8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6A2F1C94" w14:textId="3B8A8517" w:rsidR="008B3866" w:rsidRPr="003F5C91" w:rsidRDefault="008B3866" w:rsidP="008B3866">
            <w:pPr>
              <w:pStyle w:val="Tabloerik"/>
              <w:rPr>
                <w:rFonts w:cstheme="minorHAnsi"/>
                <w:color w:val="auto"/>
                <w:szCs w:val="16"/>
              </w:rPr>
            </w:pPr>
            <w:r w:rsidRPr="00A46C46">
              <w:rPr>
                <w:rFonts w:cstheme="minorHAnsi"/>
                <w:noProof/>
                <w:color w:val="auto"/>
                <w:szCs w:val="16"/>
              </w:rPr>
              <w:t>KOMİTE2_PUAN</w:t>
            </w:r>
          </w:p>
        </w:tc>
        <w:tc>
          <w:tcPr>
            <w:tcW w:w="1582" w:type="dxa"/>
            <w:vAlign w:val="bottom"/>
          </w:tcPr>
          <w:p w14:paraId="2C6847C3" w14:textId="4C209B7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Para</w:t>
            </w:r>
          </w:p>
        </w:tc>
        <w:tc>
          <w:tcPr>
            <w:tcW w:w="1652" w:type="dxa"/>
            <w:vAlign w:val="bottom"/>
          </w:tcPr>
          <w:p w14:paraId="3795D031" w14:textId="19F93BD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960C52A" w14:textId="09785FA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0789C2C" w14:textId="436DEEB9"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Para</w:t>
            </w:r>
          </w:p>
        </w:tc>
      </w:tr>
      <w:tr w:rsidR="008B3866" w14:paraId="17D45C4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66E6657" w14:textId="69FA28E9" w:rsidR="008B3866" w:rsidRPr="003F5C91" w:rsidRDefault="008B3866" w:rsidP="008B3866">
            <w:pPr>
              <w:pStyle w:val="Tabloerik"/>
              <w:rPr>
                <w:rFonts w:cstheme="minorHAnsi"/>
                <w:color w:val="auto"/>
                <w:szCs w:val="16"/>
              </w:rPr>
            </w:pPr>
            <w:r w:rsidRPr="00A46C46">
              <w:rPr>
                <w:rFonts w:cstheme="minorHAnsi"/>
                <w:noProof/>
                <w:color w:val="auto"/>
                <w:szCs w:val="16"/>
              </w:rPr>
              <w:t>KOMİTE3_PUAN</w:t>
            </w:r>
          </w:p>
        </w:tc>
        <w:tc>
          <w:tcPr>
            <w:tcW w:w="1582" w:type="dxa"/>
            <w:vAlign w:val="bottom"/>
          </w:tcPr>
          <w:p w14:paraId="5458BB1F" w14:textId="3D00690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Para</w:t>
            </w:r>
          </w:p>
        </w:tc>
        <w:tc>
          <w:tcPr>
            <w:tcW w:w="1652" w:type="dxa"/>
            <w:vAlign w:val="bottom"/>
          </w:tcPr>
          <w:p w14:paraId="6B0F71D8" w14:textId="53CA317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4A8F66A7" w14:textId="0ED7BE9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A61DFD1" w14:textId="28E37735"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Para</w:t>
            </w:r>
          </w:p>
        </w:tc>
      </w:tr>
      <w:tr w:rsidR="008B3866" w14:paraId="09BC2347"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485EFCF4" w14:textId="05B6F748" w:rsidR="008B3866" w:rsidRPr="003F5C91" w:rsidRDefault="008B3866" w:rsidP="008B3866">
            <w:pPr>
              <w:pStyle w:val="Tabloerik"/>
              <w:rPr>
                <w:rFonts w:cstheme="minorHAnsi"/>
                <w:color w:val="auto"/>
                <w:szCs w:val="16"/>
              </w:rPr>
            </w:pPr>
            <w:r w:rsidRPr="00A46C46">
              <w:rPr>
                <w:rFonts w:cstheme="minorHAnsi"/>
                <w:noProof/>
                <w:color w:val="auto"/>
                <w:szCs w:val="16"/>
              </w:rPr>
              <w:t>KOMİTE4_PUAN</w:t>
            </w:r>
          </w:p>
        </w:tc>
        <w:tc>
          <w:tcPr>
            <w:tcW w:w="1582" w:type="dxa"/>
            <w:vAlign w:val="bottom"/>
          </w:tcPr>
          <w:p w14:paraId="7F1B041D" w14:textId="57392B8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Para</w:t>
            </w:r>
          </w:p>
        </w:tc>
        <w:tc>
          <w:tcPr>
            <w:tcW w:w="1652" w:type="dxa"/>
            <w:vAlign w:val="bottom"/>
          </w:tcPr>
          <w:p w14:paraId="4A79C6D1" w14:textId="4747672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CCD2A8D" w14:textId="194D3B3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5E628E8" w14:textId="58C3A8F1"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Para</w:t>
            </w:r>
          </w:p>
        </w:tc>
      </w:tr>
      <w:tr w:rsidR="008B3866" w14:paraId="2EC920DA"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B326B67" w14:textId="42E51348" w:rsidR="008B3866" w:rsidRPr="003F5C91" w:rsidRDefault="008B3866" w:rsidP="008B3866">
            <w:pPr>
              <w:pStyle w:val="Tabloerik"/>
              <w:rPr>
                <w:rFonts w:cstheme="minorHAnsi"/>
                <w:color w:val="auto"/>
                <w:szCs w:val="16"/>
              </w:rPr>
            </w:pPr>
            <w:r w:rsidRPr="00A46C46">
              <w:rPr>
                <w:rFonts w:cstheme="minorHAnsi"/>
                <w:noProof/>
                <w:color w:val="auto"/>
                <w:szCs w:val="16"/>
              </w:rPr>
              <w:t>KOMİTE5_PUAN</w:t>
            </w:r>
          </w:p>
        </w:tc>
        <w:tc>
          <w:tcPr>
            <w:tcW w:w="1582" w:type="dxa"/>
            <w:vAlign w:val="bottom"/>
          </w:tcPr>
          <w:p w14:paraId="184F33E0" w14:textId="69217F6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Para</w:t>
            </w:r>
          </w:p>
        </w:tc>
        <w:tc>
          <w:tcPr>
            <w:tcW w:w="1652" w:type="dxa"/>
            <w:vAlign w:val="bottom"/>
          </w:tcPr>
          <w:p w14:paraId="3185C99B" w14:textId="45209E5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493FFBE" w14:textId="0F67D50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CC72451" w14:textId="4175001D"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Para</w:t>
            </w:r>
          </w:p>
        </w:tc>
      </w:tr>
      <w:tr w:rsidR="008B3866" w14:paraId="02F954C7"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13ABFB54" w14:textId="1D649B27" w:rsidR="008B3866" w:rsidRPr="003F5C91" w:rsidRDefault="008B3866" w:rsidP="008B3866">
            <w:pPr>
              <w:pStyle w:val="Tabloerik"/>
              <w:rPr>
                <w:rFonts w:cstheme="minorHAnsi"/>
                <w:color w:val="auto"/>
                <w:szCs w:val="16"/>
              </w:rPr>
            </w:pPr>
            <w:r w:rsidRPr="00A46C46">
              <w:rPr>
                <w:rFonts w:cstheme="minorHAnsi"/>
                <w:noProof/>
                <w:color w:val="auto"/>
                <w:szCs w:val="16"/>
              </w:rPr>
              <w:t>LİSANS_SATILDI</w:t>
            </w:r>
          </w:p>
        </w:tc>
        <w:tc>
          <w:tcPr>
            <w:tcW w:w="1582" w:type="dxa"/>
            <w:vAlign w:val="bottom"/>
          </w:tcPr>
          <w:p w14:paraId="47D582E2" w14:textId="74FEA1B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50AE8DF" w14:textId="35E4649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E94ABDE" w14:textId="15F3733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8926353" w14:textId="42285D3A"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2FF201EF"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8DED7D2" w14:textId="3797923E" w:rsidR="008B3866" w:rsidRPr="003F5C91" w:rsidRDefault="008B3866" w:rsidP="008B3866">
            <w:pPr>
              <w:pStyle w:val="Tabloerik"/>
              <w:rPr>
                <w:rFonts w:cstheme="minorHAnsi"/>
                <w:color w:val="auto"/>
                <w:szCs w:val="16"/>
              </w:rPr>
            </w:pPr>
            <w:r w:rsidRPr="00A46C46">
              <w:rPr>
                <w:rFonts w:cstheme="minorHAnsi"/>
                <w:noProof/>
                <w:color w:val="auto"/>
                <w:szCs w:val="16"/>
              </w:rPr>
              <w:t>LİSANS_SATILDI_AÇIKLAMA</w:t>
            </w:r>
          </w:p>
        </w:tc>
        <w:tc>
          <w:tcPr>
            <w:tcW w:w="1582" w:type="dxa"/>
            <w:vAlign w:val="bottom"/>
          </w:tcPr>
          <w:p w14:paraId="680A5200" w14:textId="670B1F0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EF8CB79" w14:textId="3726CD8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9A2DC5D" w14:textId="66A6767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7ECBBEB" w14:textId="47E40BC7"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7B9643BF"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D8C3126" w14:textId="1B1BEB08"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MARKA_BİLİNİRLİĞİ</w:t>
            </w:r>
          </w:p>
        </w:tc>
        <w:tc>
          <w:tcPr>
            <w:tcW w:w="1582" w:type="dxa"/>
            <w:vAlign w:val="bottom"/>
          </w:tcPr>
          <w:p w14:paraId="764644EF" w14:textId="7ECC2F9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w:t>
            </w:r>
          </w:p>
        </w:tc>
        <w:tc>
          <w:tcPr>
            <w:tcW w:w="1652" w:type="dxa"/>
            <w:vAlign w:val="bottom"/>
          </w:tcPr>
          <w:p w14:paraId="00CF85A1" w14:textId="3CF54CE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4462E42" w14:textId="2993EB3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369595F" w14:textId="54C9EC0E"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68D8354F"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5D785E16" w14:textId="2AB3B11E"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MARKA_BİLİNİRLİĞİ_AÇIKLAMA</w:t>
            </w:r>
          </w:p>
        </w:tc>
        <w:tc>
          <w:tcPr>
            <w:tcW w:w="1582" w:type="dxa"/>
            <w:vAlign w:val="bottom"/>
          </w:tcPr>
          <w:p w14:paraId="6DBE6561" w14:textId="2A80EFB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C442FF4" w14:textId="3E21B0B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EF064E8" w14:textId="2D845B7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75BD3C7" w14:textId="60E350AF"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28E450FE"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1AE60918" w14:textId="49B55339"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MARKA_BİLİNİRLİĞİ_ARTTIRMA</w:t>
            </w:r>
          </w:p>
        </w:tc>
        <w:tc>
          <w:tcPr>
            <w:tcW w:w="1582" w:type="dxa"/>
            <w:vAlign w:val="bottom"/>
          </w:tcPr>
          <w:p w14:paraId="05F7A5CE" w14:textId="6C9812E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8A07946" w14:textId="480E3AE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F593711" w14:textId="64F740C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CA24956" w14:textId="5A11E686"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75094679"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EA570D8" w14:textId="7C7E0D34"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MARKA_BİLİNİRLİĞİ_BAŞVURU_AÇIKLAMA</w:t>
            </w:r>
          </w:p>
        </w:tc>
        <w:tc>
          <w:tcPr>
            <w:tcW w:w="1582" w:type="dxa"/>
            <w:vAlign w:val="bottom"/>
          </w:tcPr>
          <w:p w14:paraId="5BE70049" w14:textId="081C89F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802C710" w14:textId="06C4DBC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D9B82C9" w14:textId="492F168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1F527EB" w14:textId="62F903F8"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55DC9FE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52BBC640" w14:textId="2E80720B"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MARKA_BİLİNİRLİĞİ_VE_PAZAR_PAYI_BAŞKANI</w:t>
            </w:r>
          </w:p>
        </w:tc>
        <w:tc>
          <w:tcPr>
            <w:tcW w:w="1582" w:type="dxa"/>
            <w:vAlign w:val="bottom"/>
          </w:tcPr>
          <w:p w14:paraId="08B16C94" w14:textId="2714193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199F2FC0" w14:textId="78438B7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AF7A541" w14:textId="524A0B8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98B738C" w14:textId="346AFEC5"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69BF0E5B"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168B560" w14:textId="7DA915FA"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MARKA_BİLİNİRLİK_BAŞKANI_E_POSTA</w:t>
            </w:r>
          </w:p>
        </w:tc>
        <w:tc>
          <w:tcPr>
            <w:tcW w:w="1582" w:type="dxa"/>
            <w:vAlign w:val="bottom"/>
          </w:tcPr>
          <w:p w14:paraId="690303DB" w14:textId="5683DCB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3B7DC8C" w14:textId="2294986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F94C798" w14:textId="39A7B46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9B9D8CC" w14:textId="6ACC1C55"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1EB3740"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0793F33" w14:textId="71C1DA51" w:rsidR="008B3866" w:rsidRPr="003F5C91" w:rsidRDefault="008B3866" w:rsidP="008B3866">
            <w:pPr>
              <w:pStyle w:val="Tabloerik"/>
              <w:rPr>
                <w:rFonts w:cstheme="minorHAnsi"/>
                <w:color w:val="auto"/>
                <w:szCs w:val="16"/>
              </w:rPr>
            </w:pPr>
            <w:r w:rsidRPr="00A46C46">
              <w:rPr>
                <w:rFonts w:cstheme="minorHAnsi"/>
                <w:noProof/>
                <w:color w:val="auto"/>
                <w:szCs w:val="16"/>
              </w:rPr>
              <w:t>MARKA_BİLİNİRLİK_BAŞKANI_GİRİŞ_ADı</w:t>
            </w:r>
          </w:p>
        </w:tc>
        <w:tc>
          <w:tcPr>
            <w:tcW w:w="1582" w:type="dxa"/>
            <w:vAlign w:val="bottom"/>
          </w:tcPr>
          <w:p w14:paraId="467A402C" w14:textId="54F6DDF4"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5AFCBE1D" w14:textId="416E4C6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D163395" w14:textId="3F74FC9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7C594D3" w14:textId="2FDC50A0"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4CDB3B5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D865DE2" w14:textId="060B9836"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MEVCUT_MÜŞTERİ_BAŞKANI_E_POSTA</w:t>
            </w:r>
          </w:p>
        </w:tc>
        <w:tc>
          <w:tcPr>
            <w:tcW w:w="1582" w:type="dxa"/>
            <w:vAlign w:val="bottom"/>
          </w:tcPr>
          <w:p w14:paraId="76CC53AE" w14:textId="2BF3858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17B33D57" w14:textId="3B63804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244E149" w14:textId="733DD6D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7838D94" w14:textId="577408FB"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5D9FCF5D"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E94BC92" w14:textId="26682A9C"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MEVCUT_MÜŞTERİ_BAŞKANI_GİRİŞ_ADı</w:t>
            </w:r>
          </w:p>
        </w:tc>
        <w:tc>
          <w:tcPr>
            <w:tcW w:w="1582" w:type="dxa"/>
            <w:vAlign w:val="bottom"/>
          </w:tcPr>
          <w:p w14:paraId="6B130681" w14:textId="7F5737D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53ED6671" w14:textId="3A3DDB7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57FE653" w14:textId="7218DA9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6B3DFDC" w14:textId="4A3F6A9D"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6A57FDB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CC6342A" w14:textId="3E85B5F5"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MEVCUT_MÜŞTERİ_SATIŞ</w:t>
            </w:r>
          </w:p>
        </w:tc>
        <w:tc>
          <w:tcPr>
            <w:tcW w:w="1582" w:type="dxa"/>
            <w:vAlign w:val="bottom"/>
          </w:tcPr>
          <w:p w14:paraId="5ACC2BF0" w14:textId="152B1AA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5BE799E" w14:textId="2E25346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74C7DA9" w14:textId="6458D32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C7D9F60" w14:textId="103BA25A"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52119A3C"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41126CF2" w14:textId="3EA93052"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MEVCUT_MÜŞTERİ_SATIŞ_AÇIKLAMA</w:t>
            </w:r>
          </w:p>
        </w:tc>
        <w:tc>
          <w:tcPr>
            <w:tcW w:w="1582" w:type="dxa"/>
            <w:vAlign w:val="bottom"/>
          </w:tcPr>
          <w:p w14:paraId="7AEA637E" w14:textId="5D34BA4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CF7C1FA" w14:textId="1AA54ED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7D94833" w14:textId="52CD6AB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5B37EBC" w14:textId="7C67B187"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9A21A0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39F80CB" w14:textId="2D82B5B5"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MEVCUT_MÜŞTERİ_SATIŞ_AÇIKLAMASI</w:t>
            </w:r>
          </w:p>
        </w:tc>
        <w:tc>
          <w:tcPr>
            <w:tcW w:w="1582" w:type="dxa"/>
            <w:vAlign w:val="bottom"/>
          </w:tcPr>
          <w:p w14:paraId="791CDA7D" w14:textId="00AF05C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2F6D915" w14:textId="2E4D65F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2F2D538" w14:textId="6A4DFE0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8EA8FF9" w14:textId="30AB177F"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5360EAA3"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8ACEE13" w14:textId="4D188846"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MEVCUT_MÜŞTERİ_SATIŞ_BAŞKANI</w:t>
            </w:r>
          </w:p>
        </w:tc>
        <w:tc>
          <w:tcPr>
            <w:tcW w:w="1582" w:type="dxa"/>
            <w:vAlign w:val="bottom"/>
          </w:tcPr>
          <w:p w14:paraId="5D362764" w14:textId="2F68E7B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1921507" w14:textId="06FB422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C3D5E05" w14:textId="702646F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94CD3AA" w14:textId="5C4CE4BB"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C03C1D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5120F049" w14:textId="077D0EF5" w:rsidR="008B3866" w:rsidRPr="003F5C91" w:rsidRDefault="008B3866" w:rsidP="008B3866">
            <w:pPr>
              <w:pStyle w:val="Tabloerik"/>
              <w:rPr>
                <w:rFonts w:cstheme="minorHAnsi"/>
                <w:color w:val="auto"/>
                <w:szCs w:val="16"/>
              </w:rPr>
            </w:pPr>
            <w:r w:rsidRPr="00A46C46">
              <w:rPr>
                <w:rFonts w:cstheme="minorHAnsi"/>
                <w:noProof/>
                <w:color w:val="auto"/>
                <w:szCs w:val="16"/>
              </w:rPr>
              <w:t>MEVCUT_MÜŞTERİ_SATIŞ_KONTROL_AÇIKLAMA</w:t>
            </w:r>
          </w:p>
        </w:tc>
        <w:tc>
          <w:tcPr>
            <w:tcW w:w="1582" w:type="dxa"/>
            <w:vAlign w:val="bottom"/>
          </w:tcPr>
          <w:p w14:paraId="77AF1255" w14:textId="0791357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125F43B6" w14:textId="776ECAB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BB56845" w14:textId="7063253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96E0006" w14:textId="6323E0D9"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70519BCA"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A046B0D" w14:textId="2696C5DC"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MÜŞTERİ_MEMNUNİYETİ_BAŞKANI_E_POSTA</w:t>
            </w:r>
          </w:p>
        </w:tc>
        <w:tc>
          <w:tcPr>
            <w:tcW w:w="1582" w:type="dxa"/>
            <w:vAlign w:val="bottom"/>
          </w:tcPr>
          <w:p w14:paraId="068B9EAE" w14:textId="40A3DAD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5531B3B" w14:textId="59D29C1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0486BBE" w14:textId="7FBC31F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55A328A" w14:textId="2F258459"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8970716"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0950E84" w14:textId="71D6D5AE"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MÜŞTERİ_MEMNUNİYETİ_BAŞKANI_GİRİŞ_ADı</w:t>
            </w:r>
          </w:p>
        </w:tc>
        <w:tc>
          <w:tcPr>
            <w:tcW w:w="1582" w:type="dxa"/>
            <w:vAlign w:val="bottom"/>
          </w:tcPr>
          <w:p w14:paraId="715A928D" w14:textId="7BCD8C6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AB518B2" w14:textId="2C795EF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0813237" w14:textId="473D93A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77041C0" w14:textId="09773F78"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C130DA4"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5A65B4B5" w14:textId="20567105" w:rsidR="008B3866" w:rsidRPr="003F5C91" w:rsidRDefault="008B3866" w:rsidP="008B3866">
            <w:pPr>
              <w:pStyle w:val="Tabloerik"/>
              <w:rPr>
                <w:rFonts w:cstheme="minorHAnsi"/>
                <w:color w:val="auto"/>
                <w:szCs w:val="16"/>
              </w:rPr>
            </w:pPr>
            <w:r w:rsidRPr="00A46C46">
              <w:rPr>
                <w:rFonts w:cstheme="minorHAnsi"/>
                <w:noProof/>
                <w:color w:val="auto"/>
                <w:szCs w:val="16"/>
              </w:rPr>
              <w:t>MÜŞTERİ_ADI</w:t>
            </w:r>
          </w:p>
        </w:tc>
        <w:tc>
          <w:tcPr>
            <w:tcW w:w="1582" w:type="dxa"/>
            <w:vAlign w:val="bottom"/>
          </w:tcPr>
          <w:p w14:paraId="0AD273B3" w14:textId="3C9164C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6AD5BBD" w14:textId="74BCD35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3A546F8" w14:textId="0B05C17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6A03B62" w14:textId="7F26ED9E"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AB57139"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80CE09C" w14:textId="76DC1067" w:rsidR="008B3866" w:rsidRPr="003F5C91" w:rsidRDefault="008B3866" w:rsidP="008B3866">
            <w:pPr>
              <w:pStyle w:val="Tabloerik"/>
              <w:rPr>
                <w:rFonts w:cstheme="minorHAnsi"/>
                <w:color w:val="auto"/>
                <w:szCs w:val="16"/>
              </w:rPr>
            </w:pPr>
            <w:r w:rsidRPr="00A46C46">
              <w:rPr>
                <w:rFonts w:cstheme="minorHAnsi"/>
                <w:noProof/>
                <w:color w:val="auto"/>
                <w:szCs w:val="16"/>
              </w:rPr>
              <w:t>MÜŞTERİ_GÖRÜŞME</w:t>
            </w:r>
          </w:p>
        </w:tc>
        <w:tc>
          <w:tcPr>
            <w:tcW w:w="1582" w:type="dxa"/>
            <w:vAlign w:val="bottom"/>
          </w:tcPr>
          <w:p w14:paraId="61118860" w14:textId="576AF59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8A9C48E" w14:textId="64584D7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3E67B31" w14:textId="2A9FC0B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C10C72A" w14:textId="4E351920"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42D2D228"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1D38D02" w14:textId="4DB01B92" w:rsidR="008B3866" w:rsidRPr="003F5C91" w:rsidRDefault="008B3866" w:rsidP="008B3866">
            <w:pPr>
              <w:pStyle w:val="Tabloerik"/>
              <w:rPr>
                <w:rFonts w:cstheme="minorHAnsi"/>
                <w:color w:val="auto"/>
                <w:szCs w:val="16"/>
              </w:rPr>
            </w:pPr>
            <w:r w:rsidRPr="00A46C46">
              <w:rPr>
                <w:rFonts w:cstheme="minorHAnsi"/>
                <w:noProof/>
                <w:color w:val="auto"/>
                <w:szCs w:val="16"/>
              </w:rPr>
              <w:t>MÜŞTERİ_GÖRÜŞME_AÇIKLAMA</w:t>
            </w:r>
          </w:p>
        </w:tc>
        <w:tc>
          <w:tcPr>
            <w:tcW w:w="1582" w:type="dxa"/>
            <w:vAlign w:val="bottom"/>
          </w:tcPr>
          <w:p w14:paraId="2BD5384E" w14:textId="081A60A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DDDD31E" w14:textId="44ED21C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1F8FB05" w14:textId="5836DFE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7C2AF7B" w14:textId="4F56ADFB"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52EE5A1B"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04944C4" w14:textId="4C39B694" w:rsidR="008B3866" w:rsidRPr="003F5C91" w:rsidRDefault="008B3866" w:rsidP="008B3866">
            <w:pPr>
              <w:pStyle w:val="Tabloerik"/>
              <w:rPr>
                <w:rFonts w:cstheme="minorHAnsi"/>
                <w:color w:val="auto"/>
                <w:szCs w:val="16"/>
              </w:rPr>
            </w:pPr>
            <w:r w:rsidRPr="00A46C46">
              <w:rPr>
                <w:rFonts w:cstheme="minorHAnsi"/>
                <w:noProof/>
                <w:color w:val="auto"/>
                <w:szCs w:val="16"/>
              </w:rPr>
              <w:t>MÜŞTERİ_İLE_İLETİŞİM_TARİHİ</w:t>
            </w:r>
          </w:p>
        </w:tc>
        <w:tc>
          <w:tcPr>
            <w:tcW w:w="1582" w:type="dxa"/>
            <w:vAlign w:val="bottom"/>
          </w:tcPr>
          <w:p w14:paraId="55DFEDF1" w14:textId="5D1E350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Tarih</w:t>
            </w:r>
          </w:p>
        </w:tc>
        <w:tc>
          <w:tcPr>
            <w:tcW w:w="1652" w:type="dxa"/>
            <w:vAlign w:val="bottom"/>
          </w:tcPr>
          <w:p w14:paraId="0AB80F1F" w14:textId="6AE5A25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228C033" w14:textId="0691B80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0623741" w14:textId="3B7A5F6C"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7F205C9E"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E0EA86C" w14:textId="1F4E997A"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MÜŞTERİ_MEMNUNİYETİ_ARTTIRMA_BAŞVURU</w:t>
            </w:r>
          </w:p>
        </w:tc>
        <w:tc>
          <w:tcPr>
            <w:tcW w:w="1582" w:type="dxa"/>
            <w:vAlign w:val="bottom"/>
          </w:tcPr>
          <w:p w14:paraId="635FF486" w14:textId="27ADB664"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334A8D8" w14:textId="50CCDA1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463E6373" w14:textId="5DD8946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27A0BB7" w14:textId="58B0C6DF"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15B7F0B7"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6BCB4A9" w14:textId="58C215A6" w:rsidR="008B3866" w:rsidRPr="003F5C91" w:rsidRDefault="008B3866" w:rsidP="008B3866">
            <w:pPr>
              <w:pStyle w:val="Tabloerik"/>
              <w:rPr>
                <w:rFonts w:cstheme="minorHAnsi"/>
                <w:color w:val="auto"/>
                <w:szCs w:val="16"/>
              </w:rPr>
            </w:pPr>
            <w:r w:rsidRPr="00A46C46">
              <w:rPr>
                <w:rFonts w:cstheme="minorHAnsi"/>
                <w:noProof/>
                <w:color w:val="auto"/>
                <w:szCs w:val="16"/>
              </w:rPr>
              <w:lastRenderedPageBreak/>
              <w:t>MÜŞTERİ_MEMNUNİYETİ_BAŞKANI</w:t>
            </w:r>
          </w:p>
        </w:tc>
        <w:tc>
          <w:tcPr>
            <w:tcW w:w="1582" w:type="dxa"/>
            <w:vAlign w:val="bottom"/>
          </w:tcPr>
          <w:p w14:paraId="006B8121" w14:textId="415DA4D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7457846" w14:textId="3707037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F23F27D" w14:textId="231C249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11AA1A5" w14:textId="317417B4"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63E8A48A"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9A5E9AC" w14:textId="09B4E8E9"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MÜŞTERİ_MEMNUNİYETİ_BAŞVURU_AÇIKLAMA</w:t>
            </w:r>
          </w:p>
        </w:tc>
        <w:tc>
          <w:tcPr>
            <w:tcW w:w="1582" w:type="dxa"/>
            <w:vAlign w:val="bottom"/>
          </w:tcPr>
          <w:p w14:paraId="5D022AB9" w14:textId="0DA177E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72DE0BC" w14:textId="55EA04F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6136ADA" w14:textId="0DCE494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1F7363D" w14:textId="11E6D74B"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691C7AE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EB07830" w14:textId="3DDE3429"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MÜŞTERİ_MEMNUNİYETİNİ_ARTTIRMA_ETKİSİ</w:t>
            </w:r>
          </w:p>
        </w:tc>
        <w:tc>
          <w:tcPr>
            <w:tcW w:w="1582" w:type="dxa"/>
            <w:vAlign w:val="bottom"/>
          </w:tcPr>
          <w:p w14:paraId="52FFB76E" w14:textId="57552D5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72CE9AD" w14:textId="2DC3A1C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10D6F35" w14:textId="4522EEC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B702A89" w14:textId="64E4A4D5"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798109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73962E9B" w14:textId="682FB9DC" w:rsidR="008B3866" w:rsidRPr="003F5C91" w:rsidRDefault="008B3866" w:rsidP="008B3866">
            <w:pPr>
              <w:pStyle w:val="Tabloerik"/>
              <w:rPr>
                <w:rFonts w:cstheme="minorHAnsi"/>
                <w:color w:val="auto"/>
                <w:szCs w:val="16"/>
              </w:rPr>
            </w:pPr>
            <w:r w:rsidRPr="00A46C46">
              <w:rPr>
                <w:rFonts w:cstheme="minorHAnsi"/>
                <w:noProof/>
                <w:color w:val="auto"/>
                <w:szCs w:val="16"/>
              </w:rPr>
              <w:t>MÜŞTERİ_MEMNUNİYETİNİ_ARTTIRMA_ETKİSİ_AÇIKLAMA</w:t>
            </w:r>
          </w:p>
        </w:tc>
        <w:tc>
          <w:tcPr>
            <w:tcW w:w="1582" w:type="dxa"/>
            <w:vAlign w:val="bottom"/>
          </w:tcPr>
          <w:p w14:paraId="6386F41B" w14:textId="5D79F28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B4F9D21" w14:textId="5B63102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484BD55A" w14:textId="026FE0D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044B9C9" w14:textId="04C73620"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9B70FBD"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3C2B267C" w14:textId="191274AD" w:rsidR="008B3866" w:rsidRPr="003F5C91" w:rsidRDefault="008B3866" w:rsidP="008B3866">
            <w:pPr>
              <w:pStyle w:val="Tabloerik"/>
              <w:rPr>
                <w:rFonts w:cstheme="minorHAnsi"/>
                <w:color w:val="auto"/>
                <w:szCs w:val="16"/>
              </w:rPr>
            </w:pPr>
            <w:r w:rsidRPr="00A46C46">
              <w:rPr>
                <w:rFonts w:cstheme="minorHAnsi"/>
                <w:noProof/>
                <w:color w:val="auto"/>
                <w:szCs w:val="16"/>
              </w:rPr>
              <w:t>MÜŞTERİ_REFERANSI</w:t>
            </w:r>
          </w:p>
        </w:tc>
        <w:tc>
          <w:tcPr>
            <w:tcW w:w="1582" w:type="dxa"/>
            <w:vAlign w:val="bottom"/>
          </w:tcPr>
          <w:p w14:paraId="5E703A30" w14:textId="6649E36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127526CC" w14:textId="0EF70D5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35E0E0B" w14:textId="36C7C9D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A4D7CBC" w14:textId="26DADCA1"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1000</w:t>
            </w:r>
          </w:p>
        </w:tc>
      </w:tr>
      <w:tr w:rsidR="008B3866" w14:paraId="39DF7169"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B0A1898" w14:textId="299784B7" w:rsidR="008B3866" w:rsidRPr="003F5C91" w:rsidRDefault="008B3866" w:rsidP="008B3866">
            <w:pPr>
              <w:pStyle w:val="Tabloerik"/>
              <w:rPr>
                <w:rFonts w:cstheme="minorHAnsi"/>
                <w:color w:val="auto"/>
                <w:szCs w:val="16"/>
              </w:rPr>
            </w:pPr>
            <w:r w:rsidRPr="00A46C46">
              <w:rPr>
                <w:rFonts w:cstheme="minorHAnsi"/>
                <w:noProof/>
                <w:color w:val="auto"/>
                <w:szCs w:val="16"/>
              </w:rPr>
              <w:t>MÜŞTERİ_TALEP_KAPATMA</w:t>
            </w:r>
          </w:p>
        </w:tc>
        <w:tc>
          <w:tcPr>
            <w:tcW w:w="1582" w:type="dxa"/>
            <w:vAlign w:val="bottom"/>
          </w:tcPr>
          <w:p w14:paraId="1D5E43A1" w14:textId="254A78F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4554B1C" w14:textId="72E834B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72F3FED" w14:textId="513AB76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AB416E8" w14:textId="29A89296"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57AC5E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56C7F1A" w14:textId="5499E3EC" w:rsidR="008B3866" w:rsidRPr="003F5C91" w:rsidRDefault="008B3866" w:rsidP="008B3866">
            <w:pPr>
              <w:pStyle w:val="Tabloerik"/>
              <w:rPr>
                <w:rFonts w:cstheme="minorHAnsi"/>
                <w:color w:val="auto"/>
                <w:szCs w:val="16"/>
              </w:rPr>
            </w:pPr>
            <w:r w:rsidRPr="00A46C46">
              <w:rPr>
                <w:rFonts w:cstheme="minorHAnsi"/>
                <w:noProof/>
                <w:color w:val="auto"/>
                <w:szCs w:val="16"/>
              </w:rPr>
              <w:t>MÜŞTERİ_TALEP_KAPATMA_AÇIKLAMA</w:t>
            </w:r>
          </w:p>
        </w:tc>
        <w:tc>
          <w:tcPr>
            <w:tcW w:w="1582" w:type="dxa"/>
            <w:vAlign w:val="bottom"/>
          </w:tcPr>
          <w:p w14:paraId="6E54F0AB" w14:textId="38CE8D1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BA1C35C" w14:textId="09F8F20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7D0885A" w14:textId="2E6AA1C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60B95B3" w14:textId="47AF0C8C"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5F49835C"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95FFE65" w14:textId="4BCE47CF" w:rsidR="008B3866" w:rsidRPr="003F5C91" w:rsidRDefault="008B3866" w:rsidP="008B3866">
            <w:pPr>
              <w:pStyle w:val="Tabloerik"/>
              <w:rPr>
                <w:rFonts w:cstheme="minorHAnsi"/>
                <w:color w:val="auto"/>
                <w:szCs w:val="16"/>
              </w:rPr>
            </w:pPr>
            <w:r w:rsidRPr="00A46C46">
              <w:rPr>
                <w:rFonts w:cstheme="minorHAnsi"/>
                <w:noProof/>
                <w:color w:val="auto"/>
                <w:szCs w:val="16"/>
              </w:rPr>
              <w:t>MÜŞTERİ_TALEPLERİNİ_AZALTMA</w:t>
            </w:r>
          </w:p>
        </w:tc>
        <w:tc>
          <w:tcPr>
            <w:tcW w:w="1582" w:type="dxa"/>
            <w:vAlign w:val="bottom"/>
          </w:tcPr>
          <w:p w14:paraId="42AF2E26" w14:textId="5F3B0D5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558A5041" w14:textId="4400843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635AF65" w14:textId="62DE410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496911B" w14:textId="7718D376"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3BC6FA32"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4DE1B19" w14:textId="0372533D" w:rsidR="008B3866" w:rsidRPr="003F5C91" w:rsidRDefault="008B3866" w:rsidP="008B3866">
            <w:pPr>
              <w:pStyle w:val="Tabloerik"/>
              <w:rPr>
                <w:rFonts w:cstheme="minorHAnsi"/>
                <w:color w:val="auto"/>
                <w:szCs w:val="16"/>
              </w:rPr>
            </w:pPr>
            <w:r w:rsidRPr="00A46C46">
              <w:rPr>
                <w:rFonts w:cstheme="minorHAnsi"/>
                <w:noProof/>
                <w:color w:val="auto"/>
                <w:szCs w:val="16"/>
              </w:rPr>
              <w:t>MÜŞTERİ_TALEPLERİNİ_AZALTMA_AÇIKLAMA</w:t>
            </w:r>
          </w:p>
        </w:tc>
        <w:tc>
          <w:tcPr>
            <w:tcW w:w="1582" w:type="dxa"/>
            <w:vAlign w:val="bottom"/>
          </w:tcPr>
          <w:p w14:paraId="77C26273" w14:textId="5209E7D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747C3D8" w14:textId="37117B8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17312F3B" w14:textId="34BC6EF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4EDA45A" w14:textId="42E48B5B"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721FF77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1ED1FE8" w14:textId="3BFAB94D" w:rsidR="008B3866" w:rsidRPr="003F5C91" w:rsidRDefault="008B3866" w:rsidP="008B3866">
            <w:pPr>
              <w:pStyle w:val="Tabloerik"/>
              <w:rPr>
                <w:rFonts w:cstheme="minorHAnsi"/>
                <w:color w:val="auto"/>
                <w:szCs w:val="16"/>
              </w:rPr>
            </w:pPr>
            <w:r w:rsidRPr="00A46C46">
              <w:rPr>
                <w:rFonts w:cstheme="minorHAnsi"/>
                <w:noProof/>
                <w:color w:val="auto"/>
                <w:szCs w:val="16"/>
              </w:rPr>
              <w:t>MÜŞTERİ_TANIŞMA_TOPLANTISI</w:t>
            </w:r>
          </w:p>
        </w:tc>
        <w:tc>
          <w:tcPr>
            <w:tcW w:w="1582" w:type="dxa"/>
            <w:vAlign w:val="bottom"/>
          </w:tcPr>
          <w:p w14:paraId="20EDDE93" w14:textId="659A529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60807854" w14:textId="496CA94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3B9520EF" w14:textId="68A6FB2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31D324F" w14:textId="59997D74"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69CD7DAE"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6080F20" w14:textId="68FD283B" w:rsidR="008B3866" w:rsidRPr="003F5C91" w:rsidRDefault="008B3866" w:rsidP="008B3866">
            <w:pPr>
              <w:pStyle w:val="Tabloerik"/>
              <w:rPr>
                <w:rFonts w:cstheme="minorHAnsi"/>
                <w:color w:val="auto"/>
                <w:szCs w:val="16"/>
              </w:rPr>
            </w:pPr>
            <w:r w:rsidRPr="00A46C46">
              <w:rPr>
                <w:rFonts w:cstheme="minorHAnsi"/>
                <w:noProof/>
                <w:color w:val="auto"/>
                <w:szCs w:val="16"/>
              </w:rPr>
              <w:t>MÜŞTERİ_TANIŞMA_TOPLANTISI_AÇIKLAMA</w:t>
            </w:r>
          </w:p>
        </w:tc>
        <w:tc>
          <w:tcPr>
            <w:tcW w:w="1582" w:type="dxa"/>
            <w:vAlign w:val="bottom"/>
          </w:tcPr>
          <w:p w14:paraId="1E390D74" w14:textId="2BC1D23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0DC5D1EB" w14:textId="5C7EAB1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912CF60" w14:textId="02759C9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1AAA01E" w14:textId="640EB110"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8517FA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487ECE7" w14:textId="75063362" w:rsidR="008B3866" w:rsidRPr="003F5C91" w:rsidRDefault="008B3866" w:rsidP="008B3866">
            <w:pPr>
              <w:pStyle w:val="Tabloerik"/>
              <w:rPr>
                <w:rFonts w:cstheme="minorHAnsi"/>
                <w:color w:val="auto"/>
                <w:szCs w:val="16"/>
              </w:rPr>
            </w:pPr>
            <w:r w:rsidRPr="00A46C46">
              <w:rPr>
                <w:rFonts w:cstheme="minorHAnsi"/>
                <w:noProof/>
                <w:color w:val="auto"/>
                <w:szCs w:val="16"/>
              </w:rPr>
              <w:t>ÖDEME_KONTROL</w:t>
            </w:r>
          </w:p>
        </w:tc>
        <w:tc>
          <w:tcPr>
            <w:tcW w:w="1582" w:type="dxa"/>
            <w:vAlign w:val="bottom"/>
          </w:tcPr>
          <w:p w14:paraId="6D97FCE8" w14:textId="4B767E1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ACE49D0" w14:textId="1396BBA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6F2A261" w14:textId="18A8DC5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54C39C8" w14:textId="2DE30A71"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w:t>
            </w:r>
          </w:p>
        </w:tc>
      </w:tr>
      <w:tr w:rsidR="008B3866" w14:paraId="21474B65"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758A36F" w14:textId="211AC390" w:rsidR="008B3866" w:rsidRPr="003F5C91" w:rsidRDefault="008B3866" w:rsidP="008B3866">
            <w:pPr>
              <w:pStyle w:val="Tabloerik"/>
              <w:rPr>
                <w:rFonts w:cstheme="minorHAnsi"/>
                <w:color w:val="auto"/>
                <w:szCs w:val="16"/>
              </w:rPr>
            </w:pPr>
            <w:r w:rsidRPr="00A46C46">
              <w:rPr>
                <w:rFonts w:cstheme="minorHAnsi"/>
                <w:noProof/>
                <w:color w:val="auto"/>
                <w:szCs w:val="16"/>
              </w:rPr>
              <w:t>ÖDÜL_TUTARI</w:t>
            </w:r>
          </w:p>
        </w:tc>
        <w:tc>
          <w:tcPr>
            <w:tcW w:w="1582" w:type="dxa"/>
            <w:vAlign w:val="bottom"/>
          </w:tcPr>
          <w:p w14:paraId="3E828EE6" w14:textId="2984D3F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1B0E286" w14:textId="4D6D372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9EF07C4" w14:textId="71EA0D7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209E949" w14:textId="77A3F48E"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2445EBB"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5A2B5E17" w14:textId="3B1270F5" w:rsidR="008B3866" w:rsidRPr="003F5C91" w:rsidRDefault="008B3866" w:rsidP="008B3866">
            <w:pPr>
              <w:pStyle w:val="Tabloerik"/>
              <w:rPr>
                <w:rFonts w:cstheme="minorHAnsi"/>
                <w:color w:val="auto"/>
                <w:szCs w:val="16"/>
              </w:rPr>
            </w:pPr>
            <w:r w:rsidRPr="00A46C46">
              <w:rPr>
                <w:rFonts w:cstheme="minorHAnsi"/>
                <w:noProof/>
                <w:color w:val="auto"/>
                <w:szCs w:val="16"/>
              </w:rPr>
              <w:t>ÖNERİ_KONUSU</w:t>
            </w:r>
          </w:p>
        </w:tc>
        <w:tc>
          <w:tcPr>
            <w:tcW w:w="1582" w:type="dxa"/>
            <w:vAlign w:val="bottom"/>
          </w:tcPr>
          <w:p w14:paraId="4CC578F0" w14:textId="7CC1FCC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4EBD6E32" w14:textId="6437417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54395A4A" w14:textId="36D7811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749B8D4" w14:textId="13667D60"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5859C9EB"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8C1E1E6" w14:textId="048144A7" w:rsidR="008B3866" w:rsidRPr="003F5C91" w:rsidRDefault="008B3866" w:rsidP="008B3866">
            <w:pPr>
              <w:pStyle w:val="Tabloerik"/>
              <w:rPr>
                <w:rFonts w:cstheme="minorHAnsi"/>
                <w:color w:val="auto"/>
                <w:szCs w:val="16"/>
              </w:rPr>
            </w:pPr>
            <w:r w:rsidRPr="00A46C46">
              <w:rPr>
                <w:rFonts w:cstheme="minorHAnsi"/>
                <w:noProof/>
                <w:color w:val="auto"/>
                <w:szCs w:val="16"/>
              </w:rPr>
              <w:t>ÖZGÜN_FİKİR</w:t>
            </w:r>
          </w:p>
        </w:tc>
        <w:tc>
          <w:tcPr>
            <w:tcW w:w="1582" w:type="dxa"/>
            <w:vAlign w:val="bottom"/>
          </w:tcPr>
          <w:p w14:paraId="61040121" w14:textId="2D81643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71AC4140" w14:textId="45B3978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8503486" w14:textId="15C848A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7FBF7AF" w14:textId="23078515"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4FA6D7A2"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0834755" w14:textId="3F97A36E" w:rsidR="008B3866" w:rsidRPr="003F5C91" w:rsidRDefault="008B3866" w:rsidP="008B3866">
            <w:pPr>
              <w:pStyle w:val="Tabloerik"/>
              <w:rPr>
                <w:rFonts w:cstheme="minorHAnsi"/>
                <w:color w:val="auto"/>
                <w:szCs w:val="16"/>
              </w:rPr>
            </w:pPr>
            <w:r w:rsidRPr="00A46C46">
              <w:rPr>
                <w:rFonts w:cstheme="minorHAnsi"/>
                <w:noProof/>
                <w:color w:val="auto"/>
                <w:szCs w:val="16"/>
              </w:rPr>
              <w:t>ÖZGÜN_FİKİR_AÇIKLAMA</w:t>
            </w:r>
          </w:p>
        </w:tc>
        <w:tc>
          <w:tcPr>
            <w:tcW w:w="1582" w:type="dxa"/>
            <w:vAlign w:val="bottom"/>
          </w:tcPr>
          <w:p w14:paraId="67544AB6" w14:textId="6362FDC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7C32938" w14:textId="4C6D367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051121EA" w14:textId="14CE549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D4EB5F1" w14:textId="17A1CBA0"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92E5B41"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1AD4A6B" w14:textId="4A90AA0E" w:rsidR="008B3866" w:rsidRPr="003F5C91" w:rsidRDefault="008B3866" w:rsidP="008B3866">
            <w:pPr>
              <w:pStyle w:val="Tabloerik"/>
              <w:rPr>
                <w:rFonts w:cstheme="minorHAnsi"/>
                <w:color w:val="auto"/>
                <w:szCs w:val="16"/>
              </w:rPr>
            </w:pPr>
            <w:r w:rsidRPr="00A46C46">
              <w:rPr>
                <w:rFonts w:cstheme="minorHAnsi"/>
                <w:noProof/>
                <w:color w:val="auto"/>
                <w:szCs w:val="16"/>
              </w:rPr>
              <w:t>PLANLANAN_ÖDEME_TARİHİ</w:t>
            </w:r>
          </w:p>
        </w:tc>
        <w:tc>
          <w:tcPr>
            <w:tcW w:w="1582" w:type="dxa"/>
            <w:vAlign w:val="bottom"/>
          </w:tcPr>
          <w:p w14:paraId="500CD68B" w14:textId="2AD8BC9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Tarih</w:t>
            </w:r>
          </w:p>
        </w:tc>
        <w:tc>
          <w:tcPr>
            <w:tcW w:w="1652" w:type="dxa"/>
            <w:vAlign w:val="bottom"/>
          </w:tcPr>
          <w:p w14:paraId="178F6D03" w14:textId="57C6EC9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455CFBF" w14:textId="056EC4C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B0FD36A" w14:textId="5E8DA74E"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690855FD"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1E8EFB42" w14:textId="0580E0EA" w:rsidR="008B3866" w:rsidRPr="003F5C91" w:rsidRDefault="008B3866" w:rsidP="008B3866">
            <w:pPr>
              <w:pStyle w:val="Tabloerik"/>
              <w:rPr>
                <w:rFonts w:cstheme="minorHAnsi"/>
                <w:color w:val="auto"/>
                <w:szCs w:val="16"/>
              </w:rPr>
            </w:pPr>
            <w:r w:rsidRPr="00A46C46">
              <w:rPr>
                <w:rFonts w:cstheme="minorHAnsi"/>
                <w:noProof/>
                <w:color w:val="auto"/>
                <w:szCs w:val="16"/>
              </w:rPr>
              <w:t>PROJE_İSMİ</w:t>
            </w:r>
          </w:p>
        </w:tc>
        <w:tc>
          <w:tcPr>
            <w:tcW w:w="1582" w:type="dxa"/>
            <w:vAlign w:val="bottom"/>
          </w:tcPr>
          <w:p w14:paraId="6E49D702" w14:textId="574A81F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1CA653C" w14:textId="2BAE28E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6C9A6BDC" w14:textId="5362D32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B28D88B" w14:textId="0618E1B1"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1000</w:t>
            </w:r>
          </w:p>
        </w:tc>
      </w:tr>
      <w:tr w:rsidR="008B3866" w14:paraId="01323056"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5FF0332" w14:textId="114B0E02" w:rsidR="008B3866" w:rsidRPr="003F5C91" w:rsidRDefault="008B3866" w:rsidP="008B3866">
            <w:pPr>
              <w:pStyle w:val="Tabloerik"/>
              <w:rPr>
                <w:rFonts w:cstheme="minorHAnsi"/>
                <w:color w:val="auto"/>
                <w:szCs w:val="16"/>
              </w:rPr>
            </w:pPr>
            <w:r w:rsidRPr="00A46C46">
              <w:rPr>
                <w:rFonts w:cstheme="minorHAnsi"/>
                <w:noProof/>
                <w:color w:val="auto"/>
                <w:szCs w:val="16"/>
              </w:rPr>
              <w:t>PROJE/ÖNERİ/BULUŞ_İSMİ</w:t>
            </w:r>
          </w:p>
        </w:tc>
        <w:tc>
          <w:tcPr>
            <w:tcW w:w="1582" w:type="dxa"/>
            <w:vAlign w:val="bottom"/>
          </w:tcPr>
          <w:p w14:paraId="732A5EBE" w14:textId="4B99E1D7"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3B818719" w14:textId="4BDDDCE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7328AF75" w14:textId="196FEDA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AE0127D" w14:textId="4FA317B1"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10219D0"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225BAD9" w14:textId="75FDA6F7" w:rsidR="008B3866" w:rsidRPr="003F5C91" w:rsidRDefault="008B3866" w:rsidP="008B3866">
            <w:pPr>
              <w:pStyle w:val="Tabloerik"/>
              <w:rPr>
                <w:rFonts w:cstheme="minorHAnsi"/>
                <w:color w:val="auto"/>
                <w:szCs w:val="16"/>
              </w:rPr>
            </w:pPr>
            <w:r w:rsidRPr="00A46C46">
              <w:rPr>
                <w:rFonts w:cstheme="minorHAnsi"/>
                <w:noProof/>
                <w:color w:val="auto"/>
                <w:szCs w:val="16"/>
              </w:rPr>
              <w:t>R_YENİ_MÜŞTERİ_ADı</w:t>
            </w:r>
          </w:p>
        </w:tc>
        <w:tc>
          <w:tcPr>
            <w:tcW w:w="1582" w:type="dxa"/>
            <w:vAlign w:val="bottom"/>
          </w:tcPr>
          <w:p w14:paraId="1C7DCF1B" w14:textId="024C9CD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Yazı</w:t>
            </w:r>
          </w:p>
        </w:tc>
        <w:tc>
          <w:tcPr>
            <w:tcW w:w="1652" w:type="dxa"/>
            <w:vAlign w:val="bottom"/>
          </w:tcPr>
          <w:p w14:paraId="217F0219" w14:textId="2666FEE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676" w:type="dxa"/>
            <w:vAlign w:val="bottom"/>
          </w:tcPr>
          <w:p w14:paraId="208030E8" w14:textId="584DD06A"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0E0F41E" w14:textId="68DBE36C"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350A6F5D"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5A912449" w14:textId="6C5F0DDC" w:rsidR="008B3866" w:rsidRPr="003F5C91" w:rsidRDefault="008B3866" w:rsidP="008B3866">
            <w:pPr>
              <w:pStyle w:val="Tabloerik"/>
              <w:rPr>
                <w:rFonts w:cstheme="minorHAnsi"/>
                <w:noProof/>
                <w:color w:val="auto"/>
                <w:szCs w:val="16"/>
              </w:rPr>
            </w:pPr>
            <w:r w:rsidRPr="00A46C46">
              <w:rPr>
                <w:rFonts w:cstheme="minorHAnsi"/>
                <w:noProof/>
                <w:color w:val="auto"/>
                <w:szCs w:val="16"/>
              </w:rPr>
              <w:t>R_YENİ_MÜŞTERİ_İLE_İLETİŞİM_TARİHİ</w:t>
            </w:r>
          </w:p>
        </w:tc>
        <w:tc>
          <w:tcPr>
            <w:tcW w:w="1582" w:type="dxa"/>
            <w:vAlign w:val="bottom"/>
          </w:tcPr>
          <w:p w14:paraId="0D29F6A4" w14:textId="15A3B147"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Tarih</w:t>
            </w:r>
          </w:p>
        </w:tc>
        <w:tc>
          <w:tcPr>
            <w:tcW w:w="1652" w:type="dxa"/>
            <w:vAlign w:val="bottom"/>
          </w:tcPr>
          <w:p w14:paraId="1DE79732" w14:textId="43D4AA1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58A013AF" w14:textId="508EF2A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01FF519" w14:textId="4C7EA6F4"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6EE8E3D9"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5A00BF6" w14:textId="7779FC7B" w:rsidR="008B3866" w:rsidRPr="003F5C91" w:rsidRDefault="008B3866" w:rsidP="008B3866">
            <w:pPr>
              <w:pStyle w:val="Tabloerik"/>
              <w:rPr>
                <w:rFonts w:cstheme="minorHAnsi"/>
                <w:noProof/>
                <w:color w:val="auto"/>
                <w:szCs w:val="16"/>
              </w:rPr>
            </w:pPr>
            <w:r w:rsidRPr="00A46C46">
              <w:rPr>
                <w:rFonts w:cstheme="minorHAnsi"/>
                <w:noProof/>
                <w:color w:val="auto"/>
                <w:szCs w:val="16"/>
              </w:rPr>
              <w:t>R_YENİ_MÜŞTERİ_PROJE_İSMİ</w:t>
            </w:r>
          </w:p>
        </w:tc>
        <w:tc>
          <w:tcPr>
            <w:tcW w:w="1582" w:type="dxa"/>
            <w:vAlign w:val="bottom"/>
          </w:tcPr>
          <w:p w14:paraId="67F7A040" w14:textId="1F1DA15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1CBA6D2" w14:textId="010E703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CCB8B86" w14:textId="21F45AC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7B46739" w14:textId="3BB059A6"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06CF9F1"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0D515AF" w14:textId="1FBD7349" w:rsidR="008B3866" w:rsidRPr="003F5C91" w:rsidRDefault="008B3866" w:rsidP="008B3866">
            <w:pPr>
              <w:pStyle w:val="Tabloerik"/>
              <w:rPr>
                <w:rFonts w:cstheme="minorHAnsi"/>
                <w:noProof/>
                <w:color w:val="auto"/>
                <w:szCs w:val="16"/>
              </w:rPr>
            </w:pPr>
            <w:r w:rsidRPr="00A46C46">
              <w:rPr>
                <w:rFonts w:cstheme="minorHAnsi"/>
                <w:noProof/>
                <w:color w:val="auto"/>
                <w:szCs w:val="16"/>
              </w:rPr>
              <w:t>R_YENİ_MÜŞTERİ_REFERANSI</w:t>
            </w:r>
          </w:p>
        </w:tc>
        <w:tc>
          <w:tcPr>
            <w:tcW w:w="1582" w:type="dxa"/>
            <w:vAlign w:val="bottom"/>
          </w:tcPr>
          <w:p w14:paraId="49ADB04B" w14:textId="7F20BC2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w:t>
            </w:r>
            <w:r>
              <w:rPr>
                <w:rFonts w:cstheme="minorHAnsi"/>
                <w:noProof/>
                <w:color w:val="auto"/>
                <w:szCs w:val="16"/>
              </w:rPr>
              <w:t>ı</w:t>
            </w:r>
          </w:p>
        </w:tc>
        <w:tc>
          <w:tcPr>
            <w:tcW w:w="1652" w:type="dxa"/>
            <w:vAlign w:val="bottom"/>
          </w:tcPr>
          <w:p w14:paraId="2750FF4B" w14:textId="0E81693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695EB61D" w14:textId="15ADB61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17D5684" w14:textId="07E9CBFB"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150</w:t>
            </w:r>
          </w:p>
        </w:tc>
      </w:tr>
      <w:tr w:rsidR="008B3866" w14:paraId="7C58CD2C"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52AD6D2" w14:textId="75C407F8" w:rsidR="008B3866" w:rsidRPr="003F5C91" w:rsidRDefault="008B3866" w:rsidP="008B3866">
            <w:pPr>
              <w:pStyle w:val="Tabloerik"/>
              <w:rPr>
                <w:rFonts w:cstheme="minorHAnsi"/>
                <w:noProof/>
                <w:color w:val="auto"/>
                <w:szCs w:val="16"/>
              </w:rPr>
            </w:pPr>
            <w:r w:rsidRPr="00A46C46">
              <w:rPr>
                <w:rFonts w:cstheme="minorHAnsi"/>
                <w:noProof/>
                <w:color w:val="auto"/>
                <w:szCs w:val="16"/>
              </w:rPr>
              <w:t>RANDEVU_TARİHİ</w:t>
            </w:r>
          </w:p>
        </w:tc>
        <w:tc>
          <w:tcPr>
            <w:tcW w:w="1582" w:type="dxa"/>
            <w:vAlign w:val="bottom"/>
          </w:tcPr>
          <w:p w14:paraId="4780154C" w14:textId="7C72B71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TarihSaat</w:t>
            </w:r>
          </w:p>
        </w:tc>
        <w:tc>
          <w:tcPr>
            <w:tcW w:w="1652" w:type="dxa"/>
            <w:vAlign w:val="bottom"/>
          </w:tcPr>
          <w:p w14:paraId="17BDEABD" w14:textId="57E6F34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6BE31E3D" w14:textId="520ECED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30BF23D" w14:textId="382D358E" w:rsidR="008B3866" w:rsidRDefault="00EC7F00" w:rsidP="008B3866">
            <w:pPr>
              <w:pStyle w:val="Tabloerik"/>
              <w:cnfStyle w:val="000000000000" w:firstRow="0" w:lastRow="0" w:firstColumn="0" w:lastColumn="0" w:oddVBand="0" w:evenVBand="0" w:oddHBand="0"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6724AE03"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56CE172" w14:textId="0534A493" w:rsidR="008B3866" w:rsidRPr="003F5C91" w:rsidRDefault="008B3866" w:rsidP="008B3866">
            <w:pPr>
              <w:pStyle w:val="Tabloerik"/>
              <w:rPr>
                <w:rFonts w:cstheme="minorHAnsi"/>
                <w:noProof/>
                <w:color w:val="auto"/>
                <w:szCs w:val="16"/>
              </w:rPr>
            </w:pPr>
            <w:r w:rsidRPr="00A46C46">
              <w:rPr>
                <w:rFonts w:cstheme="minorHAnsi"/>
                <w:noProof/>
                <w:color w:val="auto"/>
                <w:szCs w:val="16"/>
              </w:rPr>
              <w:t>REKABET_GÜCÜ</w:t>
            </w:r>
          </w:p>
        </w:tc>
        <w:tc>
          <w:tcPr>
            <w:tcW w:w="1582" w:type="dxa"/>
            <w:vAlign w:val="bottom"/>
          </w:tcPr>
          <w:p w14:paraId="7D11B8EA" w14:textId="03AFEFB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BEFD56E" w14:textId="6FCAC8A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2ADBB082" w14:textId="5180654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90F3302" w14:textId="0B0C23AC"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40375D1"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64217740" w14:textId="13CB7878" w:rsidR="008B3866" w:rsidRPr="003F5C91" w:rsidRDefault="008B3866" w:rsidP="008B3866">
            <w:pPr>
              <w:pStyle w:val="Tabloerik"/>
              <w:rPr>
                <w:rFonts w:cstheme="minorHAnsi"/>
                <w:noProof/>
                <w:color w:val="auto"/>
                <w:szCs w:val="16"/>
              </w:rPr>
            </w:pPr>
            <w:r w:rsidRPr="00A46C46">
              <w:rPr>
                <w:rFonts w:cstheme="minorHAnsi"/>
                <w:noProof/>
                <w:color w:val="auto"/>
                <w:szCs w:val="16"/>
              </w:rPr>
              <w:t>REKABET_GÜCÜ_AÇIKLAMA</w:t>
            </w:r>
          </w:p>
        </w:tc>
        <w:tc>
          <w:tcPr>
            <w:tcW w:w="1582" w:type="dxa"/>
            <w:vAlign w:val="bottom"/>
          </w:tcPr>
          <w:p w14:paraId="72E8C45D" w14:textId="6E492EC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6C21620" w14:textId="4D8B2F1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ED7AAA8" w14:textId="6F9A0DF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2BAD17C" w14:textId="70BBF9CA"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2B648A9D"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A2CAF17" w14:textId="4B2660C8" w:rsidR="008B3866" w:rsidRPr="003F5C91" w:rsidRDefault="008B3866" w:rsidP="008B3866">
            <w:pPr>
              <w:pStyle w:val="Tabloerik"/>
              <w:rPr>
                <w:rFonts w:cstheme="minorHAnsi"/>
                <w:noProof/>
                <w:color w:val="auto"/>
                <w:szCs w:val="16"/>
              </w:rPr>
            </w:pPr>
            <w:r w:rsidRPr="00A46C46">
              <w:rPr>
                <w:rFonts w:cstheme="minorHAnsi"/>
                <w:noProof/>
                <w:color w:val="auto"/>
                <w:szCs w:val="16"/>
              </w:rPr>
              <w:t>REVİZE_AÇIKLAMA</w:t>
            </w:r>
          </w:p>
        </w:tc>
        <w:tc>
          <w:tcPr>
            <w:tcW w:w="1582" w:type="dxa"/>
            <w:vAlign w:val="bottom"/>
          </w:tcPr>
          <w:p w14:paraId="6F45C1F8" w14:textId="67BB14E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22F4545" w14:textId="4BAA7A7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4A8163C6" w14:textId="662A3DB7"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0DD787F" w14:textId="77D55A9D"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1F71C94F"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CE51FF1" w14:textId="6B44AB1F" w:rsidR="008B3866" w:rsidRPr="003F5C91" w:rsidRDefault="008B3866" w:rsidP="008B3866">
            <w:pPr>
              <w:pStyle w:val="Tabloerik"/>
              <w:rPr>
                <w:rFonts w:cstheme="minorHAnsi"/>
                <w:noProof/>
                <w:color w:val="auto"/>
                <w:szCs w:val="16"/>
              </w:rPr>
            </w:pPr>
            <w:r w:rsidRPr="00A46C46">
              <w:rPr>
                <w:rFonts w:cstheme="minorHAnsi"/>
                <w:noProof/>
                <w:color w:val="auto"/>
                <w:szCs w:val="16"/>
              </w:rPr>
              <w:t>S_YENİ_MÜŞTERİ_ADı</w:t>
            </w:r>
          </w:p>
        </w:tc>
        <w:tc>
          <w:tcPr>
            <w:tcW w:w="1582" w:type="dxa"/>
            <w:vAlign w:val="bottom"/>
          </w:tcPr>
          <w:p w14:paraId="6D073E49" w14:textId="0A419C6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49ED5946" w14:textId="0C88798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186BBDB" w14:textId="6AA9EAF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8E189D7" w14:textId="244C200C"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5BE1923D"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5BA04FA4" w14:textId="77B42332" w:rsidR="008B3866" w:rsidRPr="003F5C91" w:rsidRDefault="008B3866" w:rsidP="008B3866">
            <w:pPr>
              <w:pStyle w:val="Tabloerik"/>
              <w:rPr>
                <w:rFonts w:cstheme="minorHAnsi"/>
                <w:noProof/>
                <w:color w:val="auto"/>
                <w:szCs w:val="16"/>
              </w:rPr>
            </w:pPr>
            <w:r w:rsidRPr="00A46C46">
              <w:rPr>
                <w:rFonts w:cstheme="minorHAnsi"/>
                <w:noProof/>
                <w:color w:val="auto"/>
                <w:szCs w:val="16"/>
              </w:rPr>
              <w:t>S_YENİ_MÜŞTERİ_İLE_İLETİŞİM_TARİHİ</w:t>
            </w:r>
          </w:p>
        </w:tc>
        <w:tc>
          <w:tcPr>
            <w:tcW w:w="1582" w:type="dxa"/>
            <w:vAlign w:val="bottom"/>
          </w:tcPr>
          <w:p w14:paraId="301C2451" w14:textId="54B72AB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Tarih</w:t>
            </w:r>
          </w:p>
        </w:tc>
        <w:tc>
          <w:tcPr>
            <w:tcW w:w="1652" w:type="dxa"/>
            <w:vAlign w:val="bottom"/>
          </w:tcPr>
          <w:p w14:paraId="42A9F3D1" w14:textId="11EEFB4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CFB8234" w14:textId="1829FD1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7BEC03C" w14:textId="2A87BCB7"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76EB59E9"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338A664" w14:textId="3DE54312" w:rsidR="008B3866" w:rsidRPr="003F5C91" w:rsidRDefault="008B3866" w:rsidP="008B3866">
            <w:pPr>
              <w:pStyle w:val="Tabloerik"/>
              <w:rPr>
                <w:rFonts w:cstheme="minorHAnsi"/>
                <w:noProof/>
                <w:color w:val="auto"/>
                <w:szCs w:val="16"/>
              </w:rPr>
            </w:pPr>
            <w:r w:rsidRPr="00A46C46">
              <w:rPr>
                <w:rFonts w:cstheme="minorHAnsi"/>
                <w:noProof/>
                <w:color w:val="auto"/>
                <w:szCs w:val="16"/>
              </w:rPr>
              <w:t>S_YENİ_MÜŞTERİ_PROJE_İSMİ</w:t>
            </w:r>
          </w:p>
        </w:tc>
        <w:tc>
          <w:tcPr>
            <w:tcW w:w="1582" w:type="dxa"/>
            <w:vAlign w:val="bottom"/>
          </w:tcPr>
          <w:p w14:paraId="2F53F736" w14:textId="5A5DAE7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433FA4E4" w14:textId="14B76C4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7BA59A3D" w14:textId="5BC24F5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B1B0714" w14:textId="511889FD"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76308D08"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DAF7DAC" w14:textId="3F9F73D4" w:rsidR="008B3866" w:rsidRPr="003F5C91" w:rsidRDefault="008B3866" w:rsidP="008B3866">
            <w:pPr>
              <w:pStyle w:val="Tabloerik"/>
              <w:rPr>
                <w:rFonts w:cstheme="minorHAnsi"/>
                <w:noProof/>
                <w:color w:val="auto"/>
                <w:szCs w:val="16"/>
              </w:rPr>
            </w:pPr>
            <w:r w:rsidRPr="00A46C46">
              <w:rPr>
                <w:rFonts w:cstheme="minorHAnsi"/>
                <w:noProof/>
                <w:color w:val="auto"/>
                <w:szCs w:val="16"/>
              </w:rPr>
              <w:t>S_YENİ_MÜŞTERİ_REFERANSI</w:t>
            </w:r>
          </w:p>
        </w:tc>
        <w:tc>
          <w:tcPr>
            <w:tcW w:w="1582" w:type="dxa"/>
            <w:vAlign w:val="bottom"/>
          </w:tcPr>
          <w:p w14:paraId="40750221" w14:textId="55AA9DD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3DF933D" w14:textId="100F7557"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320708B" w14:textId="3C1550D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E8A2EC1" w14:textId="0482301C"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150</w:t>
            </w:r>
          </w:p>
        </w:tc>
      </w:tr>
      <w:tr w:rsidR="008B3866" w14:paraId="5902700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7B86AEDA" w14:textId="4D9061C8" w:rsidR="008B3866" w:rsidRPr="003F5C91" w:rsidRDefault="008B3866" w:rsidP="008B3866">
            <w:pPr>
              <w:pStyle w:val="Tabloerik"/>
              <w:rPr>
                <w:rFonts w:cstheme="minorHAnsi"/>
                <w:noProof/>
                <w:color w:val="auto"/>
                <w:szCs w:val="16"/>
              </w:rPr>
            </w:pPr>
            <w:r w:rsidRPr="00A46C46">
              <w:rPr>
                <w:rFonts w:cstheme="minorHAnsi"/>
                <w:noProof/>
                <w:color w:val="auto"/>
                <w:szCs w:val="16"/>
              </w:rPr>
              <w:t>SAYAÇ_NO</w:t>
            </w:r>
          </w:p>
        </w:tc>
        <w:tc>
          <w:tcPr>
            <w:tcW w:w="1582" w:type="dxa"/>
            <w:vAlign w:val="bottom"/>
          </w:tcPr>
          <w:p w14:paraId="78EEE8AA" w14:textId="7567B1B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060AB30" w14:textId="33689A9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793F36F" w14:textId="4EFECD2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1EE9623" w14:textId="690B7D31"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w:t>
            </w:r>
          </w:p>
        </w:tc>
      </w:tr>
      <w:tr w:rsidR="008B3866" w14:paraId="5FEE87B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246868E" w14:textId="5CD8619F" w:rsidR="008B3866" w:rsidRPr="003F5C91" w:rsidRDefault="008B3866" w:rsidP="008B3866">
            <w:pPr>
              <w:pStyle w:val="Tabloerik"/>
              <w:rPr>
                <w:rFonts w:cstheme="minorHAnsi"/>
                <w:noProof/>
                <w:color w:val="auto"/>
                <w:szCs w:val="16"/>
              </w:rPr>
            </w:pPr>
            <w:r w:rsidRPr="00A46C46">
              <w:rPr>
                <w:rFonts w:cstheme="minorHAnsi"/>
                <w:noProof/>
                <w:color w:val="auto"/>
                <w:szCs w:val="16"/>
              </w:rPr>
              <w:t>SEÇİMLİ_MODÜL_SATIŞ</w:t>
            </w:r>
          </w:p>
        </w:tc>
        <w:tc>
          <w:tcPr>
            <w:tcW w:w="1582" w:type="dxa"/>
            <w:vAlign w:val="bottom"/>
          </w:tcPr>
          <w:p w14:paraId="36A4A6D1" w14:textId="4911258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5A0605D" w14:textId="71C7B80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549DB1B7" w14:textId="15EBA9B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0B7A2D4" w14:textId="2BC9D7D3"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w:t>
            </w:r>
          </w:p>
        </w:tc>
      </w:tr>
      <w:tr w:rsidR="008B3866" w14:paraId="658B7B28"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71795817" w14:textId="33009469" w:rsidR="008B3866" w:rsidRPr="003F5C91" w:rsidRDefault="008B3866" w:rsidP="008B3866">
            <w:pPr>
              <w:pStyle w:val="Tabloerik"/>
              <w:rPr>
                <w:rFonts w:cstheme="minorHAnsi"/>
                <w:noProof/>
                <w:color w:val="auto"/>
                <w:szCs w:val="16"/>
              </w:rPr>
            </w:pPr>
            <w:r w:rsidRPr="00A46C46">
              <w:rPr>
                <w:rFonts w:cstheme="minorHAnsi"/>
                <w:noProof/>
                <w:color w:val="auto"/>
                <w:szCs w:val="16"/>
              </w:rPr>
              <w:t>SOSYAL_SORUMLULUK_KATILIM</w:t>
            </w:r>
          </w:p>
        </w:tc>
        <w:tc>
          <w:tcPr>
            <w:tcW w:w="1582" w:type="dxa"/>
            <w:vAlign w:val="bottom"/>
          </w:tcPr>
          <w:p w14:paraId="57355AD2" w14:textId="262AF40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34EA1CDB" w14:textId="13ECF27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461CCFC" w14:textId="041D9BB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701A7B5" w14:textId="61A561F2"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13F8D324"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47AD0C9" w14:textId="4BC8D189" w:rsidR="008B3866" w:rsidRPr="003F5C91" w:rsidRDefault="008B3866" w:rsidP="008B3866">
            <w:pPr>
              <w:pStyle w:val="Tabloerik"/>
              <w:rPr>
                <w:rFonts w:cstheme="minorHAnsi"/>
                <w:noProof/>
                <w:color w:val="auto"/>
                <w:szCs w:val="16"/>
              </w:rPr>
            </w:pPr>
            <w:r w:rsidRPr="00A46C46">
              <w:rPr>
                <w:rFonts w:cstheme="minorHAnsi"/>
                <w:noProof/>
                <w:color w:val="auto"/>
                <w:szCs w:val="16"/>
              </w:rPr>
              <w:t>SOSYAL_SORUMLULUK_KATILIM_AÇIKLAMA</w:t>
            </w:r>
          </w:p>
        </w:tc>
        <w:tc>
          <w:tcPr>
            <w:tcW w:w="1582" w:type="dxa"/>
            <w:vAlign w:val="bottom"/>
          </w:tcPr>
          <w:p w14:paraId="36A87CDF" w14:textId="667DF92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78CB4648" w14:textId="1ED40F2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29543F1B" w14:textId="48551A1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005A788" w14:textId="6A07614C"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32A65925"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7F566B8D" w14:textId="32B6AC45" w:rsidR="008B3866" w:rsidRPr="003F5C91" w:rsidRDefault="008B3866" w:rsidP="008B3866">
            <w:pPr>
              <w:pStyle w:val="Tabloerik"/>
              <w:rPr>
                <w:rFonts w:cstheme="minorHAnsi"/>
                <w:noProof/>
                <w:color w:val="auto"/>
                <w:szCs w:val="16"/>
              </w:rPr>
            </w:pPr>
            <w:r w:rsidRPr="00A46C46">
              <w:rPr>
                <w:rFonts w:cstheme="minorHAnsi"/>
                <w:noProof/>
                <w:color w:val="auto"/>
                <w:szCs w:val="16"/>
              </w:rPr>
              <w:t>STATÜSÜ</w:t>
            </w:r>
          </w:p>
        </w:tc>
        <w:tc>
          <w:tcPr>
            <w:tcW w:w="1582" w:type="dxa"/>
            <w:vAlign w:val="bottom"/>
          </w:tcPr>
          <w:p w14:paraId="3168ED9F" w14:textId="27DF421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170A7BC" w14:textId="651C9DD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79DF88E5" w14:textId="15E0891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F93C2D7" w14:textId="22E2E015"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w:t>
            </w:r>
          </w:p>
        </w:tc>
      </w:tr>
      <w:tr w:rsidR="008B3866" w14:paraId="38549F1E"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D7BACED" w14:textId="21691CA4" w:rsidR="008B3866" w:rsidRPr="003F5C91" w:rsidRDefault="008B3866" w:rsidP="008B3866">
            <w:pPr>
              <w:pStyle w:val="Tabloerik"/>
              <w:rPr>
                <w:rFonts w:cstheme="minorHAnsi"/>
                <w:noProof/>
                <w:color w:val="auto"/>
                <w:szCs w:val="16"/>
              </w:rPr>
            </w:pPr>
            <w:r w:rsidRPr="00A46C46">
              <w:rPr>
                <w:rFonts w:cstheme="minorHAnsi"/>
                <w:noProof/>
                <w:color w:val="auto"/>
                <w:szCs w:val="16"/>
              </w:rPr>
              <w:t>ŞİRKETİN_KATMA_DEĞERİ</w:t>
            </w:r>
          </w:p>
        </w:tc>
        <w:tc>
          <w:tcPr>
            <w:tcW w:w="1582" w:type="dxa"/>
            <w:vAlign w:val="bottom"/>
          </w:tcPr>
          <w:p w14:paraId="0CA60639" w14:textId="30151F0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58497194" w14:textId="3C984C4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4970F70" w14:textId="39B22D2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237F8E8" w14:textId="4F8FFB33"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6DDFB09E"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60802178" w14:textId="398794FC" w:rsidR="008B3866" w:rsidRPr="003F5C91" w:rsidRDefault="008B3866" w:rsidP="008B3866">
            <w:pPr>
              <w:pStyle w:val="Tabloerik"/>
              <w:rPr>
                <w:rFonts w:cstheme="minorHAnsi"/>
                <w:noProof/>
                <w:color w:val="auto"/>
                <w:szCs w:val="16"/>
              </w:rPr>
            </w:pPr>
            <w:r w:rsidRPr="00A46C46">
              <w:rPr>
                <w:rFonts w:cstheme="minorHAnsi"/>
                <w:noProof/>
                <w:color w:val="auto"/>
                <w:szCs w:val="16"/>
              </w:rPr>
              <w:t>ŞİRKETİN_KATMA_DEĞERİ_AÇIKLAMA</w:t>
            </w:r>
          </w:p>
        </w:tc>
        <w:tc>
          <w:tcPr>
            <w:tcW w:w="1582" w:type="dxa"/>
            <w:vAlign w:val="bottom"/>
          </w:tcPr>
          <w:p w14:paraId="2E90DE46" w14:textId="0041B004"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6ABE991" w14:textId="2EEE6B5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C2C13C1" w14:textId="0B99984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1FE8FCF" w14:textId="0961955F"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6AD4F3B7"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24ADE32" w14:textId="06969F9B" w:rsidR="008B3866" w:rsidRPr="003F5C91" w:rsidRDefault="008B3866" w:rsidP="008B3866">
            <w:pPr>
              <w:pStyle w:val="Tabloerik"/>
              <w:rPr>
                <w:rFonts w:cstheme="minorHAnsi"/>
                <w:noProof/>
                <w:color w:val="auto"/>
                <w:szCs w:val="16"/>
              </w:rPr>
            </w:pPr>
            <w:r w:rsidRPr="00A46C46">
              <w:rPr>
                <w:rFonts w:cstheme="minorHAnsi"/>
                <w:noProof/>
                <w:color w:val="auto"/>
                <w:szCs w:val="16"/>
              </w:rPr>
              <w:t>ŞİRKETİN_PAZARLAMA_STRATEJİSİ</w:t>
            </w:r>
          </w:p>
        </w:tc>
        <w:tc>
          <w:tcPr>
            <w:tcW w:w="1582" w:type="dxa"/>
            <w:vAlign w:val="bottom"/>
          </w:tcPr>
          <w:p w14:paraId="3D3B214B" w14:textId="6CC191C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0792146" w14:textId="4DACD97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61FE4AE7" w14:textId="7B1EE99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38C5CE7" w14:textId="06795292"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07F1F6A0"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5301697A" w14:textId="688F0348" w:rsidR="008B3866" w:rsidRPr="003F5C91" w:rsidRDefault="008B3866" w:rsidP="008B3866">
            <w:pPr>
              <w:pStyle w:val="Tabloerik"/>
              <w:rPr>
                <w:rFonts w:cstheme="minorHAnsi"/>
                <w:noProof/>
                <w:color w:val="auto"/>
                <w:szCs w:val="16"/>
              </w:rPr>
            </w:pPr>
            <w:r w:rsidRPr="00A46C46">
              <w:rPr>
                <w:rFonts w:cstheme="minorHAnsi"/>
                <w:noProof/>
                <w:color w:val="auto"/>
                <w:szCs w:val="16"/>
              </w:rPr>
              <w:t>ŞİRKETİN_PAZARLAMA_STRATEJİSİ_AÇIKLAMA</w:t>
            </w:r>
          </w:p>
        </w:tc>
        <w:tc>
          <w:tcPr>
            <w:tcW w:w="1582" w:type="dxa"/>
            <w:vAlign w:val="bottom"/>
          </w:tcPr>
          <w:p w14:paraId="78384AE7" w14:textId="31E1567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29E7B1A" w14:textId="631370E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4E55F99" w14:textId="7BDFFF1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E91518A" w14:textId="6C3D4D97"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0E8AB414"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BADA60C" w14:textId="7A2B231F" w:rsidR="008B3866" w:rsidRPr="003F5C91" w:rsidRDefault="008B3866" w:rsidP="008B3866">
            <w:pPr>
              <w:pStyle w:val="Tabloerik"/>
              <w:rPr>
                <w:rFonts w:cstheme="minorHAnsi"/>
                <w:noProof/>
                <w:color w:val="auto"/>
                <w:szCs w:val="16"/>
              </w:rPr>
            </w:pPr>
            <w:r w:rsidRPr="00A46C46">
              <w:rPr>
                <w:rFonts w:cstheme="minorHAnsi"/>
                <w:noProof/>
                <w:color w:val="auto"/>
                <w:szCs w:val="16"/>
              </w:rPr>
              <w:lastRenderedPageBreak/>
              <w:t>TAKDİR_SEBEBİ</w:t>
            </w:r>
          </w:p>
        </w:tc>
        <w:tc>
          <w:tcPr>
            <w:tcW w:w="1582" w:type="dxa"/>
            <w:vAlign w:val="bottom"/>
          </w:tcPr>
          <w:p w14:paraId="6FC7ED14" w14:textId="2CBE0E9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3DF141F" w14:textId="6E29888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013CCD8" w14:textId="4A680AB9"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2A63D4F" w14:textId="6F8B1E18"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0A70F38E"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1F40BEB5" w14:textId="2A3C3434" w:rsidR="008B3866" w:rsidRPr="003F5C91" w:rsidRDefault="008B3866" w:rsidP="008B3866">
            <w:pPr>
              <w:pStyle w:val="Tabloerik"/>
              <w:rPr>
                <w:rFonts w:cstheme="minorHAnsi"/>
                <w:noProof/>
                <w:color w:val="auto"/>
                <w:szCs w:val="16"/>
              </w:rPr>
            </w:pPr>
            <w:r w:rsidRPr="00A46C46">
              <w:rPr>
                <w:rFonts w:cstheme="minorHAnsi"/>
                <w:noProof/>
                <w:color w:val="auto"/>
                <w:szCs w:val="16"/>
              </w:rPr>
              <w:t>TEKNOLOJİK_YENİLİK</w:t>
            </w:r>
          </w:p>
        </w:tc>
        <w:tc>
          <w:tcPr>
            <w:tcW w:w="1582" w:type="dxa"/>
            <w:vAlign w:val="bottom"/>
          </w:tcPr>
          <w:p w14:paraId="11E0D962" w14:textId="12433D2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7A003DD8" w14:textId="64F7B5A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76517EFA" w14:textId="0E01106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F81323C" w14:textId="0F5C35C3"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00CAE5B4"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D9D528A" w14:textId="02DAE4B0" w:rsidR="008B3866" w:rsidRPr="003F5C91" w:rsidRDefault="008B3866" w:rsidP="008B3866">
            <w:pPr>
              <w:pStyle w:val="Tabloerik"/>
              <w:rPr>
                <w:rFonts w:cstheme="minorHAnsi"/>
                <w:noProof/>
                <w:color w:val="auto"/>
                <w:szCs w:val="16"/>
              </w:rPr>
            </w:pPr>
            <w:r w:rsidRPr="00A46C46">
              <w:rPr>
                <w:rFonts w:cstheme="minorHAnsi"/>
                <w:noProof/>
                <w:color w:val="auto"/>
                <w:szCs w:val="16"/>
              </w:rPr>
              <w:t>TEKNOLOJİK_YENİLİK_AÇIKLAMA</w:t>
            </w:r>
          </w:p>
        </w:tc>
        <w:tc>
          <w:tcPr>
            <w:tcW w:w="1582" w:type="dxa"/>
            <w:vAlign w:val="bottom"/>
          </w:tcPr>
          <w:p w14:paraId="37744144" w14:textId="388EE4A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1F88BF9" w14:textId="3B2355B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71E80C3" w14:textId="559CA88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83E8040" w14:textId="6074E780"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04941163"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A012F5D" w14:textId="3F6BC175" w:rsidR="008B3866" w:rsidRPr="003F5C91" w:rsidRDefault="008B3866" w:rsidP="008B3866">
            <w:pPr>
              <w:pStyle w:val="Tabloerik"/>
              <w:rPr>
                <w:rFonts w:cstheme="minorHAnsi"/>
                <w:noProof/>
                <w:color w:val="auto"/>
                <w:szCs w:val="16"/>
              </w:rPr>
            </w:pPr>
            <w:r w:rsidRPr="00A46C46">
              <w:rPr>
                <w:rFonts w:cstheme="minorHAnsi"/>
                <w:noProof/>
                <w:color w:val="auto"/>
                <w:szCs w:val="16"/>
              </w:rPr>
              <w:t>TOPLAM_PUAN</w:t>
            </w:r>
          </w:p>
        </w:tc>
        <w:tc>
          <w:tcPr>
            <w:tcW w:w="1582" w:type="dxa"/>
            <w:vAlign w:val="bottom"/>
          </w:tcPr>
          <w:p w14:paraId="0A82C925" w14:textId="23E96BB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566B596C" w14:textId="4CD6068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6F525AED" w14:textId="49C5219D"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5771602" w14:textId="1D2F6087" w:rsidR="008B3866" w:rsidRDefault="00EC7F00" w:rsidP="008B3866">
            <w:pPr>
              <w:pStyle w:val="Tabloerik"/>
              <w:cnfStyle w:val="000000000000" w:firstRow="0" w:lastRow="0" w:firstColumn="0" w:lastColumn="0" w:oddVBand="0" w:evenVBand="0" w:oddHBand="0"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75A21B38"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5DAEBBE" w14:textId="66FB321F" w:rsidR="008B3866" w:rsidRPr="003F5C91" w:rsidRDefault="008B3866" w:rsidP="008B3866">
            <w:pPr>
              <w:pStyle w:val="Tabloerik"/>
              <w:rPr>
                <w:rFonts w:cstheme="minorHAnsi"/>
                <w:noProof/>
                <w:color w:val="auto"/>
                <w:szCs w:val="16"/>
              </w:rPr>
            </w:pPr>
            <w:r w:rsidRPr="00A46C46">
              <w:rPr>
                <w:rFonts w:cstheme="minorHAnsi"/>
                <w:noProof/>
                <w:color w:val="auto"/>
                <w:szCs w:val="16"/>
              </w:rPr>
              <w:t>UNVANI</w:t>
            </w:r>
          </w:p>
        </w:tc>
        <w:tc>
          <w:tcPr>
            <w:tcW w:w="1582" w:type="dxa"/>
            <w:vAlign w:val="bottom"/>
          </w:tcPr>
          <w:p w14:paraId="3A927E16" w14:textId="5CE5C2F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0FBF653" w14:textId="285885E0"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7D2589F1" w14:textId="6714A97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429E0CF" w14:textId="5D389917"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19C0B16"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0157302" w14:textId="7A620CDA" w:rsidR="008B3866" w:rsidRPr="003F5C91" w:rsidRDefault="008B3866" w:rsidP="008B3866">
            <w:pPr>
              <w:pStyle w:val="Tabloerik"/>
              <w:rPr>
                <w:rFonts w:cstheme="minorHAnsi"/>
                <w:noProof/>
                <w:color w:val="auto"/>
                <w:szCs w:val="16"/>
              </w:rPr>
            </w:pPr>
            <w:r w:rsidRPr="00A46C46">
              <w:rPr>
                <w:rFonts w:cstheme="minorHAnsi"/>
                <w:noProof/>
                <w:color w:val="auto"/>
                <w:szCs w:val="16"/>
              </w:rPr>
              <w:t>V.KOMİTE_I.SORU_PUANI</w:t>
            </w:r>
          </w:p>
        </w:tc>
        <w:tc>
          <w:tcPr>
            <w:tcW w:w="1582" w:type="dxa"/>
            <w:vAlign w:val="bottom"/>
          </w:tcPr>
          <w:p w14:paraId="51E9B824" w14:textId="1E93FA7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0E4A2190" w14:textId="2DFB5C4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4CF64251" w14:textId="1F0EDA9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E5AEF53" w14:textId="7FEEA754" w:rsidR="008B3866" w:rsidRDefault="00EC7F00" w:rsidP="008B3866">
            <w:pPr>
              <w:pStyle w:val="Tabloerik"/>
              <w:cnfStyle w:val="000000000000" w:firstRow="0" w:lastRow="0" w:firstColumn="0" w:lastColumn="0" w:oddVBand="0" w:evenVBand="0" w:oddHBand="0"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5336146B"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B354A37" w14:textId="5CBA3EB0" w:rsidR="008B3866" w:rsidRPr="003F5C91" w:rsidRDefault="008B3866" w:rsidP="008B3866">
            <w:pPr>
              <w:pStyle w:val="Tabloerik"/>
              <w:rPr>
                <w:rFonts w:cstheme="minorHAnsi"/>
                <w:noProof/>
                <w:color w:val="auto"/>
                <w:szCs w:val="16"/>
              </w:rPr>
            </w:pPr>
            <w:r w:rsidRPr="00A46C46">
              <w:rPr>
                <w:rFonts w:cstheme="minorHAnsi"/>
                <w:noProof/>
                <w:color w:val="auto"/>
                <w:szCs w:val="16"/>
              </w:rPr>
              <w:t>V.KOMİTE_II.SORU_PUANI</w:t>
            </w:r>
          </w:p>
        </w:tc>
        <w:tc>
          <w:tcPr>
            <w:tcW w:w="1582" w:type="dxa"/>
            <w:vAlign w:val="bottom"/>
          </w:tcPr>
          <w:p w14:paraId="666CD27B" w14:textId="7003BC67"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77D3A2DB" w14:textId="5A5FACC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D1B9429" w14:textId="23746E1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60FB23F" w14:textId="7B728C73"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7946F12E"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22883B4" w14:textId="319F5CC9" w:rsidR="008B3866" w:rsidRPr="003F5C91" w:rsidRDefault="008B3866" w:rsidP="008B3866">
            <w:pPr>
              <w:pStyle w:val="Tabloerik"/>
              <w:rPr>
                <w:rFonts w:cstheme="minorHAnsi"/>
                <w:noProof/>
                <w:color w:val="auto"/>
                <w:szCs w:val="16"/>
              </w:rPr>
            </w:pPr>
            <w:r w:rsidRPr="00A46C46">
              <w:rPr>
                <w:rFonts w:cstheme="minorHAnsi"/>
                <w:noProof/>
                <w:color w:val="auto"/>
                <w:szCs w:val="16"/>
              </w:rPr>
              <w:t>V.KOMİTE_III.SORU_PUANI</w:t>
            </w:r>
          </w:p>
        </w:tc>
        <w:tc>
          <w:tcPr>
            <w:tcW w:w="1582" w:type="dxa"/>
            <w:vAlign w:val="bottom"/>
          </w:tcPr>
          <w:p w14:paraId="67514643" w14:textId="49B7543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3401692F" w14:textId="1926FA4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52D0FAF" w14:textId="075D55E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1CBF7DB9" w14:textId="65586897" w:rsidR="008B3866" w:rsidRDefault="00EC7F00" w:rsidP="008B3866">
            <w:pPr>
              <w:pStyle w:val="Tabloerik"/>
              <w:cnfStyle w:val="000000000000" w:firstRow="0" w:lastRow="0" w:firstColumn="0" w:lastColumn="0" w:oddVBand="0" w:evenVBand="0" w:oddHBand="0"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4E866D9F"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EDA03F7" w14:textId="16285E95" w:rsidR="008B3866" w:rsidRPr="003F5C91" w:rsidRDefault="008B3866" w:rsidP="008B3866">
            <w:pPr>
              <w:pStyle w:val="Tabloerik"/>
              <w:rPr>
                <w:rFonts w:cstheme="minorHAnsi"/>
                <w:noProof/>
                <w:color w:val="auto"/>
                <w:szCs w:val="16"/>
              </w:rPr>
            </w:pPr>
            <w:r w:rsidRPr="00A46C46">
              <w:rPr>
                <w:rFonts w:cstheme="minorHAnsi"/>
                <w:noProof/>
                <w:color w:val="auto"/>
                <w:szCs w:val="16"/>
              </w:rPr>
              <w:t>V.KOMİTE_IV.SORU_PUANI</w:t>
            </w:r>
          </w:p>
        </w:tc>
        <w:tc>
          <w:tcPr>
            <w:tcW w:w="1582" w:type="dxa"/>
            <w:vAlign w:val="bottom"/>
          </w:tcPr>
          <w:p w14:paraId="2CD6DEFE" w14:textId="25C12A3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4A357BF5" w14:textId="7E7E0ACC"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0E13D00" w14:textId="44712D7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BEDD80E" w14:textId="2C3B629C" w:rsidR="008B3866" w:rsidRDefault="00EC7F00" w:rsidP="008B3866">
            <w:pPr>
              <w:pStyle w:val="Tabloerik"/>
              <w:cnfStyle w:val="000000100000" w:firstRow="0" w:lastRow="0" w:firstColumn="0" w:lastColumn="0" w:oddVBand="0" w:evenVBand="0" w:oddHBand="1"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40045637"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291D602" w14:textId="016C46FD" w:rsidR="008B3866" w:rsidRPr="003F5C91" w:rsidRDefault="008B3866" w:rsidP="008B3866">
            <w:pPr>
              <w:pStyle w:val="Tabloerik"/>
              <w:rPr>
                <w:rFonts w:cstheme="minorHAnsi"/>
                <w:noProof/>
                <w:color w:val="auto"/>
                <w:szCs w:val="16"/>
              </w:rPr>
            </w:pPr>
            <w:r w:rsidRPr="00A46C46">
              <w:rPr>
                <w:rFonts w:cstheme="minorHAnsi"/>
                <w:noProof/>
                <w:color w:val="auto"/>
                <w:szCs w:val="16"/>
              </w:rPr>
              <w:t>V.KOMİTE_V.SORU_PUANI</w:t>
            </w:r>
          </w:p>
        </w:tc>
        <w:tc>
          <w:tcPr>
            <w:tcW w:w="1582" w:type="dxa"/>
            <w:vAlign w:val="bottom"/>
          </w:tcPr>
          <w:p w14:paraId="2FCBB01E" w14:textId="31EC049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Para</w:t>
            </w:r>
          </w:p>
        </w:tc>
        <w:tc>
          <w:tcPr>
            <w:tcW w:w="1652" w:type="dxa"/>
            <w:vAlign w:val="bottom"/>
          </w:tcPr>
          <w:p w14:paraId="34303AE1" w14:textId="4678126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394F9B43" w14:textId="0766FC0F"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E0424CB" w14:textId="07893B25" w:rsidR="008B3866" w:rsidRDefault="00EC7F00" w:rsidP="008B3866">
            <w:pPr>
              <w:pStyle w:val="Tabloerik"/>
              <w:cnfStyle w:val="000000000000" w:firstRow="0" w:lastRow="0" w:firstColumn="0" w:lastColumn="0" w:oddVBand="0" w:evenVBand="0" w:oddHBand="0" w:evenHBand="0" w:firstRowFirstColumn="0" w:firstRowLastColumn="0" w:lastRowFirstColumn="0" w:lastRowLastColumn="0"/>
            </w:pPr>
            <w:r>
              <w:rPr>
                <w:rFonts w:ascii="Segoe UI" w:eastAsia="Times New Roman" w:hAnsi="Segoe UI" w:cs="Segoe UI"/>
                <w:color w:val="ECECEC"/>
                <w:sz w:val="21"/>
                <w:szCs w:val="21"/>
                <w:lang w:eastAsia="tr-TR"/>
              </w:rPr>
              <w:t>-</w:t>
            </w:r>
          </w:p>
        </w:tc>
      </w:tr>
      <w:tr w:rsidR="008B3866" w14:paraId="2DF7AB0C"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F3CDC56" w14:textId="1169B11F" w:rsidR="008B3866" w:rsidRPr="003F5C91" w:rsidRDefault="008B3866" w:rsidP="008B3866">
            <w:pPr>
              <w:pStyle w:val="Tabloerik"/>
              <w:rPr>
                <w:rFonts w:cstheme="minorHAnsi"/>
                <w:noProof/>
                <w:color w:val="auto"/>
                <w:szCs w:val="16"/>
              </w:rPr>
            </w:pPr>
            <w:r w:rsidRPr="00A46C46">
              <w:rPr>
                <w:rFonts w:cstheme="minorHAnsi"/>
                <w:noProof/>
                <w:color w:val="auto"/>
                <w:szCs w:val="16"/>
              </w:rPr>
              <w:t>VERİMLİLİĞE_ETKİ</w:t>
            </w:r>
          </w:p>
        </w:tc>
        <w:tc>
          <w:tcPr>
            <w:tcW w:w="1582" w:type="dxa"/>
            <w:vAlign w:val="bottom"/>
          </w:tcPr>
          <w:p w14:paraId="0CDDCC60" w14:textId="757451D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33F63F8A" w14:textId="46CD2E3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8F0619C" w14:textId="4872F74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8DD544C" w14:textId="67895413"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250</w:t>
            </w:r>
          </w:p>
        </w:tc>
      </w:tr>
      <w:tr w:rsidR="008B3866" w14:paraId="40659087"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2C97793" w14:textId="1366718C" w:rsidR="008B3866" w:rsidRPr="003F5C91" w:rsidRDefault="008B3866" w:rsidP="008B3866">
            <w:pPr>
              <w:pStyle w:val="Tabloerik"/>
              <w:rPr>
                <w:rFonts w:cstheme="minorHAnsi"/>
                <w:noProof/>
                <w:color w:val="auto"/>
                <w:szCs w:val="16"/>
              </w:rPr>
            </w:pPr>
            <w:r w:rsidRPr="00A46C46">
              <w:rPr>
                <w:rFonts w:cstheme="minorHAnsi"/>
                <w:noProof/>
                <w:color w:val="auto"/>
                <w:szCs w:val="16"/>
              </w:rPr>
              <w:t>VERİMLİLİĞE_ETKİ_AÇIKLAMA</w:t>
            </w:r>
          </w:p>
        </w:tc>
        <w:tc>
          <w:tcPr>
            <w:tcW w:w="1582" w:type="dxa"/>
            <w:vAlign w:val="bottom"/>
          </w:tcPr>
          <w:p w14:paraId="75FD16D8" w14:textId="0A74B17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9625183" w14:textId="24CE83D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BDDB794" w14:textId="21A4B64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3D869F5" w14:textId="20590F17"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47337EF3"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053C35E" w14:textId="1D99FD15"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YENİ_MÜŞTERİ_ADı</w:t>
            </w:r>
          </w:p>
        </w:tc>
        <w:tc>
          <w:tcPr>
            <w:tcW w:w="1582" w:type="dxa"/>
            <w:vAlign w:val="bottom"/>
          </w:tcPr>
          <w:p w14:paraId="587AF392" w14:textId="52F88D0F"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7FDEFCC8" w14:textId="7BC4AB7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28946F35" w14:textId="42F25AE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617B031E" w14:textId="30A9C576"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B34C56B"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7D88A06A" w14:textId="228664F4"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YENİ_MÜŞTERİ_DANIŞMANLIK_SATIŞ</w:t>
            </w:r>
          </w:p>
        </w:tc>
        <w:tc>
          <w:tcPr>
            <w:tcW w:w="1582" w:type="dxa"/>
            <w:vAlign w:val="bottom"/>
          </w:tcPr>
          <w:p w14:paraId="7D7EEC61" w14:textId="244858E2"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93F3868" w14:textId="3B6D485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5963A84D" w14:textId="6A7BF63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F3C667D" w14:textId="010CEA62"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w:t>
            </w:r>
          </w:p>
        </w:tc>
      </w:tr>
      <w:tr w:rsidR="008B3866" w14:paraId="099B86F0"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DA68AE4" w14:textId="2E945F42"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YENİ_MÜŞTERİ_RANDEVU_AÇIKLAMA</w:t>
            </w:r>
          </w:p>
        </w:tc>
        <w:tc>
          <w:tcPr>
            <w:tcW w:w="1582" w:type="dxa"/>
            <w:vAlign w:val="bottom"/>
          </w:tcPr>
          <w:p w14:paraId="492B0446" w14:textId="0686A72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124FDB28" w14:textId="4ECE12B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C974C53" w14:textId="52B158C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357C7DE" w14:textId="75C00BC4"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2BD73354"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042779EE" w14:textId="79D8D7F5"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YENİ_MÜŞTERİ_RANDEVU_BAŞKANI</w:t>
            </w:r>
          </w:p>
        </w:tc>
        <w:tc>
          <w:tcPr>
            <w:tcW w:w="1582" w:type="dxa"/>
            <w:vAlign w:val="bottom"/>
          </w:tcPr>
          <w:p w14:paraId="797D4DD7" w14:textId="791A38E3"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57201BA7" w14:textId="0672A237"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5D1BAE6" w14:textId="76C5C34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9FBCC3D" w14:textId="2150A92B"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567474F"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909DD14" w14:textId="06277A32"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YENİ_MÜŞTERİ_RANDEVULARI_BAŞKANI_E_POSTA</w:t>
            </w:r>
          </w:p>
        </w:tc>
        <w:tc>
          <w:tcPr>
            <w:tcW w:w="1582" w:type="dxa"/>
            <w:vAlign w:val="bottom"/>
          </w:tcPr>
          <w:p w14:paraId="5A73052E" w14:textId="2C317B5B"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99AA967" w14:textId="6E0BFC31"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D619948" w14:textId="5CD6D1A5"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4420FDB" w14:textId="152F4C29"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175216B4"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4ACC2634" w14:textId="433DB103"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YENİ_MÜŞTERİ_RANDEVULARI_BAŞKANI_GİRİŞ_ADı</w:t>
            </w:r>
          </w:p>
        </w:tc>
        <w:tc>
          <w:tcPr>
            <w:tcW w:w="1582" w:type="dxa"/>
            <w:vAlign w:val="bottom"/>
          </w:tcPr>
          <w:p w14:paraId="14E282D8" w14:textId="5FF07E78"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50C245CD" w14:textId="4C95863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47FC9F31" w14:textId="1F4AB291"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4173ECD9" w14:textId="0130706F"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21BFC162"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0925D1E1" w14:textId="546A8745"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YENİ_MÜŞTERİ_SATIŞ</w:t>
            </w:r>
          </w:p>
        </w:tc>
        <w:tc>
          <w:tcPr>
            <w:tcW w:w="1582" w:type="dxa"/>
            <w:vAlign w:val="bottom"/>
          </w:tcPr>
          <w:p w14:paraId="0AF1500D" w14:textId="6E73EFAE"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698B5BF" w14:textId="0B55961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B8154FB" w14:textId="6D6B6F7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7BA5C692" w14:textId="10E17E62"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w:t>
            </w:r>
          </w:p>
        </w:tc>
      </w:tr>
      <w:tr w:rsidR="008B3866" w14:paraId="56D88D89"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2286BBD3" w14:textId="4CBA9357"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YENİ_MÜŞTERİ_SATIŞ_AÇIKLAMA</w:t>
            </w:r>
          </w:p>
        </w:tc>
        <w:tc>
          <w:tcPr>
            <w:tcW w:w="1582" w:type="dxa"/>
            <w:vAlign w:val="bottom"/>
          </w:tcPr>
          <w:p w14:paraId="25E04EEB" w14:textId="6213D64C"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294048DE" w14:textId="7632FDF6"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223828AB" w14:textId="1D45BCF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F7CEE8D" w14:textId="419E77C0"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051F3D0E"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8DA3BA3" w14:textId="1A75F5B7"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YENİ_MÜŞTERİ_SATIŞ_BAŞKANI</w:t>
            </w:r>
          </w:p>
        </w:tc>
        <w:tc>
          <w:tcPr>
            <w:tcW w:w="1582" w:type="dxa"/>
            <w:vAlign w:val="bottom"/>
          </w:tcPr>
          <w:p w14:paraId="672ECF61" w14:textId="5E2929D3"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9D69D20" w14:textId="15BA7EB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95682C9" w14:textId="2E9C27D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6E4084C" w14:textId="70374626"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6ED4E4A3"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346C54F1" w14:textId="785438A6"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YENİ_MÜŞTERİ_SATIŞ_KONTROL</w:t>
            </w:r>
          </w:p>
        </w:tc>
        <w:tc>
          <w:tcPr>
            <w:tcW w:w="1582" w:type="dxa"/>
            <w:vAlign w:val="bottom"/>
          </w:tcPr>
          <w:p w14:paraId="3B0364E9" w14:textId="7FAA1A0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C4323CD" w14:textId="03F44380"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06C12B32" w14:textId="4CCE269E"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3BA2C7B9" w14:textId="5AE4C3A5"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200</w:t>
            </w:r>
          </w:p>
        </w:tc>
      </w:tr>
      <w:tr w:rsidR="008B3866" w14:paraId="46C7B16B"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414D9290" w14:textId="75EE327B"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YENİ_MÜŞTERİLER_BAŞKANI_E_POSTA</w:t>
            </w:r>
          </w:p>
        </w:tc>
        <w:tc>
          <w:tcPr>
            <w:tcW w:w="1582" w:type="dxa"/>
            <w:vAlign w:val="bottom"/>
          </w:tcPr>
          <w:p w14:paraId="57FC6C89" w14:textId="506CD512"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9DCB5E4" w14:textId="5E08AECD"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733A9170" w14:textId="0E26D188"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28EA7CEF" w14:textId="4CE64D6B"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37965239" w14:textId="77777777" w:rsidTr="00AE0BEC">
        <w:tc>
          <w:tcPr>
            <w:cnfStyle w:val="001000000000" w:firstRow="0" w:lastRow="0" w:firstColumn="1" w:lastColumn="0" w:oddVBand="0" w:evenVBand="0" w:oddHBand="0" w:evenHBand="0" w:firstRowFirstColumn="0" w:firstRowLastColumn="0" w:lastRowFirstColumn="0" w:lastRowLastColumn="0"/>
            <w:tcW w:w="4126" w:type="dxa"/>
            <w:vAlign w:val="bottom"/>
          </w:tcPr>
          <w:p w14:paraId="4356E77D" w14:textId="1CDD1A18" w:rsidR="008B3866" w:rsidRPr="003F5C91" w:rsidRDefault="008B3866" w:rsidP="008B3866">
            <w:pPr>
              <w:pStyle w:val="Tabloerik"/>
              <w:rPr>
                <w:rFonts w:cstheme="minorHAnsi"/>
                <w:noProof/>
                <w:color w:val="auto"/>
                <w:szCs w:val="16"/>
              </w:rPr>
            </w:pPr>
            <w:r w:rsidRPr="00A46C46">
              <w:rPr>
                <w:rFonts w:cstheme="minorHAnsi"/>
                <w:noProof/>
                <w:color w:val="auto"/>
                <w:szCs w:val="16"/>
              </w:rPr>
              <w:t>YENİ_MÜŞTERİLER_BAŞKANI_GİRİŞ_ADı</w:t>
            </w:r>
          </w:p>
        </w:tc>
        <w:tc>
          <w:tcPr>
            <w:tcW w:w="1582" w:type="dxa"/>
            <w:vAlign w:val="bottom"/>
          </w:tcPr>
          <w:p w14:paraId="77FB8FC2" w14:textId="2A84F9A9"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08C6EE28" w14:textId="283888A5"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52AB1E91" w14:textId="1BDEFCFB" w:rsidR="008B3866" w:rsidRPr="003F5C91" w:rsidRDefault="008B3866" w:rsidP="008B3866">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09C076B2" w14:textId="1AAC71F8" w:rsidR="008B3866" w:rsidRDefault="008B3866" w:rsidP="008B3866">
            <w:pPr>
              <w:pStyle w:val="Tabloerik"/>
              <w:cnfStyle w:val="000000000000" w:firstRow="0" w:lastRow="0" w:firstColumn="0" w:lastColumn="0" w:oddVBand="0" w:evenVBand="0" w:oddHBand="0" w:evenHBand="0" w:firstRowFirstColumn="0" w:firstRowLastColumn="0" w:lastRowFirstColumn="0" w:lastRowLastColumn="0"/>
            </w:pPr>
            <w:r w:rsidRPr="00335810">
              <w:rPr>
                <w:rFonts w:ascii="Segoe UI" w:eastAsia="Times New Roman" w:hAnsi="Segoe UI" w:cs="Segoe UI"/>
                <w:color w:val="ECECEC"/>
                <w:sz w:val="21"/>
                <w:szCs w:val="21"/>
                <w:lang w:eastAsia="tr-TR"/>
              </w:rPr>
              <w:t>100</w:t>
            </w:r>
          </w:p>
        </w:tc>
      </w:tr>
      <w:tr w:rsidR="008B3866" w14:paraId="3291A456" w14:textId="77777777" w:rsidTr="00AE0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7160213F" w14:textId="185A3669" w:rsidR="008B3866" w:rsidRPr="003F5C91" w:rsidRDefault="008B3866" w:rsidP="008B3866">
            <w:pPr>
              <w:pStyle w:val="Tabloerik"/>
              <w:rPr>
                <w:rFonts w:cstheme="minorHAnsi"/>
                <w:noProof/>
                <w:color w:val="auto"/>
                <w:szCs w:val="16"/>
              </w:rPr>
            </w:pPr>
            <w:r w:rsidRPr="00A46C46">
              <w:rPr>
                <w:rFonts w:cstheme="minorHAnsi"/>
                <w:noProof/>
                <w:color w:val="auto"/>
                <w:szCs w:val="16"/>
              </w:rPr>
              <w:t>YÖNETİCİ_AÇIKLAMA</w:t>
            </w:r>
          </w:p>
        </w:tc>
        <w:tc>
          <w:tcPr>
            <w:tcW w:w="1582" w:type="dxa"/>
            <w:vAlign w:val="bottom"/>
          </w:tcPr>
          <w:p w14:paraId="0FE85B96" w14:textId="732D1F86"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Yazı</w:t>
            </w:r>
          </w:p>
        </w:tc>
        <w:tc>
          <w:tcPr>
            <w:tcW w:w="1652" w:type="dxa"/>
            <w:vAlign w:val="bottom"/>
          </w:tcPr>
          <w:p w14:paraId="600E39F8" w14:textId="305A764A"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676" w:type="dxa"/>
            <w:vAlign w:val="bottom"/>
          </w:tcPr>
          <w:p w14:paraId="1CD2CCF1" w14:textId="1978B0D4" w:rsidR="008B3866" w:rsidRPr="003F5C91" w:rsidRDefault="008B3866" w:rsidP="008B3866">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sidRPr="00A46C46">
              <w:rPr>
                <w:rFonts w:cstheme="minorHAnsi"/>
                <w:noProof/>
                <w:color w:val="auto"/>
                <w:szCs w:val="16"/>
              </w:rPr>
              <w:t>Evet</w:t>
            </w:r>
          </w:p>
        </w:tc>
        <w:tc>
          <w:tcPr>
            <w:tcW w:w="1554" w:type="dxa"/>
            <w:tcBorders>
              <w:top w:val="single" w:sz="2" w:space="0" w:color="E3E3E3"/>
              <w:left w:val="single" w:sz="6" w:space="0" w:color="E3E3E3"/>
              <w:bottom w:val="single" w:sz="6" w:space="0" w:color="E3E3E3"/>
              <w:right w:val="single" w:sz="2" w:space="0" w:color="E3E3E3"/>
            </w:tcBorders>
            <w:shd w:val="clear" w:color="auto" w:fill="212121"/>
            <w:vAlign w:val="bottom"/>
          </w:tcPr>
          <w:p w14:paraId="5E0CF7F7" w14:textId="76DC26CC" w:rsidR="008B3866" w:rsidRDefault="008B3866" w:rsidP="008B3866">
            <w:pPr>
              <w:pStyle w:val="Tabloerik"/>
              <w:cnfStyle w:val="000000100000" w:firstRow="0" w:lastRow="0" w:firstColumn="0" w:lastColumn="0" w:oddVBand="0" w:evenVBand="0" w:oddHBand="1" w:evenHBand="0" w:firstRowFirstColumn="0" w:firstRowLastColumn="0" w:lastRowFirstColumn="0" w:lastRowLastColumn="0"/>
            </w:pPr>
            <w:r w:rsidRPr="00335810">
              <w:rPr>
                <w:rFonts w:ascii="Segoe UI" w:eastAsia="Times New Roman" w:hAnsi="Segoe UI" w:cs="Segoe UI"/>
                <w:color w:val="ECECEC"/>
                <w:sz w:val="21"/>
                <w:szCs w:val="21"/>
                <w:lang w:eastAsia="tr-TR"/>
              </w:rPr>
              <w:t>5000</w:t>
            </w:r>
          </w:p>
        </w:tc>
      </w:tr>
      <w:tr w:rsidR="008B3866" w14:paraId="2E51D1C0" w14:textId="77777777" w:rsidTr="005E0572">
        <w:tc>
          <w:tcPr>
            <w:cnfStyle w:val="001000000000" w:firstRow="0" w:lastRow="0" w:firstColumn="1" w:lastColumn="0" w:oddVBand="0" w:evenVBand="0" w:oddHBand="0" w:evenHBand="0" w:firstRowFirstColumn="0" w:firstRowLastColumn="0" w:lastRowFirstColumn="0" w:lastRowLastColumn="0"/>
            <w:tcW w:w="10590" w:type="dxa"/>
            <w:gridSpan w:val="5"/>
            <w:vAlign w:val="bottom"/>
          </w:tcPr>
          <w:p w14:paraId="144B7846" w14:textId="2878404E" w:rsidR="008B3866" w:rsidRPr="002A5FC2" w:rsidRDefault="008B3866" w:rsidP="008B3866">
            <w:pPr>
              <w:pStyle w:val="Tabloerik"/>
              <w:jc w:val="center"/>
              <w:rPr>
                <w:color w:val="FF0000"/>
              </w:rPr>
            </w:pPr>
            <w:r>
              <w:rPr>
                <w:color w:val="FF0000"/>
              </w:rPr>
              <w:t>İŞLEM TARİHÇESİ</w:t>
            </w:r>
          </w:p>
        </w:tc>
      </w:tr>
      <w:tr w:rsidR="00DA7FFB" w14:paraId="16189053"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2124B921" w14:textId="31F44E06" w:rsidR="00DA7FFB" w:rsidRPr="00A46C46" w:rsidRDefault="00DA7FFB" w:rsidP="00DA7FFB">
            <w:pPr>
              <w:pStyle w:val="Tabloerik"/>
              <w:rPr>
                <w:rFonts w:cstheme="minorHAnsi"/>
                <w:noProof/>
                <w:color w:val="auto"/>
                <w:szCs w:val="16"/>
              </w:rPr>
            </w:pPr>
            <w:r w:rsidRPr="00337829">
              <w:rPr>
                <w:rFonts w:cstheme="minorHAnsi"/>
                <w:noProof/>
                <w:color w:val="auto"/>
                <w:szCs w:val="16"/>
              </w:rPr>
              <w:t>ISLEM_SAHIBI</w:t>
            </w:r>
          </w:p>
        </w:tc>
        <w:tc>
          <w:tcPr>
            <w:tcW w:w="1582" w:type="dxa"/>
            <w:vAlign w:val="bottom"/>
          </w:tcPr>
          <w:p w14:paraId="18DEF55E" w14:textId="797443BB"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Yazı</w:t>
            </w:r>
          </w:p>
        </w:tc>
        <w:tc>
          <w:tcPr>
            <w:tcW w:w="1652" w:type="dxa"/>
            <w:vAlign w:val="bottom"/>
          </w:tcPr>
          <w:p w14:paraId="3C77CA7A" w14:textId="53AFD312"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5A9F6E0E" w14:textId="1B412991"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314DF0B8" w14:textId="209F967F" w:rsidR="00DA7FFB" w:rsidRDefault="009A2A06" w:rsidP="00DA7FFB">
            <w:pPr>
              <w:pStyle w:val="Tabloerik"/>
              <w:cnfStyle w:val="000000100000" w:firstRow="0" w:lastRow="0" w:firstColumn="0" w:lastColumn="0" w:oddVBand="0" w:evenVBand="0" w:oddHBand="1" w:evenHBand="0" w:firstRowFirstColumn="0" w:firstRowLastColumn="0" w:lastRowFirstColumn="0" w:lastRowLastColumn="0"/>
            </w:pPr>
            <w:r>
              <w:t>100</w:t>
            </w:r>
          </w:p>
        </w:tc>
      </w:tr>
      <w:tr w:rsidR="00DA7FFB" w14:paraId="23B7F11F" w14:textId="77777777" w:rsidTr="003F5C91">
        <w:tc>
          <w:tcPr>
            <w:cnfStyle w:val="001000000000" w:firstRow="0" w:lastRow="0" w:firstColumn="1" w:lastColumn="0" w:oddVBand="0" w:evenVBand="0" w:oddHBand="0" w:evenHBand="0" w:firstRowFirstColumn="0" w:firstRowLastColumn="0" w:lastRowFirstColumn="0" w:lastRowLastColumn="0"/>
            <w:tcW w:w="4126" w:type="dxa"/>
            <w:vAlign w:val="bottom"/>
          </w:tcPr>
          <w:p w14:paraId="12853DC2" w14:textId="0D44CEA4" w:rsidR="00DA7FFB" w:rsidRPr="00A46C46" w:rsidRDefault="00DA7FFB" w:rsidP="00DA7FFB">
            <w:pPr>
              <w:pStyle w:val="Tabloerik"/>
              <w:rPr>
                <w:rFonts w:cstheme="minorHAnsi"/>
                <w:noProof/>
                <w:color w:val="auto"/>
                <w:szCs w:val="16"/>
              </w:rPr>
            </w:pPr>
            <w:r w:rsidRPr="00C32F9E">
              <w:rPr>
                <w:rFonts w:cstheme="minorHAnsi"/>
                <w:noProof/>
                <w:color w:val="auto"/>
                <w:szCs w:val="16"/>
              </w:rPr>
              <w:t>ISLEM_SAHIBI_ACIKLAMA</w:t>
            </w:r>
          </w:p>
        </w:tc>
        <w:tc>
          <w:tcPr>
            <w:tcW w:w="1582" w:type="dxa"/>
            <w:vAlign w:val="bottom"/>
          </w:tcPr>
          <w:p w14:paraId="1C9EE91C" w14:textId="3AAD229C"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Yazı</w:t>
            </w:r>
          </w:p>
        </w:tc>
        <w:tc>
          <w:tcPr>
            <w:tcW w:w="1652" w:type="dxa"/>
            <w:vAlign w:val="bottom"/>
          </w:tcPr>
          <w:p w14:paraId="1761A267" w14:textId="2DE452DA"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17A00AFC" w14:textId="2B4B515C"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71D2168C" w14:textId="5CBE2794" w:rsidR="00DA7FFB" w:rsidRDefault="009A2A06" w:rsidP="00DA7FFB">
            <w:pPr>
              <w:pStyle w:val="Tabloerik"/>
              <w:cnfStyle w:val="000000000000" w:firstRow="0" w:lastRow="0" w:firstColumn="0" w:lastColumn="0" w:oddVBand="0" w:evenVBand="0" w:oddHBand="0" w:evenHBand="0" w:firstRowFirstColumn="0" w:firstRowLastColumn="0" w:lastRowFirstColumn="0" w:lastRowLastColumn="0"/>
            </w:pPr>
            <w:r>
              <w:t>200</w:t>
            </w:r>
          </w:p>
        </w:tc>
      </w:tr>
      <w:tr w:rsidR="00DA7FFB" w14:paraId="1192300B"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1A460D58" w14:textId="092AC9F5" w:rsidR="00DA7FFB" w:rsidRPr="00A46C46" w:rsidRDefault="00DA7FFB" w:rsidP="00DA7FFB">
            <w:pPr>
              <w:pStyle w:val="Tabloerik"/>
              <w:rPr>
                <w:rFonts w:cstheme="minorHAnsi"/>
                <w:noProof/>
                <w:color w:val="auto"/>
                <w:szCs w:val="16"/>
              </w:rPr>
            </w:pPr>
            <w:r w:rsidRPr="00CE67D9">
              <w:rPr>
                <w:rFonts w:cstheme="minorHAnsi"/>
                <w:noProof/>
                <w:color w:val="auto"/>
                <w:szCs w:val="16"/>
              </w:rPr>
              <w:t>ISLEM_TARIHI</w:t>
            </w:r>
          </w:p>
        </w:tc>
        <w:tc>
          <w:tcPr>
            <w:tcW w:w="1582" w:type="dxa"/>
            <w:vAlign w:val="bottom"/>
          </w:tcPr>
          <w:p w14:paraId="0C7AB207" w14:textId="2BC00414" w:rsidR="00DA7FFB" w:rsidRPr="00A46C46" w:rsidRDefault="009A2A06"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Tarih</w:t>
            </w:r>
            <w:r w:rsidR="006D2FD3">
              <w:rPr>
                <w:rFonts w:cstheme="minorHAnsi"/>
                <w:noProof/>
                <w:color w:val="auto"/>
                <w:szCs w:val="16"/>
              </w:rPr>
              <w:t>Saat</w:t>
            </w:r>
          </w:p>
        </w:tc>
        <w:tc>
          <w:tcPr>
            <w:tcW w:w="1652" w:type="dxa"/>
            <w:vAlign w:val="bottom"/>
          </w:tcPr>
          <w:p w14:paraId="5A0C6DD7" w14:textId="7EC7A887"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29DEACE5" w14:textId="4C99456B"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5E9B9439" w14:textId="06013EE6" w:rsidR="00DA7FFB" w:rsidRDefault="009A2A06" w:rsidP="00DA7FFB">
            <w:pPr>
              <w:pStyle w:val="Tabloerik"/>
              <w:cnfStyle w:val="000000100000" w:firstRow="0" w:lastRow="0" w:firstColumn="0" w:lastColumn="0" w:oddVBand="0" w:evenVBand="0" w:oddHBand="1" w:evenHBand="0" w:firstRowFirstColumn="0" w:firstRowLastColumn="0" w:lastRowFirstColumn="0" w:lastRowLastColumn="0"/>
            </w:pPr>
            <w:r>
              <w:t>-</w:t>
            </w:r>
          </w:p>
        </w:tc>
      </w:tr>
      <w:tr w:rsidR="00DA7FFB" w14:paraId="7FF9174F" w14:textId="77777777" w:rsidTr="003F5C91">
        <w:tc>
          <w:tcPr>
            <w:cnfStyle w:val="001000000000" w:firstRow="0" w:lastRow="0" w:firstColumn="1" w:lastColumn="0" w:oddVBand="0" w:evenVBand="0" w:oddHBand="0" w:evenHBand="0" w:firstRowFirstColumn="0" w:firstRowLastColumn="0" w:lastRowFirstColumn="0" w:lastRowLastColumn="0"/>
            <w:tcW w:w="4126" w:type="dxa"/>
            <w:vAlign w:val="bottom"/>
          </w:tcPr>
          <w:p w14:paraId="58E1CD5D" w14:textId="589B95AC" w:rsidR="00DA7FFB" w:rsidRPr="00A46C46" w:rsidRDefault="00DA7FFB" w:rsidP="00DA7FFB">
            <w:pPr>
              <w:pStyle w:val="Tabloerik"/>
              <w:rPr>
                <w:rFonts w:cstheme="minorHAnsi"/>
                <w:noProof/>
                <w:color w:val="auto"/>
                <w:szCs w:val="16"/>
              </w:rPr>
            </w:pPr>
            <w:r w:rsidRPr="00CE67D9">
              <w:rPr>
                <w:rFonts w:cstheme="minorHAnsi"/>
                <w:noProof/>
                <w:color w:val="auto"/>
                <w:szCs w:val="16"/>
              </w:rPr>
              <w:t>ISLEM_YAPILAN_ADIM</w:t>
            </w:r>
          </w:p>
        </w:tc>
        <w:tc>
          <w:tcPr>
            <w:tcW w:w="1582" w:type="dxa"/>
            <w:vAlign w:val="bottom"/>
          </w:tcPr>
          <w:p w14:paraId="69904133" w14:textId="7FBD50F6"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Yazı</w:t>
            </w:r>
          </w:p>
        </w:tc>
        <w:tc>
          <w:tcPr>
            <w:tcW w:w="1652" w:type="dxa"/>
            <w:vAlign w:val="bottom"/>
          </w:tcPr>
          <w:p w14:paraId="5E222841" w14:textId="2F08F5CF"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5F6F2093" w14:textId="05CADB2C"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454194DF" w14:textId="5EA8D440" w:rsidR="00DA7FFB" w:rsidRDefault="003B1F4A" w:rsidP="00DA7FFB">
            <w:pPr>
              <w:pStyle w:val="Tabloerik"/>
              <w:cnfStyle w:val="000000000000" w:firstRow="0" w:lastRow="0" w:firstColumn="0" w:lastColumn="0" w:oddVBand="0" w:evenVBand="0" w:oddHBand="0" w:evenHBand="0" w:firstRowFirstColumn="0" w:firstRowLastColumn="0" w:lastRowFirstColumn="0" w:lastRowLastColumn="0"/>
            </w:pPr>
            <w:r>
              <w:t>100</w:t>
            </w:r>
          </w:p>
        </w:tc>
      </w:tr>
      <w:tr w:rsidR="00DA7FFB" w14:paraId="140E0392" w14:textId="77777777" w:rsidTr="008D48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0" w:type="dxa"/>
            <w:gridSpan w:val="5"/>
            <w:vAlign w:val="bottom"/>
          </w:tcPr>
          <w:p w14:paraId="7AB1DA3B" w14:textId="02C2509B" w:rsidR="00DA7FFB" w:rsidRDefault="00DA7FFB" w:rsidP="00DA7FFB">
            <w:pPr>
              <w:pStyle w:val="Tabloerik"/>
              <w:jc w:val="center"/>
            </w:pPr>
            <w:r w:rsidRPr="00CE67D9">
              <w:rPr>
                <w:color w:val="FF0000"/>
              </w:rPr>
              <w:t>KOMİTE DEĞERLENDİRME SORULARI</w:t>
            </w:r>
          </w:p>
        </w:tc>
      </w:tr>
      <w:tr w:rsidR="00DA7FFB" w14:paraId="4DB44BDC" w14:textId="77777777" w:rsidTr="003F5C91">
        <w:tc>
          <w:tcPr>
            <w:cnfStyle w:val="001000000000" w:firstRow="0" w:lastRow="0" w:firstColumn="1" w:lastColumn="0" w:oddVBand="0" w:evenVBand="0" w:oddHBand="0" w:evenHBand="0" w:firstRowFirstColumn="0" w:firstRowLastColumn="0" w:lastRowFirstColumn="0" w:lastRowLastColumn="0"/>
            <w:tcW w:w="4126" w:type="dxa"/>
            <w:vAlign w:val="bottom"/>
          </w:tcPr>
          <w:p w14:paraId="02D02CC4" w14:textId="71C4275D" w:rsidR="00DA7FFB" w:rsidRPr="00A46C46" w:rsidRDefault="00DA7FFB" w:rsidP="00DA7FFB">
            <w:pPr>
              <w:pStyle w:val="Tabloerik"/>
              <w:rPr>
                <w:rFonts w:cstheme="minorHAnsi"/>
                <w:noProof/>
                <w:color w:val="auto"/>
                <w:szCs w:val="16"/>
              </w:rPr>
            </w:pPr>
            <w:r>
              <w:rPr>
                <w:rFonts w:cstheme="minorHAnsi"/>
                <w:noProof/>
                <w:color w:val="auto"/>
                <w:szCs w:val="16"/>
              </w:rPr>
              <w:t>DEGERLENDIRME</w:t>
            </w:r>
          </w:p>
        </w:tc>
        <w:tc>
          <w:tcPr>
            <w:tcW w:w="1582" w:type="dxa"/>
            <w:vAlign w:val="bottom"/>
          </w:tcPr>
          <w:p w14:paraId="07520D42" w14:textId="5592CF87"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Yazı</w:t>
            </w:r>
          </w:p>
        </w:tc>
        <w:tc>
          <w:tcPr>
            <w:tcW w:w="1652" w:type="dxa"/>
            <w:vAlign w:val="bottom"/>
          </w:tcPr>
          <w:p w14:paraId="71D35D57" w14:textId="611891DC"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54B0C490" w14:textId="4A215517" w:rsidR="00DA7FFB" w:rsidRPr="00A46C46" w:rsidRDefault="00DA7FFB" w:rsidP="00DA7FFB">
            <w:pPr>
              <w:pStyle w:val="Tabloerik"/>
              <w:cnfStyle w:val="000000000000" w:firstRow="0" w:lastRow="0" w:firstColumn="0" w:lastColumn="0" w:oddVBand="0" w:evenVBand="0" w:oddHBand="0"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1C719D82" w14:textId="32D09463" w:rsidR="00DA7FFB" w:rsidRDefault="00DA7FFB" w:rsidP="00DA7FFB">
            <w:pPr>
              <w:pStyle w:val="Tabloerik"/>
              <w:cnfStyle w:val="000000000000" w:firstRow="0" w:lastRow="0" w:firstColumn="0" w:lastColumn="0" w:oddVBand="0" w:evenVBand="0" w:oddHBand="0" w:evenHBand="0" w:firstRowFirstColumn="0" w:firstRowLastColumn="0" w:lastRowFirstColumn="0" w:lastRowLastColumn="0"/>
            </w:pPr>
            <w:r>
              <w:t>20</w:t>
            </w:r>
          </w:p>
        </w:tc>
      </w:tr>
      <w:tr w:rsidR="00DA7FFB" w14:paraId="5F27AEB6" w14:textId="77777777" w:rsidTr="003F5C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26" w:type="dxa"/>
            <w:vAlign w:val="bottom"/>
          </w:tcPr>
          <w:p w14:paraId="6500A25F" w14:textId="7D3B96B0" w:rsidR="00DA7FFB" w:rsidRPr="00A46C46" w:rsidRDefault="00DA7FFB" w:rsidP="00DA7FFB">
            <w:pPr>
              <w:pStyle w:val="Tabloerik"/>
              <w:rPr>
                <w:rFonts w:cstheme="minorHAnsi"/>
                <w:noProof/>
                <w:color w:val="auto"/>
                <w:szCs w:val="16"/>
              </w:rPr>
            </w:pPr>
            <w:r>
              <w:rPr>
                <w:rFonts w:cstheme="minorHAnsi"/>
                <w:noProof/>
                <w:color w:val="auto"/>
                <w:szCs w:val="16"/>
              </w:rPr>
              <w:t>KOMITE_SORULARI</w:t>
            </w:r>
          </w:p>
        </w:tc>
        <w:tc>
          <w:tcPr>
            <w:tcW w:w="1582" w:type="dxa"/>
            <w:vAlign w:val="bottom"/>
          </w:tcPr>
          <w:p w14:paraId="6461FF7C" w14:textId="0FCCBB73"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Yazı</w:t>
            </w:r>
          </w:p>
        </w:tc>
        <w:tc>
          <w:tcPr>
            <w:tcW w:w="1652" w:type="dxa"/>
            <w:vAlign w:val="bottom"/>
          </w:tcPr>
          <w:p w14:paraId="1E93243F" w14:textId="2624616E"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676" w:type="dxa"/>
            <w:vAlign w:val="bottom"/>
          </w:tcPr>
          <w:p w14:paraId="0DE24375" w14:textId="5DD982EE" w:rsidR="00DA7FFB" w:rsidRPr="00A46C46" w:rsidRDefault="00DA7FFB" w:rsidP="00DA7FFB">
            <w:pPr>
              <w:pStyle w:val="Tabloerik"/>
              <w:cnfStyle w:val="000000100000" w:firstRow="0" w:lastRow="0" w:firstColumn="0" w:lastColumn="0" w:oddVBand="0" w:evenVBand="0" w:oddHBand="1" w:evenHBand="0" w:firstRowFirstColumn="0" w:firstRowLastColumn="0" w:lastRowFirstColumn="0" w:lastRowLastColumn="0"/>
              <w:rPr>
                <w:rFonts w:cstheme="minorHAnsi"/>
                <w:noProof/>
                <w:color w:val="auto"/>
                <w:szCs w:val="16"/>
              </w:rPr>
            </w:pPr>
            <w:r>
              <w:rPr>
                <w:rFonts w:cstheme="minorHAnsi"/>
                <w:noProof/>
                <w:color w:val="auto"/>
                <w:szCs w:val="16"/>
              </w:rPr>
              <w:t>Hayır</w:t>
            </w:r>
          </w:p>
        </w:tc>
        <w:tc>
          <w:tcPr>
            <w:tcW w:w="1554" w:type="dxa"/>
          </w:tcPr>
          <w:p w14:paraId="3C428651" w14:textId="4AAC52BE" w:rsidR="00DA7FFB" w:rsidRDefault="00DA7FFB" w:rsidP="00DA7FFB">
            <w:pPr>
              <w:pStyle w:val="Tabloerik"/>
              <w:cnfStyle w:val="000000100000" w:firstRow="0" w:lastRow="0" w:firstColumn="0" w:lastColumn="0" w:oddVBand="0" w:evenVBand="0" w:oddHBand="1" w:evenHBand="0" w:firstRowFirstColumn="0" w:firstRowLastColumn="0" w:lastRowFirstColumn="0" w:lastRowLastColumn="0"/>
            </w:pPr>
            <w:r>
              <w:t>500</w:t>
            </w:r>
          </w:p>
        </w:tc>
      </w:tr>
    </w:tbl>
    <w:p w14:paraId="5FDCD294" w14:textId="77777777" w:rsidR="008D0C07" w:rsidRDefault="008D0C07" w:rsidP="00E45783">
      <w:pPr>
        <w:rPr>
          <w:noProof/>
          <w:color w:val="FF0000"/>
          <w:sz w:val="16"/>
          <w:szCs w:val="16"/>
          <w:lang w:val="tr-TR"/>
        </w:rPr>
      </w:pPr>
    </w:p>
    <w:p w14:paraId="20F68849" w14:textId="77777777" w:rsidR="00A46C46" w:rsidRDefault="00A46C46" w:rsidP="00E45783">
      <w:pPr>
        <w:rPr>
          <w:noProof/>
          <w:color w:val="FF0000"/>
          <w:sz w:val="16"/>
          <w:szCs w:val="16"/>
          <w:lang w:val="tr-TR"/>
        </w:rPr>
      </w:pPr>
    </w:p>
    <w:p w14:paraId="64A7F479" w14:textId="77777777" w:rsidR="00380DCB" w:rsidRDefault="00380DCB" w:rsidP="00E45783">
      <w:pPr>
        <w:rPr>
          <w:noProof/>
          <w:color w:val="FF0000"/>
          <w:sz w:val="16"/>
          <w:szCs w:val="16"/>
          <w:lang w:val="tr-TR"/>
        </w:rPr>
      </w:pPr>
    </w:p>
    <w:p w14:paraId="22663EA3" w14:textId="77777777" w:rsidR="00380DCB" w:rsidRDefault="00380DCB" w:rsidP="00E45783">
      <w:pPr>
        <w:rPr>
          <w:noProof/>
          <w:color w:val="FF0000"/>
          <w:sz w:val="16"/>
          <w:szCs w:val="16"/>
          <w:lang w:val="tr-TR"/>
        </w:rPr>
      </w:pPr>
    </w:p>
    <w:p w14:paraId="3F99ACE6" w14:textId="77777777" w:rsidR="00380DCB" w:rsidRDefault="00380DCB" w:rsidP="00E45783">
      <w:pPr>
        <w:rPr>
          <w:noProof/>
          <w:color w:val="FF0000"/>
          <w:sz w:val="16"/>
          <w:szCs w:val="16"/>
          <w:lang w:val="tr-TR"/>
        </w:rPr>
      </w:pPr>
    </w:p>
    <w:p w14:paraId="1CD212D3" w14:textId="77777777" w:rsidR="00380DCB" w:rsidRPr="00E45783" w:rsidRDefault="00380DCB" w:rsidP="00E45783">
      <w:pPr>
        <w:rPr>
          <w:noProof/>
          <w:color w:val="FF0000"/>
          <w:sz w:val="16"/>
          <w:szCs w:val="16"/>
          <w:lang w:val="tr-TR"/>
        </w:rPr>
      </w:pPr>
    </w:p>
    <w:p w14:paraId="1B3D9506" w14:textId="397A80DB" w:rsidR="00E45783" w:rsidRPr="00380DCB" w:rsidRDefault="00883A69" w:rsidP="00C126D2">
      <w:pPr>
        <w:pStyle w:val="Taslak1"/>
        <w:numPr>
          <w:ilvl w:val="0"/>
          <w:numId w:val="9"/>
        </w:numPr>
        <w:rPr>
          <w:noProof/>
          <w:lang w:val="tr-TR"/>
        </w:rPr>
      </w:pPr>
      <w:bookmarkStart w:id="7" w:name="_Toc90389638"/>
      <w:r w:rsidRPr="00791006">
        <w:rPr>
          <w:noProof/>
          <w:lang w:val="tr-TR"/>
        </w:rPr>
        <w:lastRenderedPageBreak/>
        <w:t>Formlar</w:t>
      </w:r>
      <w:bookmarkEnd w:id="7"/>
    </w:p>
    <w:p w14:paraId="248AD1F6" w14:textId="4465A035" w:rsidR="00883A69" w:rsidRDefault="00D05D56" w:rsidP="00791006">
      <w:pPr>
        <w:pStyle w:val="Taslak2"/>
        <w:numPr>
          <w:ilvl w:val="1"/>
          <w:numId w:val="9"/>
        </w:numPr>
        <w:rPr>
          <w:noProof/>
          <w:lang w:val="tr-TR"/>
        </w:rPr>
      </w:pPr>
      <w:bookmarkStart w:id="8" w:name="_Toc90389639"/>
      <w:r>
        <w:rPr>
          <w:noProof/>
          <w:lang w:val="tr-TR"/>
        </w:rPr>
        <w:t>TÖS Başvuru</w:t>
      </w:r>
      <w:r w:rsidR="00883A69" w:rsidRPr="00791006">
        <w:rPr>
          <w:noProof/>
          <w:lang w:val="tr-TR"/>
        </w:rPr>
        <w:t xml:space="preserve"> Formu</w:t>
      </w:r>
      <w:bookmarkEnd w:id="8"/>
    </w:p>
    <w:p w14:paraId="068211FA" w14:textId="12527386" w:rsidR="005216C0" w:rsidRDefault="00933ECE" w:rsidP="005216C0">
      <w:pPr>
        <w:ind w:left="360"/>
        <w:rPr>
          <w:noProof/>
          <w:lang w:val="tr-TR"/>
        </w:rPr>
      </w:pPr>
      <w:r w:rsidRPr="00933ECE">
        <w:rPr>
          <w:noProof/>
          <w:lang w:val="tr-TR"/>
        </w:rPr>
        <w:drawing>
          <wp:inline distT="0" distB="0" distL="0" distR="0" wp14:anchorId="15DE6D8B" wp14:editId="6C1911D8">
            <wp:extent cx="5943600" cy="5377815"/>
            <wp:effectExtent l="0" t="0" r="0" b="0"/>
            <wp:docPr id="543359052" name="Resim 1" descr="metin, ekran görüntüsü, sayı, numara, paralel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59052" name="Resim 1" descr="metin, ekran görüntüsü, sayı, numara, paralel içeren bir resim&#10;&#10;Açıklama otomatik olarak oluşturuldu"/>
                    <pic:cNvPicPr/>
                  </pic:nvPicPr>
                  <pic:blipFill>
                    <a:blip r:embed="rId16"/>
                    <a:stretch>
                      <a:fillRect/>
                    </a:stretch>
                  </pic:blipFill>
                  <pic:spPr>
                    <a:xfrm>
                      <a:off x="0" y="0"/>
                      <a:ext cx="5943600" cy="5377815"/>
                    </a:xfrm>
                    <a:prstGeom prst="rect">
                      <a:avLst/>
                    </a:prstGeom>
                  </pic:spPr>
                </pic:pic>
              </a:graphicData>
            </a:graphic>
          </wp:inline>
        </w:drawing>
      </w:r>
    </w:p>
    <w:p w14:paraId="6260196E" w14:textId="0C66BB60" w:rsidR="005216C0" w:rsidRPr="00791006" w:rsidRDefault="005216C0" w:rsidP="005216C0">
      <w:pPr>
        <w:ind w:left="360"/>
        <w:rPr>
          <w:noProof/>
          <w:lang w:val="tr-TR"/>
        </w:rPr>
      </w:pPr>
      <w:r>
        <w:rPr>
          <w:noProof/>
          <w:lang w:val="tr-TR"/>
        </w:rPr>
        <w:tab/>
      </w:r>
      <w:r w:rsidRPr="005216C0">
        <w:rPr>
          <w:noProof/>
          <w:lang w:val="tr-TR"/>
        </w:rPr>
        <w:drawing>
          <wp:inline distT="0" distB="0" distL="0" distR="0" wp14:anchorId="5C2EF730" wp14:editId="315FE26F">
            <wp:extent cx="5943600" cy="819150"/>
            <wp:effectExtent l="0" t="0" r="0" b="0"/>
            <wp:docPr id="882099653" name="Resim 1" descr="metin, ekran görüntüsü, çizg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99653" name="Resim 1" descr="metin, ekran görüntüsü, çizgi içeren bir resim&#10;&#10;Açıklama otomatik olarak oluşturuldu"/>
                    <pic:cNvPicPr/>
                  </pic:nvPicPr>
                  <pic:blipFill>
                    <a:blip r:embed="rId17"/>
                    <a:stretch>
                      <a:fillRect/>
                    </a:stretch>
                  </pic:blipFill>
                  <pic:spPr>
                    <a:xfrm>
                      <a:off x="0" y="0"/>
                      <a:ext cx="5943600" cy="819150"/>
                    </a:xfrm>
                    <a:prstGeom prst="rect">
                      <a:avLst/>
                    </a:prstGeom>
                  </pic:spPr>
                </pic:pic>
              </a:graphicData>
            </a:graphic>
          </wp:inline>
        </w:drawing>
      </w:r>
    </w:p>
    <w:p w14:paraId="7CA5887B" w14:textId="7402DE3D" w:rsidR="00883A69" w:rsidRDefault="00F42D26" w:rsidP="00791006">
      <w:pPr>
        <w:pStyle w:val="Taslak3"/>
        <w:numPr>
          <w:ilvl w:val="2"/>
          <w:numId w:val="9"/>
        </w:numPr>
        <w:rPr>
          <w:noProof/>
          <w:lang w:val="tr-TR"/>
        </w:rPr>
      </w:pPr>
      <w:bookmarkStart w:id="9" w:name="_Toc90389640"/>
      <w:r>
        <w:rPr>
          <w:noProof/>
          <w:lang w:val="tr-TR"/>
        </w:rPr>
        <w:lastRenderedPageBreak/>
        <w:t>TÖS Başvuru</w:t>
      </w:r>
      <w:r w:rsidR="00883A69" w:rsidRPr="00791006">
        <w:rPr>
          <w:noProof/>
          <w:lang w:val="tr-TR"/>
        </w:rPr>
        <w:t xml:space="preserve"> Form Alanları</w:t>
      </w:r>
      <w:bookmarkEnd w:id="9"/>
    </w:p>
    <w:p w14:paraId="4F6B6E23" w14:textId="77777777" w:rsidR="00B92877" w:rsidRDefault="00B92877" w:rsidP="00B92877">
      <w:pPr>
        <w:rPr>
          <w:noProof/>
          <w:lang w:val="tr-TR"/>
        </w:rPr>
      </w:pP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701"/>
        <w:gridCol w:w="1985"/>
        <w:gridCol w:w="1159"/>
        <w:gridCol w:w="1694"/>
        <w:gridCol w:w="2821"/>
      </w:tblGrid>
      <w:tr w:rsidR="003820E0" w:rsidRPr="003E783A" w14:paraId="3B56B576" w14:textId="77777777" w:rsidTr="004C24AA">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hideMark/>
          </w:tcPr>
          <w:p w14:paraId="75BAC03B" w14:textId="77777777" w:rsidR="003820E0" w:rsidRPr="003E783A" w:rsidRDefault="003820E0" w:rsidP="004C24AA">
            <w:pPr>
              <w:pStyle w:val="TabloBalk"/>
              <w:rPr>
                <w:b/>
              </w:rPr>
            </w:pPr>
            <w:r w:rsidRPr="003E783A">
              <w:t>Alan Adı</w:t>
            </w:r>
          </w:p>
        </w:tc>
        <w:tc>
          <w:tcPr>
            <w:tcW w:w="1985" w:type="dxa"/>
            <w:hideMark/>
          </w:tcPr>
          <w:p w14:paraId="186D905F" w14:textId="77777777" w:rsidR="003820E0" w:rsidRPr="003E783A" w:rsidRDefault="003820E0" w:rsidP="004C24AA">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3E484695" w14:textId="77777777" w:rsidR="003820E0" w:rsidRPr="003E783A" w:rsidRDefault="003820E0" w:rsidP="004C24AA">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75C89333" w14:textId="77777777" w:rsidR="003820E0" w:rsidRPr="003E783A" w:rsidRDefault="003820E0" w:rsidP="004C24AA">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2AC3F9E6" w14:textId="77777777" w:rsidR="003820E0" w:rsidRPr="003E783A" w:rsidRDefault="003820E0" w:rsidP="004C24AA">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3820E0" w:rsidRPr="003E783A" w14:paraId="5EA5D533"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87C3F98" w14:textId="04E0D063" w:rsidR="003820E0" w:rsidRPr="003E783A" w:rsidRDefault="00A16EE7" w:rsidP="004C24AA">
            <w:pPr>
              <w:pStyle w:val="Tabloerik"/>
            </w:pPr>
            <w:r w:rsidRPr="00A16EE7">
              <w:t>A</w:t>
            </w:r>
            <w:r w:rsidR="00BE58A1">
              <w:t>day Gösteren Adı</w:t>
            </w:r>
            <w:r w:rsidRPr="00A16EE7">
              <w:t xml:space="preserve"> Soyad</w:t>
            </w:r>
            <w:r w:rsidR="00BE58A1">
              <w:t>ı</w:t>
            </w:r>
          </w:p>
        </w:tc>
        <w:tc>
          <w:tcPr>
            <w:tcW w:w="1985" w:type="dxa"/>
          </w:tcPr>
          <w:p w14:paraId="21A067E3" w14:textId="1E85D53F" w:rsidR="003820E0" w:rsidRPr="003E783A" w:rsidRDefault="00093155" w:rsidP="004C24AA">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21BE35C0" w14:textId="2C244AD3" w:rsidR="003820E0" w:rsidRPr="003E783A" w:rsidRDefault="00555E89"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20C8C4" w14:textId="55B7723B" w:rsidR="003820E0" w:rsidRPr="003E783A" w:rsidRDefault="00555E89"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9C2BBA8" w14:textId="020081EA" w:rsidR="003820E0" w:rsidRPr="003E783A" w:rsidRDefault="001E7EFE" w:rsidP="004C24AA">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w:t>
            </w:r>
            <w:r w:rsidR="00D20F98">
              <w:t xml:space="preserve"> bir başkasını aday gösteren kişinin ad soyad bilgilerinin</w:t>
            </w:r>
            <w:r w:rsidR="00484B60">
              <w:t xml:space="preserve"> otomatik</w:t>
            </w:r>
            <w:r w:rsidR="00D20F98">
              <w:t xml:space="preserve"> atandığı alandır.</w:t>
            </w:r>
          </w:p>
        </w:tc>
      </w:tr>
      <w:tr w:rsidR="006A4AB9" w:rsidRPr="003E783A" w14:paraId="1350F7D5"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AF0F612" w14:textId="013DAAB7" w:rsidR="006A4AB9" w:rsidRPr="003E783A" w:rsidRDefault="006A4AB9" w:rsidP="004C24AA">
            <w:pPr>
              <w:pStyle w:val="Tabloerik"/>
            </w:pPr>
            <w:r w:rsidRPr="00555E89">
              <w:t>Aday Gösterilen Adı Soyadı</w:t>
            </w:r>
          </w:p>
        </w:tc>
        <w:tc>
          <w:tcPr>
            <w:tcW w:w="1985" w:type="dxa"/>
          </w:tcPr>
          <w:p w14:paraId="291CE3A3" w14:textId="75A2CFD4" w:rsidR="006A4AB9" w:rsidRPr="003E783A" w:rsidRDefault="006A4AB9" w:rsidP="004C24AA">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5455A88C" w14:textId="63ED22E2" w:rsidR="006A4AB9" w:rsidRPr="003E783A" w:rsidRDefault="006A4AB9"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52FF5DF" w14:textId="1B601DEF" w:rsidR="006A4AB9" w:rsidRPr="003E783A" w:rsidRDefault="006A4AB9"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BF8653F" w14:textId="3E72556D" w:rsidR="006A4AB9" w:rsidRPr="003E783A" w:rsidRDefault="00484B60" w:rsidP="004C24AA">
            <w:pPr>
              <w:pStyle w:val="Tabloerik"/>
              <w:jc w:val="both"/>
              <w:cnfStyle w:val="000000000000" w:firstRow="0" w:lastRow="0" w:firstColumn="0" w:lastColumn="0" w:oddVBand="0" w:evenVBand="0" w:oddHBand="0" w:evenHBand="0" w:firstRowFirstColumn="0" w:firstRowLastColumn="0" w:lastRowFirstColumn="0" w:lastRowLastColumn="0"/>
            </w:pPr>
            <w:r>
              <w:t>Takdir ve Ödüllendirme Süreci’nde aday olan kişinin ad soyad bilgilerinin otomatik atandığı alandır.</w:t>
            </w:r>
          </w:p>
        </w:tc>
      </w:tr>
      <w:tr w:rsidR="006A4AB9" w:rsidRPr="003E783A" w14:paraId="19C302F2"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DAB3F55" w14:textId="3D9EE44B" w:rsidR="006A4AB9" w:rsidRPr="003E783A" w:rsidRDefault="006A4AB9" w:rsidP="004C24AA">
            <w:pPr>
              <w:pStyle w:val="Tabloerik"/>
            </w:pPr>
            <w:r w:rsidRPr="00A43F9A">
              <w:t>Aday Gösterilen Departmanı</w:t>
            </w:r>
          </w:p>
        </w:tc>
        <w:tc>
          <w:tcPr>
            <w:tcW w:w="1985" w:type="dxa"/>
          </w:tcPr>
          <w:p w14:paraId="0DA97646" w14:textId="7346BBBE" w:rsidR="006A4AB9" w:rsidRPr="003E783A" w:rsidRDefault="00F87A0B" w:rsidP="004C24AA">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392B1F77" w14:textId="2891B3FA" w:rsidR="006A4AB9" w:rsidRPr="003E783A" w:rsidRDefault="00F87A0B"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662EF5F" w14:textId="1B87E105" w:rsidR="006A4AB9" w:rsidRPr="003E783A" w:rsidRDefault="00F87A0B"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C85F2DD" w14:textId="532382E1" w:rsidR="006A4AB9" w:rsidRPr="003E783A" w:rsidRDefault="00484B60" w:rsidP="004C24AA">
            <w:pPr>
              <w:pStyle w:val="Tabloerik"/>
              <w:jc w:val="both"/>
              <w:cnfStyle w:val="000000100000" w:firstRow="0" w:lastRow="0" w:firstColumn="0" w:lastColumn="0" w:oddVBand="0" w:evenVBand="0" w:oddHBand="1" w:evenHBand="0" w:firstRowFirstColumn="0" w:firstRowLastColumn="0" w:lastRowFirstColumn="0" w:lastRowLastColumn="0"/>
            </w:pPr>
            <w:r>
              <w:t>Aday gösterilen kişinin departman bilgisinin otomatik olarak atandığı alandır.</w:t>
            </w:r>
          </w:p>
        </w:tc>
      </w:tr>
      <w:tr w:rsidR="00484B60" w:rsidRPr="003E783A" w14:paraId="74C1DCC8"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442B4CD" w14:textId="53DFBBF5" w:rsidR="00484B60" w:rsidRPr="003E783A" w:rsidRDefault="00484B60" w:rsidP="004C24AA">
            <w:pPr>
              <w:pStyle w:val="Tabloerik"/>
            </w:pPr>
            <w:r w:rsidRPr="00A43F9A">
              <w:t>Aday Gösterilen E Posta Adresi</w:t>
            </w:r>
          </w:p>
        </w:tc>
        <w:tc>
          <w:tcPr>
            <w:tcW w:w="1985" w:type="dxa"/>
          </w:tcPr>
          <w:p w14:paraId="3E1F16C2" w14:textId="30821C55"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49B8D4BC" w14:textId="149857FC"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C61C58" w14:textId="3374226F"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53A32F7" w14:textId="197E53DD" w:rsidR="00484B60" w:rsidRPr="003E783A" w:rsidRDefault="00131E83" w:rsidP="004C24AA">
            <w:pPr>
              <w:pStyle w:val="Tabloerik"/>
              <w:jc w:val="both"/>
              <w:cnfStyle w:val="000000000000" w:firstRow="0" w:lastRow="0" w:firstColumn="0" w:lastColumn="0" w:oddVBand="0" w:evenVBand="0" w:oddHBand="0" w:evenHBand="0" w:firstRowFirstColumn="0" w:firstRowLastColumn="0" w:lastRowFirstColumn="0" w:lastRowLastColumn="0"/>
            </w:pPr>
            <w:r>
              <w:t>Aday gösterilen kişinin e-posta adresinin otomatik olarak atandığı alandır.</w:t>
            </w:r>
          </w:p>
        </w:tc>
      </w:tr>
      <w:tr w:rsidR="00484B60" w:rsidRPr="003E783A" w14:paraId="1733E339"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06E2AAA" w14:textId="5FDF5389" w:rsidR="00484B60" w:rsidRPr="003E783A" w:rsidRDefault="00484B60" w:rsidP="004C24AA">
            <w:pPr>
              <w:pStyle w:val="Tabloerik"/>
            </w:pPr>
            <w:r w:rsidRPr="00790F83">
              <w:t>Aday Gösterilen Unvanı</w:t>
            </w:r>
          </w:p>
        </w:tc>
        <w:tc>
          <w:tcPr>
            <w:tcW w:w="1985" w:type="dxa"/>
          </w:tcPr>
          <w:p w14:paraId="2D678F74" w14:textId="01B2E07B" w:rsidR="00484B60" w:rsidRPr="003E783A" w:rsidRDefault="00484B60" w:rsidP="004C24AA">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78F72ADB" w14:textId="0959C588" w:rsidR="00484B60" w:rsidRPr="003E783A" w:rsidRDefault="00484B6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340BF8" w14:textId="53FBB7A4" w:rsidR="00484B60" w:rsidRPr="003E783A" w:rsidRDefault="00484B6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0BBFF0A" w14:textId="6B67D159" w:rsidR="00484B60" w:rsidRPr="003E783A" w:rsidRDefault="00131E83" w:rsidP="004C24AA">
            <w:pPr>
              <w:pStyle w:val="Tabloerik"/>
              <w:jc w:val="both"/>
              <w:cnfStyle w:val="000000100000" w:firstRow="0" w:lastRow="0" w:firstColumn="0" w:lastColumn="0" w:oddVBand="0" w:evenVBand="0" w:oddHBand="1" w:evenHBand="0" w:firstRowFirstColumn="0" w:firstRowLastColumn="0" w:lastRowFirstColumn="0" w:lastRowLastColumn="0"/>
            </w:pPr>
            <w:r>
              <w:t>Aday gösterilen kişinin unva</w:t>
            </w:r>
            <w:r w:rsidR="00A529D2">
              <w:t>n bilgisinin</w:t>
            </w:r>
            <w:r>
              <w:t xml:space="preserve"> otomatik olarak atandığı alandır.</w:t>
            </w:r>
          </w:p>
        </w:tc>
      </w:tr>
      <w:tr w:rsidR="00484B60" w:rsidRPr="003E783A" w14:paraId="43791CD8"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BDB75E7" w14:textId="61648BDA" w:rsidR="00484B60" w:rsidRPr="003E783A" w:rsidRDefault="00484B60" w:rsidP="004C24AA">
            <w:pPr>
              <w:pStyle w:val="Tabloerik"/>
            </w:pPr>
            <w:r>
              <w:t>Aday Gösteren Departmanı</w:t>
            </w:r>
          </w:p>
        </w:tc>
        <w:tc>
          <w:tcPr>
            <w:tcW w:w="1985" w:type="dxa"/>
          </w:tcPr>
          <w:p w14:paraId="1D46E773" w14:textId="4FF0764C"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4429FA06" w14:textId="7AC0E21F"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9698A74" w14:textId="54AFAD68" w:rsidR="00484B60" w:rsidRPr="003E783A" w:rsidRDefault="00484B6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00F1488E" w14:textId="5F79B1B0" w:rsidR="00484B60" w:rsidRPr="003E783A" w:rsidRDefault="00131E83" w:rsidP="004C24AA">
            <w:pPr>
              <w:pStyle w:val="Tabloerik"/>
              <w:jc w:val="both"/>
              <w:cnfStyle w:val="000000000000" w:firstRow="0" w:lastRow="0" w:firstColumn="0" w:lastColumn="0" w:oddVBand="0" w:evenVBand="0" w:oddHBand="0" w:evenHBand="0" w:firstRowFirstColumn="0" w:firstRowLastColumn="0" w:lastRowFirstColumn="0" w:lastRowLastColumn="0"/>
            </w:pPr>
            <w:r>
              <w:t xml:space="preserve">Aday gösteren kişinin </w:t>
            </w:r>
            <w:r w:rsidR="00A529D2">
              <w:t>departman</w:t>
            </w:r>
            <w:r w:rsidR="00993470">
              <w:t xml:space="preserve"> bilgisinin</w:t>
            </w:r>
            <w:r>
              <w:t xml:space="preserve"> otomatik olarak atandığı alandır.</w:t>
            </w:r>
          </w:p>
        </w:tc>
      </w:tr>
      <w:tr w:rsidR="006820E0" w:rsidRPr="003E783A" w14:paraId="552C85EA"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167B33B" w14:textId="762C2F9B" w:rsidR="006820E0" w:rsidRPr="003E783A" w:rsidRDefault="006820E0" w:rsidP="004C24AA">
            <w:pPr>
              <w:pStyle w:val="Tabloerik"/>
            </w:pPr>
            <w:r>
              <w:t>Aday Gösteren Ünvanı</w:t>
            </w:r>
          </w:p>
        </w:tc>
        <w:tc>
          <w:tcPr>
            <w:tcW w:w="1985" w:type="dxa"/>
          </w:tcPr>
          <w:p w14:paraId="52538A31" w14:textId="56F71C1F" w:rsidR="006820E0" w:rsidRPr="003E783A" w:rsidRDefault="006820E0" w:rsidP="004C24AA">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69E956A2" w14:textId="0A01353A" w:rsidR="006820E0" w:rsidRPr="003E783A" w:rsidRDefault="006820E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7AD8714" w14:textId="6B63B847" w:rsidR="006820E0" w:rsidRPr="003E783A" w:rsidRDefault="006820E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723D845" w14:textId="5C14A962" w:rsidR="006820E0" w:rsidRPr="003E783A" w:rsidRDefault="006820E0" w:rsidP="004C24AA">
            <w:pPr>
              <w:pStyle w:val="Tabloerik"/>
              <w:jc w:val="both"/>
              <w:cnfStyle w:val="000000100000" w:firstRow="0" w:lastRow="0" w:firstColumn="0" w:lastColumn="0" w:oddVBand="0" w:evenVBand="0" w:oddHBand="1" w:evenHBand="0" w:firstRowFirstColumn="0" w:firstRowLastColumn="0" w:lastRowFirstColumn="0" w:lastRowLastColumn="0"/>
            </w:pPr>
            <w:r>
              <w:t>Aday gösteren kişinin unvan bilgisinin otomatik olarak atandığı alandır.</w:t>
            </w:r>
          </w:p>
        </w:tc>
      </w:tr>
      <w:tr w:rsidR="006820E0" w:rsidRPr="003E783A" w14:paraId="4E09DDDE"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0197EC5" w14:textId="4F4F9F6C" w:rsidR="006820E0" w:rsidRPr="003E783A" w:rsidRDefault="006820E0" w:rsidP="004C24AA">
            <w:pPr>
              <w:pStyle w:val="Tabloerik"/>
            </w:pPr>
            <w:r w:rsidRPr="00C17E0B">
              <w:t>Başkası Adına Başvuru</w:t>
            </w:r>
          </w:p>
        </w:tc>
        <w:tc>
          <w:tcPr>
            <w:tcW w:w="1985" w:type="dxa"/>
          </w:tcPr>
          <w:p w14:paraId="4D212D59" w14:textId="43E5F550" w:rsidR="006820E0" w:rsidRPr="003E783A" w:rsidRDefault="006820E0" w:rsidP="004C24AA">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0CD58ABF" w14:textId="2AB01FB0" w:rsidR="006820E0" w:rsidRPr="003E783A" w:rsidRDefault="006820E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7388BF0" w14:textId="41BC712A" w:rsidR="006820E0" w:rsidRPr="003E783A" w:rsidRDefault="006820E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F5D6C20" w14:textId="76F529F9" w:rsidR="006820E0" w:rsidRPr="003E783A" w:rsidRDefault="006820E0" w:rsidP="004C24AA">
            <w:pPr>
              <w:pStyle w:val="Tabloerik"/>
              <w:jc w:val="both"/>
              <w:cnfStyle w:val="000000000000" w:firstRow="0" w:lastRow="0" w:firstColumn="0" w:lastColumn="0" w:oddVBand="0" w:evenVBand="0" w:oddHBand="0" w:evenHBand="0" w:firstRowFirstColumn="0" w:firstRowLastColumn="0" w:lastRowFirstColumn="0" w:lastRowLastColumn="0"/>
            </w:pPr>
            <w:r>
              <w:t>Başkası adına başvuru yapıldığı durumlarda işaretlenecek olan seçim kutusudur.</w:t>
            </w:r>
          </w:p>
        </w:tc>
      </w:tr>
      <w:tr w:rsidR="006820E0" w:rsidRPr="003E783A" w14:paraId="2DBDAA3F"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5D7B3C2" w14:textId="1A793C7A" w:rsidR="006820E0" w:rsidRPr="00C17E0B" w:rsidRDefault="006820E0" w:rsidP="004C24AA">
            <w:pPr>
              <w:pStyle w:val="Tabloerik"/>
            </w:pPr>
            <w:r>
              <w:t>Statüsü</w:t>
            </w:r>
          </w:p>
        </w:tc>
        <w:tc>
          <w:tcPr>
            <w:tcW w:w="1985" w:type="dxa"/>
          </w:tcPr>
          <w:p w14:paraId="2F17DE7D" w14:textId="3C01993C" w:rsidR="006820E0" w:rsidRDefault="006820E0" w:rsidP="004C24AA">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41BF200D" w14:textId="4AE959B4" w:rsidR="006820E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5C3D66DE" w14:textId="412D47FF" w:rsidR="006820E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AA02BD0" w14:textId="4EDC6FAC" w:rsidR="006820E0" w:rsidRPr="003E783A" w:rsidRDefault="00B83FF0" w:rsidP="004C24AA">
            <w:pPr>
              <w:pStyle w:val="Tabloerik"/>
              <w:jc w:val="both"/>
              <w:cnfStyle w:val="000000100000" w:firstRow="0" w:lastRow="0" w:firstColumn="0" w:lastColumn="0" w:oddVBand="0" w:evenVBand="0" w:oddHBand="1" w:evenHBand="0" w:firstRowFirstColumn="0" w:firstRowLastColumn="0" w:lastRowFirstColumn="0" w:lastRowLastColumn="0"/>
            </w:pPr>
            <w:r>
              <w:t>Başvuru amacının Takdir/Ödüllendirme olarak seçiminin yapıldığı liste alanıdır.</w:t>
            </w:r>
          </w:p>
        </w:tc>
      </w:tr>
      <w:tr w:rsidR="00A572A0" w:rsidRPr="003E783A" w14:paraId="0091E95C"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6C1525A" w14:textId="28AF326A" w:rsidR="00A572A0" w:rsidRPr="00C17E0B" w:rsidRDefault="00A572A0" w:rsidP="004C24AA">
            <w:pPr>
              <w:pStyle w:val="Tabloerik"/>
            </w:pPr>
            <w:r>
              <w:t>Kategorisi</w:t>
            </w:r>
          </w:p>
        </w:tc>
        <w:tc>
          <w:tcPr>
            <w:tcW w:w="1985" w:type="dxa"/>
          </w:tcPr>
          <w:p w14:paraId="318122EF" w14:textId="55F2D7A2" w:rsidR="00A572A0"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4225F54E" w14:textId="14BFBEEA"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54079F1" w14:textId="1B0BD9CA"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592ECC3" w14:textId="749CFD9C" w:rsidR="00A572A0" w:rsidRPr="003E783A" w:rsidRDefault="00A572A0" w:rsidP="004C24AA">
            <w:pPr>
              <w:pStyle w:val="Tabloerik"/>
              <w:jc w:val="both"/>
              <w:cnfStyle w:val="000000000000" w:firstRow="0" w:lastRow="0" w:firstColumn="0" w:lastColumn="0" w:oddVBand="0" w:evenVBand="0" w:oddHBand="0" w:evenHBand="0" w:firstRowFirstColumn="0" w:firstRowLastColumn="0" w:lastRowFirstColumn="0" w:lastRowLastColumn="0"/>
            </w:pPr>
            <w:r>
              <w:t>Statüsü=Ödüllendirme seçildiğinde görünür olan başvuru yapılan kategorinin seçildiği liste alanıdır.</w:t>
            </w:r>
          </w:p>
        </w:tc>
      </w:tr>
      <w:tr w:rsidR="00A572A0" w:rsidRPr="003E783A" w14:paraId="2C1E47B1"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3CBD933" w14:textId="35DE15FF" w:rsidR="00A572A0" w:rsidRPr="00C17E0B" w:rsidRDefault="00A572A0" w:rsidP="004C24AA">
            <w:pPr>
              <w:pStyle w:val="Tabloerik"/>
            </w:pPr>
            <w:r>
              <w:t>Proje/Öneri/Buluş İsmi</w:t>
            </w:r>
          </w:p>
        </w:tc>
        <w:tc>
          <w:tcPr>
            <w:tcW w:w="1985" w:type="dxa"/>
          </w:tcPr>
          <w:p w14:paraId="6E5861FA" w14:textId="44D1BD70" w:rsidR="00A572A0"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4FB395C0" w14:textId="30AEE64E"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784D02D" w14:textId="40C61062"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D3317A0" w14:textId="28DE7DE4" w:rsidR="00A572A0" w:rsidRPr="003E783A" w:rsidRDefault="00A572A0" w:rsidP="004C24AA">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 sunulan öneri veya projenin isminin girildiği yazı alanıdır.</w:t>
            </w:r>
          </w:p>
        </w:tc>
      </w:tr>
      <w:tr w:rsidR="00A572A0" w:rsidRPr="003E783A" w14:paraId="28F32DC2"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C67443F" w14:textId="20622D9A" w:rsidR="00A572A0" w:rsidRPr="00C17E0B" w:rsidRDefault="00A572A0" w:rsidP="004C24AA">
            <w:pPr>
              <w:pStyle w:val="Tabloerik"/>
            </w:pPr>
            <w:r>
              <w:t>Takdir Sebebi</w:t>
            </w:r>
          </w:p>
        </w:tc>
        <w:tc>
          <w:tcPr>
            <w:tcW w:w="1985" w:type="dxa"/>
          </w:tcPr>
          <w:p w14:paraId="10B1E973" w14:textId="56D12539" w:rsidR="00A572A0"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14559BF9" w14:textId="096F5579"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34D65F7" w14:textId="0F2EBC95"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B4D8BA6" w14:textId="5541B923" w:rsidR="00A572A0" w:rsidRPr="003E783A" w:rsidRDefault="00A572A0" w:rsidP="004C24AA">
            <w:pPr>
              <w:pStyle w:val="Tabloerik"/>
              <w:jc w:val="both"/>
              <w:cnfStyle w:val="000000000000" w:firstRow="0" w:lastRow="0" w:firstColumn="0" w:lastColumn="0" w:oddVBand="0" w:evenVBand="0" w:oddHBand="0" w:evenHBand="0" w:firstRowFirstColumn="0" w:firstRowLastColumn="0" w:lastRowFirstColumn="0" w:lastRowLastColumn="0"/>
            </w:pPr>
            <w:r>
              <w:t>Statüsü=Takdir seçimi yapıldığında görünür olan başvuru sebebinin girildiği yazı alanıdır.</w:t>
            </w:r>
          </w:p>
        </w:tc>
      </w:tr>
      <w:tr w:rsidR="00A572A0" w:rsidRPr="003E783A" w14:paraId="31FBC9B4"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B942B6E" w14:textId="58166C61" w:rsidR="00A572A0" w:rsidRDefault="00A572A0" w:rsidP="004C24AA">
            <w:pPr>
              <w:pStyle w:val="Tabloerik"/>
            </w:pPr>
            <w:r w:rsidRPr="00C54F47">
              <w:t>I.Buluşçu Ad Soyad</w:t>
            </w:r>
          </w:p>
        </w:tc>
        <w:tc>
          <w:tcPr>
            <w:tcW w:w="1985" w:type="dxa"/>
          </w:tcPr>
          <w:p w14:paraId="5E52F626" w14:textId="18468C2A" w:rsidR="00A572A0"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2FB9EBD1" w14:textId="0F054765"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A988CDE" w14:textId="5890A80F"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960CF42" w14:textId="58C84404" w:rsidR="00A572A0" w:rsidRPr="003E783A" w:rsidRDefault="00A572A0"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buluş sahibinin ad soyad bilgilerinin girildiği yazı alanıdır.</w:t>
            </w:r>
          </w:p>
        </w:tc>
      </w:tr>
      <w:tr w:rsidR="00A572A0" w:rsidRPr="003E783A" w14:paraId="1E5E1ECB"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DE95FCF" w14:textId="71BECBEE" w:rsidR="00A572A0" w:rsidRDefault="00A572A0" w:rsidP="004C24AA">
            <w:pPr>
              <w:pStyle w:val="Tabloerik"/>
            </w:pPr>
            <w:r w:rsidRPr="002A5662">
              <w:t>I.Buluş Üzerindeki Katkısı</w:t>
            </w:r>
          </w:p>
        </w:tc>
        <w:tc>
          <w:tcPr>
            <w:tcW w:w="1985" w:type="dxa"/>
          </w:tcPr>
          <w:p w14:paraId="0D0D7419" w14:textId="73D2B535" w:rsidR="00A572A0"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582BAC23" w14:textId="408C3465"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E779861" w14:textId="5DC2E493"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D1D76A9" w14:textId="2833D8B3" w:rsidR="00A572A0" w:rsidRPr="003E783A" w:rsidRDefault="00A572A0"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buluş sahibinin buluş üzerindeki katkısının açıklandığı yazı alanıdır.</w:t>
            </w:r>
          </w:p>
        </w:tc>
      </w:tr>
      <w:tr w:rsidR="00A572A0" w:rsidRPr="003E783A" w14:paraId="62D14ED4"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E76C96B" w14:textId="1C6A990C" w:rsidR="00A572A0" w:rsidRDefault="00A572A0" w:rsidP="004C24AA">
            <w:pPr>
              <w:pStyle w:val="Tabloerik"/>
            </w:pPr>
            <w:r w:rsidRPr="00541DF9">
              <w:t>II.Buluşçu Ad Soyad</w:t>
            </w:r>
          </w:p>
        </w:tc>
        <w:tc>
          <w:tcPr>
            <w:tcW w:w="1985" w:type="dxa"/>
          </w:tcPr>
          <w:p w14:paraId="1E19EA43" w14:textId="7DCEDD95" w:rsidR="00A572A0"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633CBE64" w14:textId="18C7CC19"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C60E90E" w14:textId="43ED95C0"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CD9990D" w14:textId="2A33E6C9" w:rsidR="00A572A0" w:rsidRPr="003E783A" w:rsidRDefault="00A572A0"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eğer buluş üzerinde katkısı olan ikinci kişi var ise ikinci buluşçunun ad soyad bilgilerinin girildiği yazı alanıdır.</w:t>
            </w:r>
          </w:p>
        </w:tc>
      </w:tr>
      <w:tr w:rsidR="00A572A0" w:rsidRPr="003E783A" w14:paraId="57C20DB1"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BA3BC7B" w14:textId="664636DC" w:rsidR="00A572A0" w:rsidRDefault="00A572A0" w:rsidP="004C24AA">
            <w:pPr>
              <w:pStyle w:val="Tabloerik"/>
            </w:pPr>
            <w:r w:rsidRPr="002A5662">
              <w:t>I</w:t>
            </w:r>
            <w:r>
              <w:t>I</w:t>
            </w:r>
            <w:r w:rsidRPr="002A5662">
              <w:t>.Buluş Üzerindeki Katkısı</w:t>
            </w:r>
          </w:p>
        </w:tc>
        <w:tc>
          <w:tcPr>
            <w:tcW w:w="1985" w:type="dxa"/>
          </w:tcPr>
          <w:p w14:paraId="23825FDA" w14:textId="12DDB7EC" w:rsidR="00A572A0"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5BA3E544" w14:textId="0C96C936"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99F4EF3" w14:textId="0FB1C3A8" w:rsidR="00A572A0" w:rsidRPr="003E783A" w:rsidRDefault="00A572A0"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FA493AD" w14:textId="097848E0" w:rsidR="00A572A0" w:rsidRPr="003E783A" w:rsidRDefault="00A572A0"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eğer buluş üzerinde katkısı olan ikinci kişi var ise ikinci kişinin buluş üzerindeki katkısının açıklandığı yazı alanıdır.</w:t>
            </w:r>
          </w:p>
        </w:tc>
      </w:tr>
      <w:tr w:rsidR="00A572A0" w:rsidRPr="003E783A" w14:paraId="73E31B76"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3BBFC7B" w14:textId="68F97C2D" w:rsidR="00A572A0" w:rsidRDefault="00A572A0" w:rsidP="004C24AA">
            <w:pPr>
              <w:pStyle w:val="Tabloerik"/>
            </w:pPr>
            <w:r w:rsidRPr="00541DF9">
              <w:lastRenderedPageBreak/>
              <w:t>II</w:t>
            </w:r>
            <w:r>
              <w:t>I</w:t>
            </w:r>
            <w:r w:rsidRPr="00541DF9">
              <w:t>.Buluşçu Ad Soyad</w:t>
            </w:r>
          </w:p>
        </w:tc>
        <w:tc>
          <w:tcPr>
            <w:tcW w:w="1985" w:type="dxa"/>
          </w:tcPr>
          <w:p w14:paraId="4DD1CEAD" w14:textId="60B99781" w:rsidR="00A572A0"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04F2B471" w14:textId="31ABCFDC"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E01149C" w14:textId="2751FDDF" w:rsidR="00A572A0" w:rsidRPr="003E783A" w:rsidRDefault="00A572A0"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A80A267" w14:textId="5F022143" w:rsidR="00A572A0" w:rsidRPr="003E783A" w:rsidRDefault="00A572A0"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eğer buluş üzerinde katkısı olan üçüncü kişi var ise üçüncü buluşçunun ad soyad bilgilerinin girildiği yazı alanıdır.</w:t>
            </w:r>
          </w:p>
        </w:tc>
      </w:tr>
      <w:tr w:rsidR="00FC1D69" w:rsidRPr="003E783A" w14:paraId="4CE9E240"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FC4B85D" w14:textId="62872BDC" w:rsidR="00FC1D69" w:rsidRDefault="00FC1D69" w:rsidP="004C24AA">
            <w:pPr>
              <w:pStyle w:val="Tabloerik"/>
            </w:pPr>
            <w:r w:rsidRPr="002A5662">
              <w:t>I</w:t>
            </w:r>
            <w:r>
              <w:t>II</w:t>
            </w:r>
            <w:r w:rsidRPr="002A5662">
              <w:t>.Buluş Üzerindeki Katkısı</w:t>
            </w:r>
          </w:p>
        </w:tc>
        <w:tc>
          <w:tcPr>
            <w:tcW w:w="1985" w:type="dxa"/>
          </w:tcPr>
          <w:p w14:paraId="38E1B5A1" w14:textId="06BF441A" w:rsidR="00FC1D69"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4601C66B" w14:textId="18052C8C"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D25C40C" w14:textId="198ABC19"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CDEDDA5" w14:textId="279745BD" w:rsidR="00FC1D69" w:rsidRPr="003E783A" w:rsidRDefault="00FC1D69"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eğer buluş üzerinde katkısı olan üçüncü kişi var ise üçüncü buluşçunun buluş üzerindeki katkısının açıklandığı yazı alanıdır.</w:t>
            </w:r>
          </w:p>
        </w:tc>
      </w:tr>
      <w:tr w:rsidR="004C24AA" w:rsidRPr="003E783A" w14:paraId="421C751E"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83605A8" w14:textId="1714631B" w:rsidR="00FC1D69" w:rsidRPr="003E783A" w:rsidRDefault="00FC1D69" w:rsidP="004C24AA">
            <w:pPr>
              <w:pStyle w:val="Tabloerik"/>
            </w:pPr>
            <w:r w:rsidRPr="004F36B4">
              <w:t>Başvuru Tarihi</w:t>
            </w:r>
          </w:p>
        </w:tc>
        <w:tc>
          <w:tcPr>
            <w:tcW w:w="1985" w:type="dxa"/>
          </w:tcPr>
          <w:p w14:paraId="0B83D03B" w14:textId="19EE7155"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5AD824E0" w14:textId="7A5EB843"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10B7D1E" w14:textId="1ECFD07D"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0CBB647" w14:textId="2CCC754A" w:rsidR="00FC1D69" w:rsidRPr="003E783A" w:rsidRDefault="00FC1D69" w:rsidP="004C24AA">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 başvuru yapılan günün tarih bilgisinin otomatik olarak atandığı tarih alanıdır.</w:t>
            </w:r>
          </w:p>
        </w:tc>
      </w:tr>
      <w:tr w:rsidR="00FC1D69" w:rsidRPr="003E783A" w14:paraId="2A195F0C"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F4AE67C" w14:textId="4C4DF66C" w:rsidR="00FC1D69" w:rsidRPr="003E783A" w:rsidRDefault="00FC1D69" w:rsidP="004C24AA">
            <w:pPr>
              <w:pStyle w:val="Tabloerik"/>
            </w:pPr>
            <w:r w:rsidRPr="00670D0D">
              <w:t>Buluş Başlığı</w:t>
            </w:r>
          </w:p>
        </w:tc>
        <w:tc>
          <w:tcPr>
            <w:tcW w:w="1985" w:type="dxa"/>
          </w:tcPr>
          <w:p w14:paraId="277914DD" w14:textId="06EEFDA0"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6B2238D3" w14:textId="257DFF7D"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AEAEEFD" w14:textId="6DBF1B1A"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1DF2EF6" w14:textId="6D2DE7C4" w:rsidR="00FC1D69" w:rsidRPr="003E783A" w:rsidRDefault="00BB2E5C"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w:t>
            </w:r>
            <w:r w:rsidRPr="003A35AE">
              <w:t xml:space="preserve"> </w:t>
            </w:r>
            <w:r w:rsidR="003A35AE" w:rsidRPr="003A35AE">
              <w:t>Buluşu tanımlayan ve özetleyen şekilde buluş başlığını</w:t>
            </w:r>
            <w:r w:rsidR="003A35AE">
              <w:t>n yazıldı</w:t>
            </w:r>
            <w:r w:rsidR="00C628F2">
              <w:t>ğı</w:t>
            </w:r>
            <w:r w:rsidR="00F61C9A">
              <w:t xml:space="preserve"> yazı alanıdır.</w:t>
            </w:r>
          </w:p>
        </w:tc>
      </w:tr>
      <w:tr w:rsidR="00FC1D69" w:rsidRPr="003E783A" w14:paraId="5EB4F20C"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B40E53C" w14:textId="57F92529" w:rsidR="00FC1D69" w:rsidRPr="003E783A" w:rsidRDefault="00FC1D69" w:rsidP="004C24AA">
            <w:pPr>
              <w:pStyle w:val="Tabloerik"/>
            </w:pPr>
            <w:r w:rsidRPr="00AA080A">
              <w:t>Buluşunuzdaki Fark/Ayrıcalıklar</w:t>
            </w:r>
          </w:p>
        </w:tc>
        <w:tc>
          <w:tcPr>
            <w:tcW w:w="1985" w:type="dxa"/>
          </w:tcPr>
          <w:p w14:paraId="53A6D349" w14:textId="42027C15"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420482F8" w14:textId="577F933A"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22129B4" w14:textId="54400FBB"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D49AE6B" w14:textId="3783FCE0" w:rsidR="00FC1D69" w:rsidRPr="003E783A" w:rsidRDefault="00BB2E5C" w:rsidP="004C24AA">
            <w:pPr>
              <w:pStyle w:val="Tabloerik"/>
              <w:jc w:val="both"/>
              <w:cnfStyle w:val="000000100000" w:firstRow="0" w:lastRow="0" w:firstColumn="0" w:lastColumn="0" w:oddVBand="0" w:evenVBand="0" w:oddHBand="1" w:evenHBand="0" w:firstRowFirstColumn="0" w:firstRowLastColumn="0" w:lastRowFirstColumn="0" w:lastRowLastColumn="0"/>
            </w:pPr>
            <w:r>
              <w:t xml:space="preserve">Kategorisi=Buluş Bildirim seçildiğinde görünür olan </w:t>
            </w:r>
            <w:r w:rsidR="001B31AA">
              <w:t>Takdir ve Ödüllendirme Süreci’nde</w:t>
            </w:r>
            <w:r w:rsidR="008A6A87">
              <w:t xml:space="preserve"> sunulan buluşun</w:t>
            </w:r>
            <w:r w:rsidR="007D7653">
              <w:t xml:space="preserve"> diğer buluşlardan farkının açıklandığı yazı alanıdır.</w:t>
            </w:r>
          </w:p>
        </w:tc>
      </w:tr>
      <w:tr w:rsidR="00FC1D69" w:rsidRPr="003E783A" w14:paraId="165FA302"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853E243" w14:textId="4A33830A" w:rsidR="00FC1D69" w:rsidRPr="003E783A" w:rsidRDefault="00FC1D69" w:rsidP="004C24AA">
            <w:pPr>
              <w:pStyle w:val="Tabloerik"/>
            </w:pPr>
            <w:r w:rsidRPr="00805AFC">
              <w:t>Buluşun İlgili Olduğu Teknik Alan</w:t>
            </w:r>
          </w:p>
        </w:tc>
        <w:tc>
          <w:tcPr>
            <w:tcW w:w="1985" w:type="dxa"/>
          </w:tcPr>
          <w:p w14:paraId="251C1BC7" w14:textId="429A1412"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4262694D" w14:textId="38A855D8"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46E77CD" w14:textId="2CF2224D"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CF6E298" w14:textId="66CF1533" w:rsidR="00FC1D69" w:rsidRPr="003E783A" w:rsidRDefault="00BB2E5C" w:rsidP="004C24AA">
            <w:pPr>
              <w:pStyle w:val="Tabloerik"/>
              <w:jc w:val="both"/>
              <w:cnfStyle w:val="000000000000" w:firstRow="0" w:lastRow="0" w:firstColumn="0" w:lastColumn="0" w:oddVBand="0" w:evenVBand="0" w:oddHBand="0" w:evenHBand="0" w:firstRowFirstColumn="0" w:firstRowLastColumn="0" w:lastRowFirstColumn="0" w:lastRowLastColumn="0"/>
            </w:pPr>
            <w:r>
              <w:t xml:space="preserve">Kategorisi=Buluş Bildirim seçildiğinde görünür olan </w:t>
            </w:r>
            <w:r w:rsidR="00E145EB">
              <w:t xml:space="preserve">Takdir ve Ödüllendirme Süreci’nde sunulan buluşun </w:t>
            </w:r>
            <w:r w:rsidR="00BA06F6">
              <w:t>ilgili olduğu teknik alanın yazıldığı yazı alanıdır.</w:t>
            </w:r>
          </w:p>
        </w:tc>
      </w:tr>
      <w:tr w:rsidR="00FC1D69" w:rsidRPr="003E783A" w14:paraId="766922E0"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0EE8B21" w14:textId="5F26FB57" w:rsidR="00FC1D69" w:rsidRPr="003E783A" w:rsidRDefault="00FC1D69" w:rsidP="004C24AA">
            <w:pPr>
              <w:pStyle w:val="Tabloerik"/>
            </w:pPr>
            <w:r w:rsidRPr="00891F63">
              <w:t>Çalışan Bağlılığı/Memnuniyeti Başvuru Sebebi</w:t>
            </w:r>
          </w:p>
        </w:tc>
        <w:tc>
          <w:tcPr>
            <w:tcW w:w="1985" w:type="dxa"/>
          </w:tcPr>
          <w:p w14:paraId="0A5C5253" w14:textId="6A839E6B"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12CEEBD5" w14:textId="601AADDA"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73A0E44" w14:textId="7A8C61C7"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9420FE8" w14:textId="71CEB153" w:rsidR="00FC1D69" w:rsidRPr="003E783A" w:rsidRDefault="00E32951"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Kategorisi=Çalışan Bağlılığı/Memnuniyeti seçildiğinde</w:t>
            </w:r>
            <w:r w:rsidR="008A3C91">
              <w:t xml:space="preserve"> görünür olan bu kategoriye başvuru sebebinin girileceği yazı alanıdır.</w:t>
            </w:r>
          </w:p>
        </w:tc>
      </w:tr>
      <w:tr w:rsidR="00FC1D69" w:rsidRPr="003E783A" w14:paraId="28E8462D"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3ADAE7C" w14:textId="25442388" w:rsidR="00FC1D69" w:rsidRPr="003E783A" w:rsidRDefault="00FC1D69" w:rsidP="004C24AA">
            <w:pPr>
              <w:pStyle w:val="Tabloerik"/>
            </w:pPr>
            <w:r w:rsidRPr="006E59C7">
              <w:rPr>
                <w:noProof/>
              </w:rPr>
              <w:t>Çalışan Bağlılığına Katkısı</w:t>
            </w:r>
          </w:p>
        </w:tc>
        <w:tc>
          <w:tcPr>
            <w:tcW w:w="1985" w:type="dxa"/>
          </w:tcPr>
          <w:p w14:paraId="690BCE18" w14:textId="207E41BE"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04EE6316" w14:textId="76900A79"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85BF9D7" w14:textId="0EEEB57A" w:rsidR="00FC1D69" w:rsidRPr="003E783A" w:rsidRDefault="00FC1D69"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0B8C8573" w14:textId="34249078" w:rsidR="00FC1D69" w:rsidRPr="003E783A" w:rsidRDefault="008A3C91" w:rsidP="004C24AA">
            <w:pPr>
              <w:pStyle w:val="Tabloerik"/>
              <w:jc w:val="both"/>
              <w:cnfStyle w:val="000000000000" w:firstRow="0" w:lastRow="0" w:firstColumn="0" w:lastColumn="0" w:oddVBand="0" w:evenVBand="0" w:oddHBand="0" w:evenHBand="0" w:firstRowFirstColumn="0" w:firstRowLastColumn="0" w:lastRowFirstColumn="0" w:lastRowLastColumn="0"/>
            </w:pPr>
            <w:r>
              <w:t xml:space="preserve">Kategorisi=Çalışan Bağlılığı/Memnuniyeti seçildiğinde görünür olan </w:t>
            </w:r>
            <w:r w:rsidR="000E58DE">
              <w:t>sunulan öneri veya çalışmanın bu kategoriye katkısının girileceği yazı alanıdır.</w:t>
            </w:r>
          </w:p>
        </w:tc>
      </w:tr>
      <w:tr w:rsidR="00FC1D69" w:rsidRPr="003E783A" w14:paraId="4CF93C63"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5947FB8" w14:textId="5F5EC4C2" w:rsidR="00FC1D69" w:rsidRPr="003E783A" w:rsidRDefault="00FC1D69" w:rsidP="004C24AA">
            <w:pPr>
              <w:pStyle w:val="Tabloerik"/>
            </w:pPr>
            <w:r w:rsidRPr="00351DD1">
              <w:t>İş Kalitesi/Verimliliğini Arttırma Başvuru Sebebi</w:t>
            </w:r>
          </w:p>
        </w:tc>
        <w:tc>
          <w:tcPr>
            <w:tcW w:w="1985" w:type="dxa"/>
          </w:tcPr>
          <w:p w14:paraId="5CF4B5D2" w14:textId="26F2A11E"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32F01C6C" w14:textId="76B4C3FC"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07F1AA0" w14:textId="0FCFA35F" w:rsidR="00FC1D69" w:rsidRPr="003E783A" w:rsidRDefault="00FC1D69"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72D3939" w14:textId="44026261" w:rsidR="00FC1D69" w:rsidRPr="003E783A" w:rsidRDefault="000E58DE"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351DD1">
              <w:t xml:space="preserve">İş Kalitesi/Verimliliğini </w:t>
            </w:r>
            <w:proofErr w:type="gramStart"/>
            <w:r w:rsidRPr="00351DD1">
              <w:t>Arttırma</w:t>
            </w:r>
            <w:r>
              <w:t xml:space="preserve">  seçildiğinde</w:t>
            </w:r>
            <w:proofErr w:type="gramEnd"/>
            <w:r>
              <w:t xml:space="preserve"> görünür olan bu kategoriye başvuru sebebinin girileceği yazı alanıdır.</w:t>
            </w:r>
          </w:p>
        </w:tc>
      </w:tr>
      <w:tr w:rsidR="00891D16" w:rsidRPr="003E783A" w14:paraId="55231C0E"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B554EBD" w14:textId="66A7D835" w:rsidR="00891D16" w:rsidRPr="003E783A" w:rsidRDefault="00891D16" w:rsidP="004C24AA">
            <w:pPr>
              <w:pStyle w:val="Tabloerik"/>
            </w:pPr>
            <w:r w:rsidRPr="00D34800">
              <w:t>Şirket Katma Değer Etkisi</w:t>
            </w:r>
          </w:p>
        </w:tc>
        <w:tc>
          <w:tcPr>
            <w:tcW w:w="1985" w:type="dxa"/>
          </w:tcPr>
          <w:p w14:paraId="12BA9349" w14:textId="4CB1D3B9"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1AB11D48" w14:textId="482AC7BB"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7BD0AC1" w14:textId="2C3D1A37"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A525F69" w14:textId="39BAA6DD" w:rsidR="00891D16" w:rsidRPr="003E783A" w:rsidRDefault="00891D16"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Kategorisi=İş Kalitesi/Verimliliğini Arttırma seçildiğinde görünür olan sunulan öneri veya çalışmanın şirketin katma değerini arttırmaya etkilerinin açıklanacağı yazı alanıdır.</w:t>
            </w:r>
          </w:p>
        </w:tc>
      </w:tr>
      <w:tr w:rsidR="00891D16" w:rsidRPr="003E783A" w14:paraId="0E3534ED"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1CBFF31" w14:textId="5C072520" w:rsidR="00891D16" w:rsidRPr="003E783A" w:rsidRDefault="00891D16" w:rsidP="004C24AA">
            <w:pPr>
              <w:pStyle w:val="Tabloerik"/>
            </w:pPr>
            <w:r w:rsidRPr="0039125F">
              <w:t>İş Kalitesi/Verimlilik Etkisi</w:t>
            </w:r>
          </w:p>
        </w:tc>
        <w:tc>
          <w:tcPr>
            <w:tcW w:w="1985" w:type="dxa"/>
          </w:tcPr>
          <w:p w14:paraId="0A09AFEE" w14:textId="10DC5166"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30AEE8A0" w14:textId="3F237C2F"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11EFE35" w14:textId="4F5FE67F"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D0B1BC5" w14:textId="608D6DA8" w:rsidR="00891D16" w:rsidRPr="003E783A" w:rsidRDefault="00891D16"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351DD1">
              <w:t xml:space="preserve">İş Kalitesi/Verimliliğini </w:t>
            </w:r>
            <w:proofErr w:type="gramStart"/>
            <w:r w:rsidRPr="00351DD1">
              <w:t>Arttırma</w:t>
            </w:r>
            <w:r>
              <w:t xml:space="preserve">  seçildiğinde</w:t>
            </w:r>
            <w:proofErr w:type="gramEnd"/>
            <w:r>
              <w:t xml:space="preserve"> görünür olan sunulan çalışmanın verimliliğe mi kaliteye mi etkisi olduğunun açıklanacağı yazı alanıdır.</w:t>
            </w:r>
          </w:p>
        </w:tc>
      </w:tr>
      <w:tr w:rsidR="00891D16" w:rsidRPr="003E783A" w14:paraId="705222FB"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4CE5DD8" w14:textId="33FD373D" w:rsidR="00891D16" w:rsidRPr="003E783A" w:rsidRDefault="00891D16" w:rsidP="004C24AA">
            <w:pPr>
              <w:pStyle w:val="Tabloerik"/>
            </w:pPr>
            <w:r w:rsidRPr="004741B2">
              <w:t>Marka Bilinirliği/Pazar Payını Arttırma Başvuru Sebebi</w:t>
            </w:r>
          </w:p>
        </w:tc>
        <w:tc>
          <w:tcPr>
            <w:tcW w:w="1985" w:type="dxa"/>
          </w:tcPr>
          <w:p w14:paraId="4BF2D83F" w14:textId="67A870A4"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3E5ECC3E" w14:textId="2D1A84A8"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5CE3AD1" w14:textId="6D5FF7CC"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3B34B06" w14:textId="672EEFB9" w:rsidR="00891D16" w:rsidRPr="003E783A" w:rsidRDefault="00891D16"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w:t>
            </w:r>
            <w:r w:rsidRPr="007F2655">
              <w:t xml:space="preserve">Marka Bilinirliği ve Pazar Payını </w:t>
            </w:r>
            <w:proofErr w:type="gramStart"/>
            <w:r w:rsidRPr="007F2655">
              <w:t>Arttırma</w:t>
            </w:r>
            <w:r>
              <w:t xml:space="preserve">  seçildiğinde</w:t>
            </w:r>
            <w:proofErr w:type="gramEnd"/>
            <w:r>
              <w:t xml:space="preserve"> görünür olan bu kategoriye başvuru sebebinin girileceği yazı alanıdır.</w:t>
            </w:r>
          </w:p>
        </w:tc>
      </w:tr>
      <w:tr w:rsidR="00891D16" w:rsidRPr="003E783A" w14:paraId="4B217A77"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0CBF89D" w14:textId="3436F1F8" w:rsidR="00891D16" w:rsidRPr="003E783A" w:rsidRDefault="00891D16" w:rsidP="004C24AA">
            <w:pPr>
              <w:pStyle w:val="Tabloerik"/>
            </w:pPr>
            <w:r w:rsidRPr="00F86EC8">
              <w:t>Marka Bilinirliği/Pazar Payını Arttırmaya Etkisi</w:t>
            </w:r>
          </w:p>
        </w:tc>
        <w:tc>
          <w:tcPr>
            <w:tcW w:w="1985" w:type="dxa"/>
          </w:tcPr>
          <w:p w14:paraId="7C0D64CA" w14:textId="70EEDB0B"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28E09DB5" w14:textId="15B233FD"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C0EFA33" w14:textId="70813385"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5A1615F" w14:textId="4FB81D9F" w:rsidR="00891D16" w:rsidRPr="003E783A" w:rsidRDefault="00891D16"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7F2655">
              <w:t xml:space="preserve"> Marka Bilinirliği ve Pazar Payını Arttırma</w:t>
            </w:r>
            <w:r>
              <w:t xml:space="preserve"> seçildiğinde görünür olan sunulan öneri veya çalışmanın bu kategoriye katkısının girileceği yazı alanıdır.</w:t>
            </w:r>
          </w:p>
        </w:tc>
      </w:tr>
      <w:tr w:rsidR="00891D16" w:rsidRPr="003E783A" w14:paraId="498442C7"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C455FA4" w14:textId="632E9533" w:rsidR="00891D16" w:rsidRPr="003E783A" w:rsidRDefault="00891D16" w:rsidP="004C24AA">
            <w:pPr>
              <w:pStyle w:val="Tabloerik"/>
            </w:pPr>
            <w:r>
              <w:lastRenderedPageBreak/>
              <w:t>Müşteri Adı</w:t>
            </w:r>
          </w:p>
        </w:tc>
        <w:tc>
          <w:tcPr>
            <w:tcW w:w="1985" w:type="dxa"/>
          </w:tcPr>
          <w:p w14:paraId="6C7303AC" w14:textId="4BBB091B"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1360C94F" w14:textId="27A26184"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3179DDD" w14:textId="1B83C385"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C0FE9AC" w14:textId="1ECC9D77" w:rsidR="00891D16" w:rsidRPr="003E783A" w:rsidRDefault="00681158"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w:t>
            </w:r>
            <w:r w:rsidR="00495D05">
              <w:t>Mevcut Müşteri/Satış</w:t>
            </w:r>
            <w:r>
              <w:t xml:space="preserve"> seçildiğinde görünür olan </w:t>
            </w:r>
            <w:r w:rsidR="00495D05">
              <w:t>satış yapılan müşteri adının</w:t>
            </w:r>
            <w:r w:rsidR="00A55715">
              <w:t xml:space="preserve"> seçildiği liste alanıdır.</w:t>
            </w:r>
          </w:p>
        </w:tc>
      </w:tr>
      <w:tr w:rsidR="00891D16" w:rsidRPr="003E783A" w14:paraId="236528DC"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8F2DE8B" w14:textId="7C94D28D" w:rsidR="00891D16" w:rsidRPr="003E783A" w:rsidRDefault="00891D16" w:rsidP="004C24AA">
            <w:pPr>
              <w:pStyle w:val="Tabloerik"/>
            </w:pPr>
            <w:r>
              <w:t>Proje İsmi</w:t>
            </w:r>
          </w:p>
        </w:tc>
        <w:tc>
          <w:tcPr>
            <w:tcW w:w="1985" w:type="dxa"/>
          </w:tcPr>
          <w:p w14:paraId="48505B3A" w14:textId="464877FE"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4DC8AD04" w14:textId="28F0927F"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6A25057" w14:textId="3030C90F"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BF0E3EF" w14:textId="6C5D5BF9" w:rsidR="00891D16" w:rsidRPr="003E783A" w:rsidRDefault="00F33AD1"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Kategorisi=Mevcut Müşteri/Satış seçildiğinde görünür olan satış yapılan müşteriyle devam eden proje adının girildiği yazı alanıdır.</w:t>
            </w:r>
          </w:p>
        </w:tc>
      </w:tr>
      <w:tr w:rsidR="00891D16" w:rsidRPr="003E783A" w14:paraId="5F716374"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C73D0E0" w14:textId="76C39170" w:rsidR="00891D16" w:rsidRPr="003E783A" w:rsidRDefault="00891D16" w:rsidP="004C24AA">
            <w:pPr>
              <w:pStyle w:val="Tabloerik"/>
            </w:pPr>
            <w:r>
              <w:t>Mevcut Müşteri Satış Açıklaması</w:t>
            </w:r>
          </w:p>
        </w:tc>
        <w:tc>
          <w:tcPr>
            <w:tcW w:w="1985" w:type="dxa"/>
          </w:tcPr>
          <w:p w14:paraId="32211657" w14:textId="60C8A03E"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3A62CFE9" w14:textId="5A9E23C2"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BCF0258" w14:textId="7FCEA51C" w:rsidR="00891D16" w:rsidRPr="003E783A" w:rsidRDefault="00891D16" w:rsidP="004C24A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F99EEF7" w14:textId="4CF555D0" w:rsidR="00891D16" w:rsidRPr="003E783A" w:rsidRDefault="00805E71" w:rsidP="004C24AA">
            <w:pPr>
              <w:pStyle w:val="Tabloerik"/>
              <w:jc w:val="both"/>
              <w:cnfStyle w:val="000000000000" w:firstRow="0" w:lastRow="0" w:firstColumn="0" w:lastColumn="0" w:oddVBand="0" w:evenVBand="0" w:oddHBand="0" w:evenHBand="0" w:firstRowFirstColumn="0" w:firstRowLastColumn="0" w:lastRowFirstColumn="0" w:lastRowLastColumn="0"/>
            </w:pPr>
            <w:r>
              <w:t xml:space="preserve">Kategorisi=Mevcut Müşteri/Satış seçildiğinde görünür olan bu kategoride aday gösterilen çalışanın satışa </w:t>
            </w:r>
            <w:r w:rsidR="00BD40E0">
              <w:t>katkısının açıklandığı yazı alanıdır.</w:t>
            </w:r>
          </w:p>
        </w:tc>
      </w:tr>
      <w:tr w:rsidR="00891D16" w:rsidRPr="003E783A" w14:paraId="3C203E7A"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1D3F240" w14:textId="41BB0703" w:rsidR="00891D16" w:rsidRPr="003E783A" w:rsidRDefault="00891D16" w:rsidP="004C24AA">
            <w:pPr>
              <w:pStyle w:val="Tabloerik"/>
            </w:pPr>
            <w:r>
              <w:t>Müşteri Memnuniyeti Başvuru Açıklama</w:t>
            </w:r>
          </w:p>
        </w:tc>
        <w:tc>
          <w:tcPr>
            <w:tcW w:w="1985" w:type="dxa"/>
          </w:tcPr>
          <w:p w14:paraId="7B014A14" w14:textId="2A2456C9"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7B83D062" w14:textId="77777777"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0ADE27D5" w14:textId="77777777" w:rsidR="00891D16" w:rsidRPr="003E783A" w:rsidRDefault="00891D16" w:rsidP="004C24A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07AABCF9" w14:textId="693DEDAF" w:rsidR="00891D16" w:rsidRPr="003E783A" w:rsidRDefault="0018081E" w:rsidP="004C24AA">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00E91C31">
              <w:t xml:space="preserve">Müşteri </w:t>
            </w:r>
            <w:proofErr w:type="gramStart"/>
            <w:r w:rsidR="00E91C31">
              <w:t>Memnuniyeti</w:t>
            </w:r>
            <w:r>
              <w:t xml:space="preserve">  seçildiğinde</w:t>
            </w:r>
            <w:proofErr w:type="gramEnd"/>
            <w:r>
              <w:t xml:space="preserve"> görünür olan bu kategoriye başvuru sebebinin girileceği yazı alanıdır.</w:t>
            </w:r>
          </w:p>
        </w:tc>
      </w:tr>
      <w:tr w:rsidR="000D48A5" w:rsidRPr="003E783A" w14:paraId="599AEAF8"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1352299" w14:textId="6C408235" w:rsidR="000D48A5" w:rsidRPr="003E783A" w:rsidRDefault="000D48A5" w:rsidP="004C24AA">
            <w:pPr>
              <w:pStyle w:val="Tabloerik"/>
            </w:pPr>
            <w:r w:rsidRPr="002840FB">
              <w:t>Müşteri Memnuniyetine Etkisi</w:t>
            </w:r>
          </w:p>
        </w:tc>
        <w:tc>
          <w:tcPr>
            <w:tcW w:w="1985" w:type="dxa"/>
          </w:tcPr>
          <w:p w14:paraId="2E7D19EE" w14:textId="460AF59D" w:rsidR="000D48A5" w:rsidRPr="003E783A" w:rsidRDefault="000D48A5" w:rsidP="004C24AA">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10588AD8" w14:textId="77777777" w:rsidR="000D48A5" w:rsidRPr="003E783A" w:rsidRDefault="000D48A5" w:rsidP="004C24A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2FD3299B" w14:textId="77777777" w:rsidR="000D48A5" w:rsidRPr="003E783A" w:rsidRDefault="000D48A5" w:rsidP="004C24A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52EFEE6F" w14:textId="3054A5AB" w:rsidR="000D48A5" w:rsidRPr="003E783A" w:rsidRDefault="000D48A5" w:rsidP="004C24AA">
            <w:pPr>
              <w:pStyle w:val="Tabloerik"/>
              <w:jc w:val="both"/>
              <w:cnfStyle w:val="000000000000" w:firstRow="0" w:lastRow="0" w:firstColumn="0" w:lastColumn="0" w:oddVBand="0" w:evenVBand="0" w:oddHBand="0" w:evenHBand="0" w:firstRowFirstColumn="0" w:firstRowLastColumn="0" w:lastRowFirstColumn="0" w:lastRowLastColumn="0"/>
            </w:pPr>
            <w:r>
              <w:t>Kategorisi=Müşteri</w:t>
            </w:r>
            <w:r w:rsidR="00EB638C">
              <w:t xml:space="preserve"> Memnuniyeti</w:t>
            </w:r>
            <w:r>
              <w:t xml:space="preserve"> seçildiğinde görünür olan sunulan öneri veya çalışmanın bu kategoriye katkısının girileceği yazı alanıdır.</w:t>
            </w:r>
          </w:p>
        </w:tc>
      </w:tr>
      <w:tr w:rsidR="00DC4A2A" w:rsidRPr="003E783A" w14:paraId="57E7766E"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0C39F76" w14:textId="06ED0123" w:rsidR="00DC4A2A" w:rsidRPr="003E783A" w:rsidRDefault="00DC4A2A" w:rsidP="00DC4A2A">
            <w:pPr>
              <w:pStyle w:val="Tabloerik"/>
            </w:pPr>
            <w:r w:rsidRPr="00EA4F34">
              <w:t>Müşteri Adı</w:t>
            </w:r>
          </w:p>
        </w:tc>
        <w:tc>
          <w:tcPr>
            <w:tcW w:w="1985" w:type="dxa"/>
          </w:tcPr>
          <w:p w14:paraId="1BC971FF" w14:textId="0516E175"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YENI_MUSTERI_ADI</w:t>
            </w:r>
          </w:p>
        </w:tc>
        <w:tc>
          <w:tcPr>
            <w:tcW w:w="1159" w:type="dxa"/>
          </w:tcPr>
          <w:p w14:paraId="1A270E7E"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6763BCDB"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78510987" w14:textId="52193D1F"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satış yapılan müşteri adının girildiği yazı alanıdır.</w:t>
            </w:r>
          </w:p>
        </w:tc>
      </w:tr>
      <w:tr w:rsidR="00DC4A2A" w:rsidRPr="003E783A" w14:paraId="2ADDBD0C"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2BE6A2A" w14:textId="7027659E" w:rsidR="00DC4A2A" w:rsidRPr="003E783A" w:rsidRDefault="00DC4A2A" w:rsidP="00DC4A2A">
            <w:pPr>
              <w:pStyle w:val="Tabloerik"/>
            </w:pPr>
            <w:r>
              <w:t>Proje İsmi</w:t>
            </w:r>
          </w:p>
        </w:tc>
        <w:tc>
          <w:tcPr>
            <w:tcW w:w="1985" w:type="dxa"/>
          </w:tcPr>
          <w:p w14:paraId="4DFBA6A6" w14:textId="2E5FF308"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t>S_YENI_MUSTERI_PROJE_ISMI</w:t>
            </w:r>
          </w:p>
        </w:tc>
        <w:tc>
          <w:tcPr>
            <w:tcW w:w="1159" w:type="dxa"/>
          </w:tcPr>
          <w:p w14:paraId="4A34FC88"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6DC8B928"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487425DF" w14:textId="1A15F210"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Müşteri/Satış seçildiğinde görünür olan satış yapılan müşteriyle başlanan proje adının girildiği yazı alanıdır.</w:t>
            </w:r>
          </w:p>
        </w:tc>
      </w:tr>
      <w:tr w:rsidR="00DC4A2A" w:rsidRPr="003E783A" w14:paraId="71F2FFAF"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944F95C" w14:textId="25342AF6" w:rsidR="00DC4A2A" w:rsidRPr="003E783A" w:rsidRDefault="00DC4A2A" w:rsidP="00DC4A2A">
            <w:pPr>
              <w:pStyle w:val="Tabloerik"/>
            </w:pPr>
            <w:r>
              <w:t xml:space="preserve">Müşteri </w:t>
            </w:r>
            <w:proofErr w:type="gramStart"/>
            <w:r>
              <w:t>İle</w:t>
            </w:r>
            <w:proofErr w:type="gramEnd"/>
            <w:r>
              <w:t xml:space="preserve"> İletişim Tarihi</w:t>
            </w:r>
          </w:p>
        </w:tc>
        <w:tc>
          <w:tcPr>
            <w:tcW w:w="1985" w:type="dxa"/>
          </w:tcPr>
          <w:p w14:paraId="461F36FB" w14:textId="7E9DF039"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S_YENI_MUSTERI_ILE_ILETISIM_TARIHI</w:t>
            </w:r>
          </w:p>
        </w:tc>
        <w:tc>
          <w:tcPr>
            <w:tcW w:w="1159" w:type="dxa"/>
          </w:tcPr>
          <w:p w14:paraId="368D1EFD"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5EEAA7A6"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6B2E800A" w14:textId="144B735F"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müşteri ile iletişime geçilen tarihin seçildiği tarih alanıdır.</w:t>
            </w:r>
          </w:p>
        </w:tc>
      </w:tr>
      <w:tr w:rsidR="00DC4A2A" w:rsidRPr="003E783A" w14:paraId="3A9CC3A0"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7777E1D" w14:textId="28578F35" w:rsidR="00DC4A2A" w:rsidRPr="003E783A" w:rsidRDefault="00DC4A2A" w:rsidP="00DC4A2A">
            <w:pPr>
              <w:pStyle w:val="Tabloerik"/>
            </w:pPr>
            <w:r>
              <w:t>Müşteri Referansı</w:t>
            </w:r>
          </w:p>
        </w:tc>
        <w:tc>
          <w:tcPr>
            <w:tcW w:w="1985" w:type="dxa"/>
          </w:tcPr>
          <w:p w14:paraId="0E2DDD2E" w14:textId="22BC868E"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t>S_YENI_MUSTERI_REFERANSI</w:t>
            </w:r>
          </w:p>
        </w:tc>
        <w:tc>
          <w:tcPr>
            <w:tcW w:w="1159" w:type="dxa"/>
          </w:tcPr>
          <w:p w14:paraId="108AF27D"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3D856643"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41B0E70D" w14:textId="0EA7FFE1"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Müşteri/Satış seçildiğinde görünür olan yeni müşterinin ürünü alması için mevcut müşterilerden referans olan var ise referans olan müşteri adının girildiği yazı alanıdır.</w:t>
            </w:r>
          </w:p>
        </w:tc>
      </w:tr>
      <w:tr w:rsidR="00DC4A2A" w:rsidRPr="003E783A" w14:paraId="0026B227"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022CE40" w14:textId="4E664EED" w:rsidR="00DC4A2A" w:rsidRPr="003E783A" w:rsidRDefault="00DC4A2A" w:rsidP="00DC4A2A">
            <w:pPr>
              <w:pStyle w:val="Tabloerik"/>
            </w:pPr>
            <w:r w:rsidRPr="006053C7">
              <w:t>Yeni Müşteri Satış Açıklama</w:t>
            </w:r>
          </w:p>
        </w:tc>
        <w:tc>
          <w:tcPr>
            <w:tcW w:w="1985" w:type="dxa"/>
          </w:tcPr>
          <w:p w14:paraId="124F4CB6" w14:textId="6B8EE160"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YENI_MUSTERI_SATIS_ACIKLAMA</w:t>
            </w:r>
          </w:p>
        </w:tc>
        <w:tc>
          <w:tcPr>
            <w:tcW w:w="1159" w:type="dxa"/>
          </w:tcPr>
          <w:p w14:paraId="073EA555"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09595EBC"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44941642" w14:textId="24CB7884"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bu kategoride aday gösterilen çalışanın satışa katkısının açıklandığı yazı alanıdır.</w:t>
            </w:r>
          </w:p>
        </w:tc>
      </w:tr>
      <w:tr w:rsidR="00DC4A2A" w:rsidRPr="003E783A" w14:paraId="24ABE6E1"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31FDDBE" w14:textId="4C8FF6D0" w:rsidR="00DC4A2A" w:rsidRPr="006053C7" w:rsidRDefault="00DC4A2A" w:rsidP="00DC4A2A">
            <w:pPr>
              <w:pStyle w:val="Tabloerik"/>
            </w:pPr>
            <w:r w:rsidRPr="00EA4F34">
              <w:t>Müşteri Adı</w:t>
            </w:r>
          </w:p>
        </w:tc>
        <w:tc>
          <w:tcPr>
            <w:tcW w:w="1985" w:type="dxa"/>
          </w:tcPr>
          <w:p w14:paraId="688A9B30" w14:textId="76A89305" w:rsidR="00DC4A2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t>R_YENI_MUSTERI_ADI</w:t>
            </w:r>
          </w:p>
        </w:tc>
        <w:tc>
          <w:tcPr>
            <w:tcW w:w="1159" w:type="dxa"/>
          </w:tcPr>
          <w:p w14:paraId="2870601F"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7A245D60"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601F1D17" w14:textId="310A3632"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Müşteri/Randevu seçildiğinde görünür olan görüşme yapılan müşteri adının girildiği yazı alanıdır.</w:t>
            </w:r>
          </w:p>
        </w:tc>
      </w:tr>
      <w:tr w:rsidR="00DC4A2A" w:rsidRPr="003E783A" w14:paraId="307F6674"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33AEEC8" w14:textId="56803DB4" w:rsidR="00DC4A2A" w:rsidRPr="006053C7" w:rsidRDefault="00DC4A2A" w:rsidP="00DC4A2A">
            <w:pPr>
              <w:pStyle w:val="Tabloerik"/>
            </w:pPr>
            <w:r>
              <w:t>Proje İsmi</w:t>
            </w:r>
          </w:p>
        </w:tc>
        <w:tc>
          <w:tcPr>
            <w:tcW w:w="1985" w:type="dxa"/>
          </w:tcPr>
          <w:p w14:paraId="36E759BB" w14:textId="51086C0D" w:rsidR="00DC4A2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646A2423"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56F93E50"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32D8569C" w14:textId="282C497B"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randevu alınan müşteri ile yapılan proje varsa proje adının girildiği yazı alanıdır.</w:t>
            </w:r>
          </w:p>
        </w:tc>
      </w:tr>
      <w:tr w:rsidR="00DC4A2A" w:rsidRPr="003E783A" w14:paraId="10D0F9D3"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BB657D1" w14:textId="6FE92C2D" w:rsidR="00DC4A2A" w:rsidRPr="006053C7" w:rsidRDefault="00DC4A2A" w:rsidP="00DC4A2A">
            <w:pPr>
              <w:pStyle w:val="Tabloerik"/>
            </w:pPr>
            <w:r w:rsidRPr="0031114A">
              <w:t xml:space="preserve">Müşteri </w:t>
            </w:r>
            <w:proofErr w:type="gramStart"/>
            <w:r w:rsidRPr="0031114A">
              <w:t>İle</w:t>
            </w:r>
            <w:proofErr w:type="gramEnd"/>
            <w:r w:rsidRPr="0031114A">
              <w:t xml:space="preserve"> İletişim Tarihi</w:t>
            </w:r>
          </w:p>
        </w:tc>
        <w:tc>
          <w:tcPr>
            <w:tcW w:w="1985" w:type="dxa"/>
          </w:tcPr>
          <w:p w14:paraId="3D53B2AF" w14:textId="0ACB7C3D" w:rsidR="00DC4A2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4EFAC189"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04DF7612"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0BC14717" w14:textId="5A7D176F"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Müşteri/Randevu seçildiğinde görünür olan randevu için iletişime geçilen tarihin seçildiği tarih alanıdır.</w:t>
            </w:r>
          </w:p>
        </w:tc>
      </w:tr>
      <w:tr w:rsidR="00DC4A2A" w:rsidRPr="003E783A" w14:paraId="358AFF5D"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04D8F74" w14:textId="0FD36D19" w:rsidR="00DC4A2A" w:rsidRPr="006053C7" w:rsidRDefault="00DC4A2A" w:rsidP="00DC4A2A">
            <w:pPr>
              <w:pStyle w:val="Tabloerik"/>
            </w:pPr>
            <w:r>
              <w:t>Randevu Tarihi</w:t>
            </w:r>
          </w:p>
        </w:tc>
        <w:tc>
          <w:tcPr>
            <w:tcW w:w="1985" w:type="dxa"/>
          </w:tcPr>
          <w:p w14:paraId="5A85228A" w14:textId="09AB4780" w:rsidR="00DC4A2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408AFA53"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2EB21519"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00E03CD9" w14:textId="269B8A8B"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görüşme için randevu alınan tarihin seçildiği tarih alanıdır.</w:t>
            </w:r>
          </w:p>
        </w:tc>
      </w:tr>
      <w:tr w:rsidR="00DC4A2A" w:rsidRPr="003E783A" w14:paraId="53CB1D91"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5B8D139" w14:textId="01A4AC53" w:rsidR="00DC4A2A" w:rsidRPr="006053C7" w:rsidRDefault="00DC4A2A" w:rsidP="00DC4A2A">
            <w:pPr>
              <w:pStyle w:val="Tabloerik"/>
            </w:pPr>
            <w:r w:rsidRPr="00EB33D6">
              <w:t>Müşteri Referansı</w:t>
            </w:r>
          </w:p>
        </w:tc>
        <w:tc>
          <w:tcPr>
            <w:tcW w:w="1985" w:type="dxa"/>
          </w:tcPr>
          <w:p w14:paraId="5E3F50A5" w14:textId="116557ED" w:rsidR="00DC4A2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3E05BB15"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1694" w:type="dxa"/>
          </w:tcPr>
          <w:p w14:paraId="7CE6F91B"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p>
        </w:tc>
        <w:tc>
          <w:tcPr>
            <w:tcW w:w="2821" w:type="dxa"/>
          </w:tcPr>
          <w:p w14:paraId="43EF70E7" w14:textId="43242768"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t xml:space="preserve">Kategorisi=Yeni Müşteri/Randevu seçildiğinde görünür olan mevcut müşterilerden yeni müşteri ile temasa </w:t>
            </w:r>
            <w:r>
              <w:lastRenderedPageBreak/>
              <w:t>geçilmesinde etkili olan müşteri var ise belirtildiği yazı alanıdır.</w:t>
            </w:r>
          </w:p>
        </w:tc>
      </w:tr>
      <w:tr w:rsidR="00DC4A2A" w:rsidRPr="003E783A" w14:paraId="40F6CD04"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B043413" w14:textId="5786C96F" w:rsidR="00DC4A2A" w:rsidRPr="00EB33D6" w:rsidRDefault="00DC4A2A" w:rsidP="00DC4A2A">
            <w:pPr>
              <w:pStyle w:val="Tabloerik"/>
            </w:pPr>
            <w:r>
              <w:lastRenderedPageBreak/>
              <w:t>Yeni Müşteri Randevu Açıklama</w:t>
            </w:r>
          </w:p>
        </w:tc>
        <w:tc>
          <w:tcPr>
            <w:tcW w:w="1985" w:type="dxa"/>
          </w:tcPr>
          <w:p w14:paraId="1B4E9D0A" w14:textId="548B3DC6" w:rsidR="00DC4A2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31EB3DE8"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1694" w:type="dxa"/>
          </w:tcPr>
          <w:p w14:paraId="28B2CCBE"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p>
        </w:tc>
        <w:tc>
          <w:tcPr>
            <w:tcW w:w="2821" w:type="dxa"/>
          </w:tcPr>
          <w:p w14:paraId="6E65583B" w14:textId="4D09D4FF"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bu kategoride aday gösterilen çalışanın müşteri ile görüşme için randevu sağlamaya katkısının açıklandığı yazı alanıdır.</w:t>
            </w:r>
          </w:p>
        </w:tc>
      </w:tr>
      <w:tr w:rsidR="00DC4A2A" w:rsidRPr="003E783A" w14:paraId="03E3833E" w14:textId="77777777" w:rsidTr="004C24AA">
        <w:trPr>
          <w:trHeight w:val="241"/>
        </w:trPr>
        <w:tc>
          <w:tcPr>
            <w:cnfStyle w:val="001000000000" w:firstRow="0" w:lastRow="0" w:firstColumn="1" w:lastColumn="0" w:oddVBand="0" w:evenVBand="0" w:oddHBand="0" w:evenHBand="0" w:firstRowFirstColumn="0" w:firstRowLastColumn="0" w:lastRowFirstColumn="0" w:lastRowLastColumn="0"/>
            <w:tcW w:w="9360" w:type="dxa"/>
            <w:gridSpan w:val="5"/>
          </w:tcPr>
          <w:p w14:paraId="1BC58748" w14:textId="77777777" w:rsidR="00DC4A2A" w:rsidRPr="003E783A" w:rsidRDefault="00DC4A2A" w:rsidP="00DC4A2A">
            <w:pPr>
              <w:pStyle w:val="Tabloerik"/>
              <w:jc w:val="center"/>
            </w:pPr>
            <w:r w:rsidRPr="003E783A">
              <w:rPr>
                <w:color w:val="FF0000"/>
              </w:rPr>
              <w:t>İşlem Tarihçesi</w:t>
            </w:r>
          </w:p>
        </w:tc>
      </w:tr>
      <w:tr w:rsidR="00DC4A2A" w:rsidRPr="003E783A" w14:paraId="6265D4D0"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A2E89D6" w14:textId="377EC350" w:rsidR="00DC4A2A" w:rsidRPr="003E783A" w:rsidRDefault="00DC4A2A" w:rsidP="00DC4A2A">
            <w:pPr>
              <w:pStyle w:val="Tabloerik"/>
            </w:pPr>
            <w:r>
              <w:t>İşlem Sahibi</w:t>
            </w:r>
          </w:p>
        </w:tc>
        <w:tc>
          <w:tcPr>
            <w:tcW w:w="1985" w:type="dxa"/>
          </w:tcPr>
          <w:p w14:paraId="766AA5F0" w14:textId="1F7CF393"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746CE82A"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1137664"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32B199CB" w14:textId="77777777"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DC4A2A" w:rsidRPr="003E783A" w14:paraId="1C0F7501"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7A2281E" w14:textId="463B5786" w:rsidR="00DC4A2A" w:rsidRPr="003E783A" w:rsidRDefault="00DC4A2A" w:rsidP="00DC4A2A">
            <w:pPr>
              <w:pStyle w:val="Tabloerik"/>
            </w:pPr>
            <w:r>
              <w:t>İşlem Tarihi</w:t>
            </w:r>
          </w:p>
        </w:tc>
        <w:tc>
          <w:tcPr>
            <w:tcW w:w="1985" w:type="dxa"/>
          </w:tcPr>
          <w:p w14:paraId="22EA1111" w14:textId="65963323"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089D90EC"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1FCD55C0"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235F5A14" w14:textId="77777777"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DC4A2A" w:rsidRPr="003E783A" w14:paraId="7E7B2050" w14:textId="77777777" w:rsidTr="004C24A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80862A2" w14:textId="4553108B" w:rsidR="00DC4A2A" w:rsidRPr="003E783A" w:rsidRDefault="00DC4A2A" w:rsidP="00DC4A2A">
            <w:pPr>
              <w:pStyle w:val="Tabloerik"/>
            </w:pPr>
            <w:r>
              <w:t>İşlem Yapılan Adım</w:t>
            </w:r>
          </w:p>
        </w:tc>
        <w:tc>
          <w:tcPr>
            <w:tcW w:w="1985" w:type="dxa"/>
          </w:tcPr>
          <w:p w14:paraId="14BCAE55" w14:textId="12312D19"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25789F50"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F848EE4" w14:textId="77777777" w:rsidR="00DC4A2A" w:rsidRPr="003E783A" w:rsidRDefault="00DC4A2A" w:rsidP="00DC4A2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3B6A779A" w14:textId="77354C26" w:rsidR="00DC4A2A" w:rsidRPr="003E783A" w:rsidRDefault="00DC4A2A" w:rsidP="00DC4A2A">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DC4A2A" w:rsidRPr="003E783A" w14:paraId="25E259CB" w14:textId="77777777" w:rsidTr="004C24AA">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493A74E" w14:textId="17BCCBA7" w:rsidR="00DC4A2A" w:rsidRPr="003E783A" w:rsidRDefault="00DC4A2A" w:rsidP="00DC4A2A">
            <w:pPr>
              <w:pStyle w:val="Tabloerik"/>
            </w:pPr>
            <w:r>
              <w:t>İşlem Sahibi Açıklama</w:t>
            </w:r>
          </w:p>
        </w:tc>
        <w:tc>
          <w:tcPr>
            <w:tcW w:w="1985" w:type="dxa"/>
          </w:tcPr>
          <w:p w14:paraId="3F863A1F" w14:textId="40A4C601"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1B70887D"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730D2FD" w14:textId="77777777" w:rsidR="00DC4A2A" w:rsidRPr="003E783A" w:rsidRDefault="00DC4A2A" w:rsidP="00DC4A2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71B1ADD" w14:textId="77777777" w:rsidR="00DC4A2A" w:rsidRPr="003E783A" w:rsidRDefault="00DC4A2A" w:rsidP="00DC4A2A">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7A0CB060" w14:textId="77777777" w:rsidR="00024682" w:rsidRPr="00791006" w:rsidRDefault="00024682" w:rsidP="002C2AF2">
      <w:pPr>
        <w:rPr>
          <w:noProof/>
          <w:lang w:val="tr-TR"/>
        </w:rPr>
      </w:pPr>
    </w:p>
    <w:p w14:paraId="7571C6C6" w14:textId="2CEEC643" w:rsidR="00883A69" w:rsidRDefault="00BC604C" w:rsidP="00791006">
      <w:pPr>
        <w:pStyle w:val="Taslak3"/>
        <w:numPr>
          <w:ilvl w:val="2"/>
          <w:numId w:val="9"/>
        </w:numPr>
        <w:rPr>
          <w:noProof/>
          <w:lang w:val="tr-TR"/>
        </w:rPr>
      </w:pPr>
      <w:bookmarkStart w:id="10" w:name="_Toc90389641"/>
      <w:r>
        <w:rPr>
          <w:noProof/>
          <w:lang w:val="tr-TR"/>
        </w:rPr>
        <w:t>TÖS Başvuru</w:t>
      </w:r>
      <w:r w:rsidR="00883A69" w:rsidRPr="00791006">
        <w:rPr>
          <w:noProof/>
          <w:lang w:val="tr-TR"/>
        </w:rPr>
        <w:t xml:space="preserve"> Form Aksiyonları</w:t>
      </w:r>
      <w:bookmarkEnd w:id="10"/>
    </w:p>
    <w:tbl>
      <w:tblPr>
        <w:tblStyle w:val="KlavuzuTablo4-Vurgu5"/>
        <w:tblW w:w="0" w:type="auto"/>
        <w:tblLook w:val="04A0" w:firstRow="1" w:lastRow="0" w:firstColumn="1" w:lastColumn="0" w:noHBand="0" w:noVBand="1"/>
      </w:tblPr>
      <w:tblGrid>
        <w:gridCol w:w="2405"/>
        <w:gridCol w:w="992"/>
        <w:gridCol w:w="5619"/>
      </w:tblGrid>
      <w:tr w:rsidR="00E45783" w14:paraId="42CB9C94" w14:textId="77777777" w:rsidTr="00A569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8E38FF2" w14:textId="77777777" w:rsidR="00E45783" w:rsidRDefault="00E45783" w:rsidP="00E45783">
            <w:pPr>
              <w:pStyle w:val="TabloBalk"/>
            </w:pPr>
            <w:r>
              <w:t>İşlem Adı</w:t>
            </w:r>
          </w:p>
        </w:tc>
        <w:tc>
          <w:tcPr>
            <w:tcW w:w="992" w:type="dxa"/>
          </w:tcPr>
          <w:p w14:paraId="3D15EDB0" w14:textId="77777777" w:rsidR="00E45783" w:rsidRDefault="00E45783" w:rsidP="00E45783">
            <w:pPr>
              <w:pStyle w:val="TabloBalk"/>
              <w:cnfStyle w:val="100000000000" w:firstRow="1" w:lastRow="0" w:firstColumn="0" w:lastColumn="0" w:oddVBand="0" w:evenVBand="0" w:oddHBand="0" w:evenHBand="0" w:firstRowFirstColumn="0" w:firstRowLastColumn="0" w:lastRowFirstColumn="0" w:lastRowLastColumn="0"/>
            </w:pPr>
            <w:r>
              <w:t>Aktif</w:t>
            </w:r>
            <w:r w:rsidR="00C126D2">
              <w:t>lik</w:t>
            </w:r>
          </w:p>
        </w:tc>
        <w:tc>
          <w:tcPr>
            <w:tcW w:w="5619" w:type="dxa"/>
          </w:tcPr>
          <w:p w14:paraId="0D4C4A50" w14:textId="77777777" w:rsidR="00E45783" w:rsidRDefault="00E45783" w:rsidP="00E45783">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B33926" w14:paraId="1C50A620" w14:textId="77777777" w:rsidTr="00A569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CC2FC3A" w14:textId="6520B5CD" w:rsidR="00B33926" w:rsidRDefault="00B33926" w:rsidP="00B33926">
            <w:pPr>
              <w:pStyle w:val="Tabloerik"/>
            </w:pPr>
            <w:r>
              <w:t>Başlat</w:t>
            </w:r>
          </w:p>
        </w:tc>
        <w:tc>
          <w:tcPr>
            <w:tcW w:w="992" w:type="dxa"/>
          </w:tcPr>
          <w:p w14:paraId="1F530C6C" w14:textId="0C20F09F" w:rsidR="00B33926" w:rsidRDefault="00B33926" w:rsidP="00B33926">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50104C6C" w14:textId="03E54C6F" w:rsidR="00B33926" w:rsidRDefault="00B33926" w:rsidP="00B33926">
            <w:pPr>
              <w:pStyle w:val="Tabloerik"/>
              <w:cnfStyle w:val="000000100000" w:firstRow="0" w:lastRow="0" w:firstColumn="0" w:lastColumn="0" w:oddVBand="0" w:evenVBand="0" w:oddHBand="1" w:evenHBand="0" w:firstRowFirstColumn="0" w:firstRowLastColumn="0" w:lastRowFirstColumn="0" w:lastRowLastColumn="0"/>
            </w:pPr>
            <w:r>
              <w:t>Başlat butonuna tıklandığında akış başlatılır</w:t>
            </w:r>
            <w:r w:rsidR="00BC604C">
              <w:t>.</w:t>
            </w:r>
          </w:p>
        </w:tc>
      </w:tr>
    </w:tbl>
    <w:p w14:paraId="058CAFD0" w14:textId="77777777" w:rsidR="00E45783" w:rsidRDefault="00E45783" w:rsidP="00E45783">
      <w:pPr>
        <w:rPr>
          <w:noProof/>
          <w:lang w:val="tr-TR"/>
        </w:rPr>
      </w:pPr>
    </w:p>
    <w:p w14:paraId="3ABF3EDD" w14:textId="77777777" w:rsidR="00346ECA" w:rsidRPr="00346ECA" w:rsidRDefault="00346ECA" w:rsidP="00346ECA">
      <w:pPr>
        <w:rPr>
          <w:lang w:val="tr-TR"/>
        </w:rPr>
      </w:pPr>
    </w:p>
    <w:p w14:paraId="5DB6A37F" w14:textId="77777777" w:rsidR="00346ECA" w:rsidRPr="00346ECA" w:rsidRDefault="00346ECA" w:rsidP="00346ECA">
      <w:pPr>
        <w:rPr>
          <w:lang w:val="tr-TR"/>
        </w:rPr>
      </w:pPr>
    </w:p>
    <w:p w14:paraId="3D25AFBD" w14:textId="77777777" w:rsidR="00346ECA" w:rsidRPr="00346ECA" w:rsidRDefault="00346ECA" w:rsidP="00346ECA">
      <w:pPr>
        <w:rPr>
          <w:lang w:val="tr-TR"/>
        </w:rPr>
      </w:pPr>
    </w:p>
    <w:p w14:paraId="787824EC" w14:textId="77777777" w:rsidR="00346ECA" w:rsidRPr="00346ECA" w:rsidRDefault="00346ECA" w:rsidP="00346ECA">
      <w:pPr>
        <w:rPr>
          <w:lang w:val="tr-TR"/>
        </w:rPr>
      </w:pPr>
    </w:p>
    <w:p w14:paraId="4E9E342D" w14:textId="77777777" w:rsidR="00346ECA" w:rsidRPr="00346ECA" w:rsidRDefault="00346ECA" w:rsidP="00346ECA">
      <w:pPr>
        <w:rPr>
          <w:lang w:val="tr-TR"/>
        </w:rPr>
      </w:pPr>
    </w:p>
    <w:p w14:paraId="2FC407ED" w14:textId="77777777" w:rsidR="00346ECA" w:rsidRPr="00346ECA" w:rsidRDefault="00346ECA" w:rsidP="00346ECA">
      <w:pPr>
        <w:rPr>
          <w:lang w:val="tr-TR"/>
        </w:rPr>
      </w:pPr>
    </w:p>
    <w:p w14:paraId="196C15FB" w14:textId="77777777" w:rsidR="00346ECA" w:rsidRPr="00346ECA" w:rsidRDefault="00346ECA" w:rsidP="00346ECA">
      <w:pPr>
        <w:rPr>
          <w:lang w:val="tr-TR"/>
        </w:rPr>
      </w:pPr>
    </w:p>
    <w:p w14:paraId="5F9F5E18" w14:textId="77777777" w:rsidR="00346ECA" w:rsidRPr="00346ECA" w:rsidRDefault="00346ECA" w:rsidP="00346ECA">
      <w:pPr>
        <w:rPr>
          <w:lang w:val="tr-TR"/>
        </w:rPr>
      </w:pPr>
    </w:p>
    <w:p w14:paraId="3BC0A5A0" w14:textId="77777777" w:rsidR="00346ECA" w:rsidRPr="00346ECA" w:rsidRDefault="00346ECA" w:rsidP="00346ECA">
      <w:pPr>
        <w:rPr>
          <w:lang w:val="tr-TR"/>
        </w:rPr>
      </w:pPr>
    </w:p>
    <w:p w14:paraId="55F753F3" w14:textId="35AF992D" w:rsidR="007D7C8B" w:rsidRDefault="00FC044A" w:rsidP="00FC044A">
      <w:pPr>
        <w:pStyle w:val="Taslak2"/>
        <w:numPr>
          <w:ilvl w:val="1"/>
          <w:numId w:val="9"/>
        </w:numPr>
        <w:rPr>
          <w:noProof/>
          <w:lang w:val="tr-TR"/>
        </w:rPr>
      </w:pPr>
      <w:r>
        <w:rPr>
          <w:noProof/>
          <w:lang w:val="tr-TR"/>
        </w:rPr>
        <w:lastRenderedPageBreak/>
        <w:t>TÖS Revize Formu</w:t>
      </w:r>
    </w:p>
    <w:p w14:paraId="2BB9161C" w14:textId="457E67EC" w:rsidR="00346ECA" w:rsidRPr="00A65914" w:rsidRDefault="00E52426" w:rsidP="00A65914">
      <w:pPr>
        <w:rPr>
          <w:noProof/>
          <w:lang w:val="tr-TR"/>
        </w:rPr>
      </w:pPr>
      <w:r w:rsidRPr="00E52426">
        <w:rPr>
          <w:noProof/>
          <w:lang w:val="tr-TR"/>
        </w:rPr>
        <w:drawing>
          <wp:inline distT="0" distB="0" distL="0" distR="0" wp14:anchorId="6B2061A5" wp14:editId="3E3B614E">
            <wp:extent cx="5943600" cy="5401310"/>
            <wp:effectExtent l="0" t="0" r="0" b="8890"/>
            <wp:docPr id="1487773640" name="Resim 1" descr="metin, ekran görüntüsü, sayı, numara,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73640" name="Resim 1" descr="metin, ekran görüntüsü, sayı, numara, yazı tipi içeren bir resim&#10;&#10;Açıklama otomatik olarak oluşturuldu"/>
                    <pic:cNvPicPr/>
                  </pic:nvPicPr>
                  <pic:blipFill>
                    <a:blip r:embed="rId18"/>
                    <a:stretch>
                      <a:fillRect/>
                    </a:stretch>
                  </pic:blipFill>
                  <pic:spPr>
                    <a:xfrm>
                      <a:off x="0" y="0"/>
                      <a:ext cx="5943600" cy="5401310"/>
                    </a:xfrm>
                    <a:prstGeom prst="rect">
                      <a:avLst/>
                    </a:prstGeom>
                  </pic:spPr>
                </pic:pic>
              </a:graphicData>
            </a:graphic>
          </wp:inline>
        </w:drawing>
      </w:r>
    </w:p>
    <w:p w14:paraId="4DC15931" w14:textId="2A571FA5" w:rsidR="0035175C" w:rsidRDefault="0035175C" w:rsidP="0035175C">
      <w:pPr>
        <w:rPr>
          <w:lang w:val="tr-TR"/>
        </w:rPr>
      </w:pPr>
      <w:r w:rsidRPr="0035175C">
        <w:rPr>
          <w:noProof/>
          <w:lang w:val="tr-TR"/>
        </w:rPr>
        <w:lastRenderedPageBreak/>
        <w:drawing>
          <wp:inline distT="0" distB="0" distL="0" distR="0" wp14:anchorId="6B65B6B5" wp14:editId="59276B2A">
            <wp:extent cx="5707942" cy="4484637"/>
            <wp:effectExtent l="0" t="0" r="7620" b="0"/>
            <wp:docPr id="315229867" name="Resim 1" descr="metin, ekran görüntüsü, paralel, sayı, num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29867" name="Resim 1" descr="metin, ekran görüntüsü, paralel, sayı, numara içeren bir resim&#10;&#10;Açıklama otomatik olarak oluşturuldu"/>
                    <pic:cNvPicPr/>
                  </pic:nvPicPr>
                  <pic:blipFill>
                    <a:blip r:embed="rId19"/>
                    <a:stretch>
                      <a:fillRect/>
                    </a:stretch>
                  </pic:blipFill>
                  <pic:spPr>
                    <a:xfrm>
                      <a:off x="0" y="0"/>
                      <a:ext cx="5718635" cy="4493038"/>
                    </a:xfrm>
                    <a:prstGeom prst="rect">
                      <a:avLst/>
                    </a:prstGeom>
                  </pic:spPr>
                </pic:pic>
              </a:graphicData>
            </a:graphic>
          </wp:inline>
        </w:drawing>
      </w:r>
    </w:p>
    <w:p w14:paraId="2E9B65D0" w14:textId="77777777" w:rsidR="009D6CF5" w:rsidRDefault="009D6CF5" w:rsidP="009D6CF5">
      <w:pPr>
        <w:rPr>
          <w:lang w:val="tr-TR"/>
        </w:rPr>
      </w:pPr>
    </w:p>
    <w:p w14:paraId="2F1DC295" w14:textId="786088E5" w:rsidR="009D6CF5" w:rsidRDefault="0040167E" w:rsidP="0040167E">
      <w:pPr>
        <w:pStyle w:val="Taslak3"/>
        <w:numPr>
          <w:ilvl w:val="2"/>
          <w:numId w:val="9"/>
        </w:numPr>
        <w:rPr>
          <w:lang w:val="tr-TR"/>
        </w:rPr>
      </w:pPr>
      <w:r>
        <w:rPr>
          <w:lang w:val="tr-TR"/>
        </w:rPr>
        <w:t>TÖS Revize Form Alanları</w:t>
      </w:r>
    </w:p>
    <w:p w14:paraId="67445C90" w14:textId="529A2535" w:rsidR="0040167E" w:rsidRPr="00E45783" w:rsidRDefault="0040167E" w:rsidP="007C65F3">
      <w:pPr>
        <w:pStyle w:val="Tabloerik"/>
        <w:rPr>
          <w:noProof/>
          <w:color w:val="FF0000"/>
          <w:lang w:val="tr-TR"/>
        </w:rPr>
      </w:pP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701"/>
        <w:gridCol w:w="1985"/>
        <w:gridCol w:w="1159"/>
        <w:gridCol w:w="1694"/>
        <w:gridCol w:w="2821"/>
      </w:tblGrid>
      <w:tr w:rsidR="007C65F3" w:rsidRPr="003E783A" w14:paraId="13AE2E8D" w14:textId="77777777" w:rsidTr="004C3E74">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hideMark/>
          </w:tcPr>
          <w:p w14:paraId="699848E6" w14:textId="77777777" w:rsidR="007C65F3" w:rsidRPr="003E783A" w:rsidRDefault="007C65F3" w:rsidP="004C3E74">
            <w:pPr>
              <w:pStyle w:val="TabloBalk"/>
              <w:rPr>
                <w:b/>
              </w:rPr>
            </w:pPr>
            <w:r w:rsidRPr="003E783A">
              <w:t>Alan Adı</w:t>
            </w:r>
          </w:p>
        </w:tc>
        <w:tc>
          <w:tcPr>
            <w:tcW w:w="1985" w:type="dxa"/>
            <w:hideMark/>
          </w:tcPr>
          <w:p w14:paraId="12318A55" w14:textId="77777777" w:rsidR="007C65F3" w:rsidRPr="003E783A" w:rsidRDefault="007C65F3"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11948C24" w14:textId="77777777" w:rsidR="007C65F3" w:rsidRPr="003E783A" w:rsidRDefault="007C65F3"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0AD0E978" w14:textId="77777777" w:rsidR="007C65F3" w:rsidRPr="003E783A" w:rsidRDefault="007C65F3"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0B995067" w14:textId="77777777" w:rsidR="007C65F3" w:rsidRPr="003E783A" w:rsidRDefault="007C65F3"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7C65F3" w:rsidRPr="003E783A" w14:paraId="2B7587A7"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C3C945E" w14:textId="77777777" w:rsidR="007C65F3" w:rsidRPr="003E783A" w:rsidRDefault="007C65F3" w:rsidP="004C3E74">
            <w:pPr>
              <w:pStyle w:val="Tabloerik"/>
            </w:pPr>
            <w:r w:rsidRPr="00A16EE7">
              <w:t>A</w:t>
            </w:r>
            <w:r>
              <w:t>day Gösteren Adı</w:t>
            </w:r>
            <w:r w:rsidRPr="00A16EE7">
              <w:t xml:space="preserve"> Soyad</w:t>
            </w:r>
            <w:r>
              <w:t>ı</w:t>
            </w:r>
          </w:p>
        </w:tc>
        <w:tc>
          <w:tcPr>
            <w:tcW w:w="1985" w:type="dxa"/>
          </w:tcPr>
          <w:p w14:paraId="5B149604"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3FCBF650"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EB53342"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87C166F"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 bir başkasını aday gösteren kişinin ad soyad bilgilerinin otomatik atandığı alandır.</w:t>
            </w:r>
          </w:p>
        </w:tc>
      </w:tr>
      <w:tr w:rsidR="007C65F3" w:rsidRPr="003E783A" w14:paraId="57FA1205"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6E1D7A6" w14:textId="77777777" w:rsidR="007C65F3" w:rsidRPr="003E783A" w:rsidRDefault="007C65F3" w:rsidP="004C3E74">
            <w:pPr>
              <w:pStyle w:val="Tabloerik"/>
            </w:pPr>
            <w:r w:rsidRPr="00555E89">
              <w:t>Aday Gösterilen Adı Soyadı</w:t>
            </w:r>
          </w:p>
        </w:tc>
        <w:tc>
          <w:tcPr>
            <w:tcW w:w="1985" w:type="dxa"/>
          </w:tcPr>
          <w:p w14:paraId="311AEE2C"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712FD2EA"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BB5F68"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947F11E"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Takdir ve Ödüllendirme Süreci’nde aday olan kişinin ad soyad bilgilerinin otomatik atandığı alandır.</w:t>
            </w:r>
          </w:p>
        </w:tc>
      </w:tr>
      <w:tr w:rsidR="007C65F3" w:rsidRPr="003E783A" w14:paraId="7AC928CC"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F92290D" w14:textId="77777777" w:rsidR="007C65F3" w:rsidRPr="003E783A" w:rsidRDefault="007C65F3" w:rsidP="004C3E74">
            <w:pPr>
              <w:pStyle w:val="Tabloerik"/>
            </w:pPr>
            <w:r w:rsidRPr="00A43F9A">
              <w:t>Aday Gösterilen Departmanı</w:t>
            </w:r>
          </w:p>
        </w:tc>
        <w:tc>
          <w:tcPr>
            <w:tcW w:w="1985" w:type="dxa"/>
          </w:tcPr>
          <w:p w14:paraId="153DAC6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7A0B5BE8"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0D1BC7C"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938956C"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Aday gösterilen kişinin departman bilgisinin otomatik olarak atandığı alandır.</w:t>
            </w:r>
          </w:p>
        </w:tc>
      </w:tr>
      <w:tr w:rsidR="007C65F3" w:rsidRPr="003E783A" w14:paraId="75C6A8D7"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22F0EC7" w14:textId="77777777" w:rsidR="007C65F3" w:rsidRPr="003E783A" w:rsidRDefault="007C65F3" w:rsidP="004C3E74">
            <w:pPr>
              <w:pStyle w:val="Tabloerik"/>
            </w:pPr>
            <w:r w:rsidRPr="00A43F9A">
              <w:t>Aday Gösterilen E Posta Adresi</w:t>
            </w:r>
          </w:p>
        </w:tc>
        <w:tc>
          <w:tcPr>
            <w:tcW w:w="1985" w:type="dxa"/>
          </w:tcPr>
          <w:p w14:paraId="325694BA"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3E94726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FF569D3"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4E9BB63"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Aday gösterilen kişinin e-posta adresinin otomatik olarak atandığı alandır.</w:t>
            </w:r>
          </w:p>
        </w:tc>
      </w:tr>
      <w:tr w:rsidR="007C65F3" w:rsidRPr="003E783A" w14:paraId="23227F10"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148452D" w14:textId="77777777" w:rsidR="007C65F3" w:rsidRPr="003E783A" w:rsidRDefault="007C65F3" w:rsidP="004C3E74">
            <w:pPr>
              <w:pStyle w:val="Tabloerik"/>
            </w:pPr>
            <w:r w:rsidRPr="00790F83">
              <w:t>Aday Gösterilen Unvanı</w:t>
            </w:r>
          </w:p>
        </w:tc>
        <w:tc>
          <w:tcPr>
            <w:tcW w:w="1985" w:type="dxa"/>
          </w:tcPr>
          <w:p w14:paraId="2C92BFF7"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14DB40CC"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A519253"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667472D"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Aday gösterilen kişinin unvan bilgisinin otomatik olarak atandığı alandır.</w:t>
            </w:r>
          </w:p>
        </w:tc>
      </w:tr>
      <w:tr w:rsidR="007C65F3" w:rsidRPr="003E783A" w14:paraId="1E6FAB7D"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D7149FF" w14:textId="77777777" w:rsidR="007C65F3" w:rsidRPr="003E783A" w:rsidRDefault="007C65F3" w:rsidP="004C3E74">
            <w:pPr>
              <w:pStyle w:val="Tabloerik"/>
            </w:pPr>
            <w:r>
              <w:lastRenderedPageBreak/>
              <w:t>Aday Gösteren Departmanı</w:t>
            </w:r>
          </w:p>
        </w:tc>
        <w:tc>
          <w:tcPr>
            <w:tcW w:w="1985" w:type="dxa"/>
          </w:tcPr>
          <w:p w14:paraId="7E30BCE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2ECB370B"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50B6E19"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28B8B66"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Aday gösteren kişinin departman bilgisinin otomatik olarak atandığı alandır.</w:t>
            </w:r>
          </w:p>
        </w:tc>
      </w:tr>
      <w:tr w:rsidR="007C65F3" w:rsidRPr="003E783A" w14:paraId="7A9FDB3F"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D128F4F" w14:textId="77777777" w:rsidR="007C65F3" w:rsidRPr="003E783A" w:rsidRDefault="007C65F3" w:rsidP="004C3E74">
            <w:pPr>
              <w:pStyle w:val="Tabloerik"/>
            </w:pPr>
            <w:r>
              <w:t>Aday Gösteren Ünvanı</w:t>
            </w:r>
          </w:p>
        </w:tc>
        <w:tc>
          <w:tcPr>
            <w:tcW w:w="1985" w:type="dxa"/>
          </w:tcPr>
          <w:p w14:paraId="0C10ACAF"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76BD6706"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B264CE3"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760761B"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Aday gösteren kişinin unvan bilgisinin otomatik olarak atandığı alandır.</w:t>
            </w:r>
          </w:p>
        </w:tc>
      </w:tr>
      <w:tr w:rsidR="007C65F3" w:rsidRPr="003E783A" w14:paraId="5ACB4BA1"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1AB003D" w14:textId="77777777" w:rsidR="007C65F3" w:rsidRPr="003E783A" w:rsidRDefault="007C65F3" w:rsidP="004C3E74">
            <w:pPr>
              <w:pStyle w:val="Tabloerik"/>
            </w:pPr>
            <w:r w:rsidRPr="00C17E0B">
              <w:t>Başkası Adına Başvuru</w:t>
            </w:r>
          </w:p>
        </w:tc>
        <w:tc>
          <w:tcPr>
            <w:tcW w:w="1985" w:type="dxa"/>
          </w:tcPr>
          <w:p w14:paraId="783503D7"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24E14D96"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26A3E58"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0E6A16A"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Başkası adına başvuru yapıldığı durumlarda işaretlenecek olan seçim kutusudur.</w:t>
            </w:r>
          </w:p>
        </w:tc>
      </w:tr>
      <w:tr w:rsidR="007C65F3" w:rsidRPr="003E783A" w14:paraId="77AE5A87"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4213D86" w14:textId="77777777" w:rsidR="007C65F3" w:rsidRPr="00C17E0B" w:rsidRDefault="007C65F3" w:rsidP="004C3E74">
            <w:pPr>
              <w:pStyle w:val="Tabloerik"/>
            </w:pPr>
            <w:r>
              <w:t>Statüsü</w:t>
            </w:r>
          </w:p>
        </w:tc>
        <w:tc>
          <w:tcPr>
            <w:tcW w:w="1985" w:type="dxa"/>
          </w:tcPr>
          <w:p w14:paraId="4A4215F2" w14:textId="77777777" w:rsidR="007C65F3"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6450BDB4"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088A8599"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453404F1"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Başvuru amacının Takdir/Ödüllendirme olarak seçiminin yapıldığı liste alanıdır.</w:t>
            </w:r>
          </w:p>
        </w:tc>
      </w:tr>
      <w:tr w:rsidR="007C65F3" w:rsidRPr="003E783A" w14:paraId="6AC109D4"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6D3EA18" w14:textId="77777777" w:rsidR="007C65F3" w:rsidRPr="00C17E0B" w:rsidRDefault="007C65F3" w:rsidP="004C3E74">
            <w:pPr>
              <w:pStyle w:val="Tabloerik"/>
            </w:pPr>
            <w:r>
              <w:t>Kategorisi</w:t>
            </w:r>
          </w:p>
        </w:tc>
        <w:tc>
          <w:tcPr>
            <w:tcW w:w="1985" w:type="dxa"/>
          </w:tcPr>
          <w:p w14:paraId="3AC8A111" w14:textId="77777777" w:rsidR="007C65F3"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3DD7D6E0"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C5B3714"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25CBCB9"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Statüsü=Ödüllendirme seçildiğinde görünür olan başvuru yapılan kategorinin seçildiği liste alanıdır.</w:t>
            </w:r>
          </w:p>
        </w:tc>
      </w:tr>
      <w:tr w:rsidR="007C65F3" w:rsidRPr="003E783A" w14:paraId="5733AE6D"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AA2F757" w14:textId="77777777" w:rsidR="007C65F3" w:rsidRPr="00C17E0B" w:rsidRDefault="007C65F3" w:rsidP="004C3E74">
            <w:pPr>
              <w:pStyle w:val="Tabloerik"/>
            </w:pPr>
            <w:r>
              <w:t>Proje/Öneri/Buluş İsmi</w:t>
            </w:r>
          </w:p>
        </w:tc>
        <w:tc>
          <w:tcPr>
            <w:tcW w:w="1985" w:type="dxa"/>
          </w:tcPr>
          <w:p w14:paraId="28F7789C" w14:textId="77777777" w:rsidR="007C65F3"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38DAAE6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8613B99"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5382D6F"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 sunulan öneri veya projenin isminin girildiği yazı alanıdır.</w:t>
            </w:r>
          </w:p>
        </w:tc>
      </w:tr>
      <w:tr w:rsidR="007C65F3" w:rsidRPr="003E783A" w14:paraId="72FEE991"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4B760CA" w14:textId="77777777" w:rsidR="007C65F3" w:rsidRPr="00C17E0B" w:rsidRDefault="007C65F3" w:rsidP="004C3E74">
            <w:pPr>
              <w:pStyle w:val="Tabloerik"/>
            </w:pPr>
            <w:r>
              <w:t>Takdir Sebebi</w:t>
            </w:r>
          </w:p>
        </w:tc>
        <w:tc>
          <w:tcPr>
            <w:tcW w:w="1985" w:type="dxa"/>
          </w:tcPr>
          <w:p w14:paraId="3A091361" w14:textId="77777777" w:rsidR="007C65F3"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09393C98"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3D64A37"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EEA0641"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Statüsü=Takdir seçimi yapıldığında görünür olan başvuru sebebinin girildiği yazı alanıdır.</w:t>
            </w:r>
          </w:p>
        </w:tc>
      </w:tr>
      <w:tr w:rsidR="007C65F3" w:rsidRPr="003E783A" w14:paraId="7882552A"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853468E" w14:textId="77777777" w:rsidR="007C65F3" w:rsidRDefault="007C65F3" w:rsidP="004C3E74">
            <w:pPr>
              <w:pStyle w:val="Tabloerik"/>
            </w:pPr>
            <w:r w:rsidRPr="00C54F47">
              <w:t>I.Buluşçu Ad Soyad</w:t>
            </w:r>
          </w:p>
        </w:tc>
        <w:tc>
          <w:tcPr>
            <w:tcW w:w="1985" w:type="dxa"/>
          </w:tcPr>
          <w:p w14:paraId="6DC67832" w14:textId="77777777" w:rsidR="007C65F3"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71FE025C"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8AD685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F8911F2"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buluş sahibinin ad soyad bilgilerinin girildiği yazı alanıdır.</w:t>
            </w:r>
          </w:p>
        </w:tc>
      </w:tr>
      <w:tr w:rsidR="007C65F3" w:rsidRPr="003E783A" w14:paraId="5B3FD7BE"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B0A2DF6" w14:textId="77777777" w:rsidR="007C65F3" w:rsidRDefault="007C65F3" w:rsidP="004C3E74">
            <w:pPr>
              <w:pStyle w:val="Tabloerik"/>
            </w:pPr>
            <w:r w:rsidRPr="002A5662">
              <w:t>I.Buluş Üzerindeki Katkısı</w:t>
            </w:r>
          </w:p>
        </w:tc>
        <w:tc>
          <w:tcPr>
            <w:tcW w:w="1985" w:type="dxa"/>
          </w:tcPr>
          <w:p w14:paraId="1091FA08" w14:textId="77777777" w:rsidR="007C65F3"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4B31B93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D9AF7DA"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D23389E"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buluş sahibinin buluş üzerindeki katkısının açıklandığı yazı alanıdır.</w:t>
            </w:r>
          </w:p>
        </w:tc>
      </w:tr>
      <w:tr w:rsidR="007C65F3" w:rsidRPr="003E783A" w14:paraId="7D0755E7"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B4485C4" w14:textId="77777777" w:rsidR="007C65F3" w:rsidRDefault="007C65F3" w:rsidP="004C3E74">
            <w:pPr>
              <w:pStyle w:val="Tabloerik"/>
            </w:pPr>
            <w:r w:rsidRPr="00541DF9">
              <w:t>II.Buluşçu Ad Soyad</w:t>
            </w:r>
          </w:p>
        </w:tc>
        <w:tc>
          <w:tcPr>
            <w:tcW w:w="1985" w:type="dxa"/>
          </w:tcPr>
          <w:p w14:paraId="4ECC7FB4" w14:textId="77777777" w:rsidR="007C65F3"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164BEB8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996F999"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FF249D6"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eğer buluş üzerinde katkısı olan ikinci kişi var ise ikinci buluşçunun ad soyad bilgilerinin girildiği yazı alanıdır.</w:t>
            </w:r>
          </w:p>
        </w:tc>
      </w:tr>
      <w:tr w:rsidR="007C65F3" w:rsidRPr="003E783A" w14:paraId="0AD58E8D"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D7783D8" w14:textId="77777777" w:rsidR="007C65F3" w:rsidRDefault="007C65F3" w:rsidP="004C3E74">
            <w:pPr>
              <w:pStyle w:val="Tabloerik"/>
            </w:pPr>
            <w:r w:rsidRPr="002A5662">
              <w:t>I</w:t>
            </w:r>
            <w:r>
              <w:t>I</w:t>
            </w:r>
            <w:r w:rsidRPr="002A5662">
              <w:t>.Buluş Üzerindeki Katkısı</w:t>
            </w:r>
          </w:p>
        </w:tc>
        <w:tc>
          <w:tcPr>
            <w:tcW w:w="1985" w:type="dxa"/>
          </w:tcPr>
          <w:p w14:paraId="0D09B1F0" w14:textId="77777777" w:rsidR="007C65F3"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47FC0E11"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BB47FC3"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69630A9"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eğer buluş üzerinde katkısı olan ikinci kişi var ise ikinci kişinin buluş üzerindeki katkısının açıklandığı yazı alanıdır.</w:t>
            </w:r>
          </w:p>
        </w:tc>
      </w:tr>
      <w:tr w:rsidR="007C65F3" w:rsidRPr="003E783A" w14:paraId="0EB904D6"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DCA71D1" w14:textId="77777777" w:rsidR="007C65F3" w:rsidRDefault="007C65F3" w:rsidP="004C3E74">
            <w:pPr>
              <w:pStyle w:val="Tabloerik"/>
            </w:pPr>
            <w:r w:rsidRPr="00541DF9">
              <w:t>II</w:t>
            </w:r>
            <w:r>
              <w:t>I</w:t>
            </w:r>
            <w:r w:rsidRPr="00541DF9">
              <w:t>.Buluşçu Ad Soyad</w:t>
            </w:r>
          </w:p>
        </w:tc>
        <w:tc>
          <w:tcPr>
            <w:tcW w:w="1985" w:type="dxa"/>
          </w:tcPr>
          <w:p w14:paraId="1A7D3A6A" w14:textId="77777777" w:rsidR="007C65F3"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5136C607"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57EC5C"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1135BE3"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eğer buluş üzerinde katkısı olan üçüncü kişi var ise üçüncü buluşçunun ad soyad bilgilerinin girildiği yazı alanıdır.</w:t>
            </w:r>
          </w:p>
        </w:tc>
      </w:tr>
      <w:tr w:rsidR="007C65F3" w:rsidRPr="003E783A" w14:paraId="0E118846"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AFB3279" w14:textId="77777777" w:rsidR="007C65F3" w:rsidRDefault="007C65F3" w:rsidP="004C3E74">
            <w:pPr>
              <w:pStyle w:val="Tabloerik"/>
            </w:pPr>
            <w:r w:rsidRPr="002A5662">
              <w:t>I</w:t>
            </w:r>
            <w:r>
              <w:t>II</w:t>
            </w:r>
            <w:r w:rsidRPr="002A5662">
              <w:t>.Buluş Üzerindeki Katkısı</w:t>
            </w:r>
          </w:p>
        </w:tc>
        <w:tc>
          <w:tcPr>
            <w:tcW w:w="1985" w:type="dxa"/>
          </w:tcPr>
          <w:p w14:paraId="41CC36A8" w14:textId="77777777" w:rsidR="007C65F3"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525997AF"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1CE77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9E7D635"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eğer buluş üzerinde katkısı olan üçüncü kişi var ise üçüncü buluşçunun buluş üzerindeki katkısının açıklandığı yazı alanıdır.</w:t>
            </w:r>
          </w:p>
        </w:tc>
      </w:tr>
      <w:tr w:rsidR="007C65F3" w:rsidRPr="003E783A" w14:paraId="5A80A9E4"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1A590D0" w14:textId="77777777" w:rsidR="007C65F3" w:rsidRPr="003E783A" w:rsidRDefault="007C65F3" w:rsidP="004C3E74">
            <w:pPr>
              <w:pStyle w:val="Tabloerik"/>
            </w:pPr>
            <w:r w:rsidRPr="004F36B4">
              <w:t>Başvuru Tarihi</w:t>
            </w:r>
          </w:p>
        </w:tc>
        <w:tc>
          <w:tcPr>
            <w:tcW w:w="1985" w:type="dxa"/>
          </w:tcPr>
          <w:p w14:paraId="57B15BEB"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4A2036D7"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0E4A23B"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E30A040"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Takdir ve Ödüllendirme Süreci’ne başvuru yapılan günün tarih bilgisinin otomatik olarak atandığı tarih alanıdır.</w:t>
            </w:r>
          </w:p>
        </w:tc>
      </w:tr>
      <w:tr w:rsidR="007C65F3" w:rsidRPr="003E783A" w14:paraId="61D7DC6E"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5026660" w14:textId="77777777" w:rsidR="007C65F3" w:rsidRPr="003E783A" w:rsidRDefault="007C65F3" w:rsidP="004C3E74">
            <w:pPr>
              <w:pStyle w:val="Tabloerik"/>
            </w:pPr>
            <w:r w:rsidRPr="00670D0D">
              <w:t>Buluş Başlığı</w:t>
            </w:r>
          </w:p>
        </w:tc>
        <w:tc>
          <w:tcPr>
            <w:tcW w:w="1985" w:type="dxa"/>
          </w:tcPr>
          <w:p w14:paraId="181E1C7C"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56378FF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C9A1B0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F0B5C12"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w:t>
            </w:r>
            <w:r w:rsidRPr="003A35AE">
              <w:t xml:space="preserve"> Buluşu tanımlayan ve özetleyen şekilde buluş başlığını</w:t>
            </w:r>
            <w:r>
              <w:t>n yazıldığı yazı alanıdır.</w:t>
            </w:r>
          </w:p>
        </w:tc>
      </w:tr>
      <w:tr w:rsidR="007C65F3" w:rsidRPr="003E783A" w14:paraId="34E7DFD9"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1304326" w14:textId="77777777" w:rsidR="007C65F3" w:rsidRPr="003E783A" w:rsidRDefault="007C65F3" w:rsidP="004C3E74">
            <w:pPr>
              <w:pStyle w:val="Tabloerik"/>
            </w:pPr>
            <w:r w:rsidRPr="00AA080A">
              <w:t>Buluşunuzdaki Fark/Ayrıcalıklar</w:t>
            </w:r>
          </w:p>
        </w:tc>
        <w:tc>
          <w:tcPr>
            <w:tcW w:w="1985" w:type="dxa"/>
          </w:tcPr>
          <w:p w14:paraId="238CE4D2"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6F3301DC"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2DB5042"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2A2A6DB"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Kategorisi=Buluş Bildirim seçildiğinde görünür olan Takdir ve Ödüllendirme Süreci’nde sunulan buluşun diğer buluşlardan farkının açıklandığı yazı alanıdır.</w:t>
            </w:r>
          </w:p>
        </w:tc>
      </w:tr>
      <w:tr w:rsidR="007C65F3" w:rsidRPr="003E783A" w14:paraId="2B5994D2"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E835BD4" w14:textId="77777777" w:rsidR="007C65F3" w:rsidRPr="003E783A" w:rsidRDefault="007C65F3" w:rsidP="004C3E74">
            <w:pPr>
              <w:pStyle w:val="Tabloerik"/>
            </w:pPr>
            <w:r w:rsidRPr="00805AFC">
              <w:lastRenderedPageBreak/>
              <w:t>Buluşun İlgili Olduğu Teknik Alan</w:t>
            </w:r>
          </w:p>
        </w:tc>
        <w:tc>
          <w:tcPr>
            <w:tcW w:w="1985" w:type="dxa"/>
          </w:tcPr>
          <w:p w14:paraId="5066B63F"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0F6A6DC0"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101109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0E5CF97"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Kategorisi=Buluş Bildirim seçildiğinde görünür olan Takdir ve Ödüllendirme Süreci’nde sunulan buluşun ilgili olduğu teknik alanın yazıldığı yazı alanıdır.</w:t>
            </w:r>
          </w:p>
        </w:tc>
      </w:tr>
      <w:tr w:rsidR="007C65F3" w:rsidRPr="003E783A" w14:paraId="24978987"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6AF0DC7" w14:textId="77777777" w:rsidR="007C65F3" w:rsidRPr="003E783A" w:rsidRDefault="007C65F3" w:rsidP="004C3E74">
            <w:pPr>
              <w:pStyle w:val="Tabloerik"/>
            </w:pPr>
            <w:r w:rsidRPr="00891F63">
              <w:t>Çalışan Bağlılığı/Memnuniyeti Başvuru Sebebi</w:t>
            </w:r>
          </w:p>
        </w:tc>
        <w:tc>
          <w:tcPr>
            <w:tcW w:w="1985" w:type="dxa"/>
          </w:tcPr>
          <w:p w14:paraId="24B0401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18972AF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A5883A2"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0BED8FF"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Kategorisi=Çalışan Bağlılığı/Memnuniyeti seçildiğinde görünür olan bu kategoriye başvuru sebebinin girileceği yazı alanıdır.</w:t>
            </w:r>
          </w:p>
        </w:tc>
      </w:tr>
      <w:tr w:rsidR="007C65F3" w:rsidRPr="003E783A" w14:paraId="3806FE53"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483C02E" w14:textId="77777777" w:rsidR="007C65F3" w:rsidRPr="003E783A" w:rsidRDefault="007C65F3" w:rsidP="004C3E74">
            <w:pPr>
              <w:pStyle w:val="Tabloerik"/>
            </w:pPr>
            <w:r w:rsidRPr="006E59C7">
              <w:rPr>
                <w:noProof/>
              </w:rPr>
              <w:t>Çalışan Bağlılığına Katkısı</w:t>
            </w:r>
          </w:p>
        </w:tc>
        <w:tc>
          <w:tcPr>
            <w:tcW w:w="1985" w:type="dxa"/>
          </w:tcPr>
          <w:p w14:paraId="2D70912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527C98D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0FF9778"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8628EA4"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Kategorisi=Çalışan Bağlılığı/Memnuniyeti seçildiğinde görünür olan sunulan öneri veya çalışmanın bu kategoriye katkısının girileceği yazı alanıdır.</w:t>
            </w:r>
          </w:p>
        </w:tc>
      </w:tr>
      <w:tr w:rsidR="007C65F3" w:rsidRPr="003E783A" w14:paraId="33A99365"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F577A55" w14:textId="77777777" w:rsidR="007C65F3" w:rsidRPr="003E783A" w:rsidRDefault="007C65F3" w:rsidP="004C3E74">
            <w:pPr>
              <w:pStyle w:val="Tabloerik"/>
            </w:pPr>
            <w:r w:rsidRPr="00351DD1">
              <w:t>İş Kalitesi/Verimliliğini Arttırma Başvuru Sebebi</w:t>
            </w:r>
          </w:p>
        </w:tc>
        <w:tc>
          <w:tcPr>
            <w:tcW w:w="1985" w:type="dxa"/>
          </w:tcPr>
          <w:p w14:paraId="59FD1A52"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5DE796F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897D0D6"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3335752"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351DD1">
              <w:t xml:space="preserve">İş Kalitesi/Verimliliğini </w:t>
            </w:r>
            <w:proofErr w:type="gramStart"/>
            <w:r w:rsidRPr="00351DD1">
              <w:t>Arttırma</w:t>
            </w:r>
            <w:r>
              <w:t xml:space="preserve">  seçildiğinde</w:t>
            </w:r>
            <w:proofErr w:type="gramEnd"/>
            <w:r>
              <w:t xml:space="preserve"> görünür olan bu kategoriye başvuru sebebinin girileceği yazı alanıdır.</w:t>
            </w:r>
          </w:p>
        </w:tc>
      </w:tr>
      <w:tr w:rsidR="007C65F3" w:rsidRPr="003E783A" w14:paraId="0E295CDA"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B8862C9" w14:textId="77777777" w:rsidR="007C65F3" w:rsidRPr="003E783A" w:rsidRDefault="007C65F3" w:rsidP="004C3E74">
            <w:pPr>
              <w:pStyle w:val="Tabloerik"/>
            </w:pPr>
            <w:r w:rsidRPr="00D34800">
              <w:t>Şirket Katma Değer Etkisi</w:t>
            </w:r>
          </w:p>
        </w:tc>
        <w:tc>
          <w:tcPr>
            <w:tcW w:w="1985" w:type="dxa"/>
          </w:tcPr>
          <w:p w14:paraId="0A426B60"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311DF7C0"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5B64B3A"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D70DF0B"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Kategorisi=İş Kalitesi/Verimliliğini Arttırma seçildiğinde görünür olan sunulan öneri veya çalışmanın şirketin katma değerini arttırmaya etkilerinin açıklanacağı yazı alanıdır.</w:t>
            </w:r>
          </w:p>
        </w:tc>
      </w:tr>
      <w:tr w:rsidR="007C65F3" w:rsidRPr="003E783A" w14:paraId="096C0802"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3DBBEFB" w14:textId="77777777" w:rsidR="007C65F3" w:rsidRPr="003E783A" w:rsidRDefault="007C65F3" w:rsidP="004C3E74">
            <w:pPr>
              <w:pStyle w:val="Tabloerik"/>
            </w:pPr>
            <w:r w:rsidRPr="0039125F">
              <w:t>İş Kalitesi/Verimlilik Etkisi</w:t>
            </w:r>
          </w:p>
        </w:tc>
        <w:tc>
          <w:tcPr>
            <w:tcW w:w="1985" w:type="dxa"/>
          </w:tcPr>
          <w:p w14:paraId="003A8E56"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617322F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11B15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6CCC9F1"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351DD1">
              <w:t xml:space="preserve">İş Kalitesi/Verimliliğini </w:t>
            </w:r>
            <w:proofErr w:type="gramStart"/>
            <w:r w:rsidRPr="00351DD1">
              <w:t>Arttırma</w:t>
            </w:r>
            <w:r>
              <w:t xml:space="preserve">  seçildiğinde</w:t>
            </w:r>
            <w:proofErr w:type="gramEnd"/>
            <w:r>
              <w:t xml:space="preserve"> görünür olan sunulan çalışmanın verimliliğe mi kaliteye mi etkisi olduğunun açıklanacağı yazı alanıdır.</w:t>
            </w:r>
          </w:p>
        </w:tc>
      </w:tr>
      <w:tr w:rsidR="007C65F3" w:rsidRPr="003E783A" w14:paraId="183AAFD8"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07BE5F5" w14:textId="77777777" w:rsidR="007C65F3" w:rsidRPr="003E783A" w:rsidRDefault="007C65F3" w:rsidP="004C3E74">
            <w:pPr>
              <w:pStyle w:val="Tabloerik"/>
            </w:pPr>
            <w:r w:rsidRPr="004741B2">
              <w:t>Marka Bilinirliği/Pazar Payını Arttırma Başvuru Sebebi</w:t>
            </w:r>
          </w:p>
        </w:tc>
        <w:tc>
          <w:tcPr>
            <w:tcW w:w="1985" w:type="dxa"/>
          </w:tcPr>
          <w:p w14:paraId="7C31A870"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1817D8FC"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5EBFE9B"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9936FF4"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w:t>
            </w:r>
            <w:r w:rsidRPr="007F2655">
              <w:t xml:space="preserve">Marka Bilinirliği ve Pazar Payını </w:t>
            </w:r>
            <w:proofErr w:type="gramStart"/>
            <w:r w:rsidRPr="007F2655">
              <w:t>Arttırma</w:t>
            </w:r>
            <w:r>
              <w:t xml:space="preserve">  seçildiğinde</w:t>
            </w:r>
            <w:proofErr w:type="gramEnd"/>
            <w:r>
              <w:t xml:space="preserve"> görünür olan bu kategoriye başvuru sebebinin girileceği yazı alanıdır.</w:t>
            </w:r>
          </w:p>
        </w:tc>
      </w:tr>
      <w:tr w:rsidR="007C65F3" w:rsidRPr="003E783A" w14:paraId="37A9DD26"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E78C0E5" w14:textId="77777777" w:rsidR="007C65F3" w:rsidRPr="003E783A" w:rsidRDefault="007C65F3" w:rsidP="004C3E74">
            <w:pPr>
              <w:pStyle w:val="Tabloerik"/>
            </w:pPr>
            <w:r w:rsidRPr="00F86EC8">
              <w:t>Marka Bilinirliği/Pazar Payını Arttırmaya Etkisi</w:t>
            </w:r>
          </w:p>
        </w:tc>
        <w:tc>
          <w:tcPr>
            <w:tcW w:w="1985" w:type="dxa"/>
          </w:tcPr>
          <w:p w14:paraId="198CD95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4B7B0219"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90C5FF5"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ACA22E6"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w:t>
            </w:r>
            <w:r w:rsidRPr="007F2655">
              <w:t xml:space="preserve"> Marka Bilinirliği ve Pazar Payını Arttırma</w:t>
            </w:r>
            <w:r>
              <w:t xml:space="preserve"> seçildiğinde görünür olan sunulan öneri veya çalışmanın bu kategoriye katkısının girileceği yazı alanıdır.</w:t>
            </w:r>
          </w:p>
        </w:tc>
      </w:tr>
      <w:tr w:rsidR="007C65F3" w:rsidRPr="003E783A" w14:paraId="04587E94"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A95BD92" w14:textId="77777777" w:rsidR="007C65F3" w:rsidRPr="003E783A" w:rsidRDefault="007C65F3" w:rsidP="004C3E74">
            <w:pPr>
              <w:pStyle w:val="Tabloerik"/>
            </w:pPr>
            <w:r>
              <w:t>Müşteri Adı</w:t>
            </w:r>
          </w:p>
        </w:tc>
        <w:tc>
          <w:tcPr>
            <w:tcW w:w="1985" w:type="dxa"/>
          </w:tcPr>
          <w:p w14:paraId="2D963772"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76D9ED19"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169CC5F"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2D22EC0"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Kategorisi=Mevcut Müşteri/Satış seçildiğinde görünür olan satış yapılan müşteri adının seçildiği liste alanıdır.</w:t>
            </w:r>
          </w:p>
        </w:tc>
      </w:tr>
      <w:tr w:rsidR="007C65F3" w:rsidRPr="003E783A" w14:paraId="37942E4B"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1FCACEF" w14:textId="77777777" w:rsidR="007C65F3" w:rsidRPr="003E783A" w:rsidRDefault="007C65F3" w:rsidP="004C3E74">
            <w:pPr>
              <w:pStyle w:val="Tabloerik"/>
            </w:pPr>
            <w:r>
              <w:t>Proje İsmi</w:t>
            </w:r>
          </w:p>
        </w:tc>
        <w:tc>
          <w:tcPr>
            <w:tcW w:w="1985" w:type="dxa"/>
          </w:tcPr>
          <w:p w14:paraId="65833D5D"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76D6123E"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D86BF3A" w14:textId="77777777" w:rsidR="007C65F3" w:rsidRPr="003E783A" w:rsidRDefault="007C65F3"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562BA5D" w14:textId="77777777" w:rsidR="007C65F3" w:rsidRPr="003E783A" w:rsidRDefault="007C65F3" w:rsidP="004C3E74">
            <w:pPr>
              <w:pStyle w:val="Tabloerik"/>
              <w:jc w:val="both"/>
              <w:cnfStyle w:val="000000100000" w:firstRow="0" w:lastRow="0" w:firstColumn="0" w:lastColumn="0" w:oddVBand="0" w:evenVBand="0" w:oddHBand="1" w:evenHBand="0" w:firstRowFirstColumn="0" w:firstRowLastColumn="0" w:lastRowFirstColumn="0" w:lastRowLastColumn="0"/>
            </w:pPr>
            <w:r>
              <w:t>Kategorisi=Mevcut Müşteri/Satış seçildiğinde görünür olan satış yapılan müşteriyle devam eden proje adının girildiği yazı alanıdır.</w:t>
            </w:r>
          </w:p>
        </w:tc>
      </w:tr>
      <w:tr w:rsidR="007C65F3" w:rsidRPr="003E783A" w14:paraId="5DD7DD6C"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4AC0C90A" w14:textId="77777777" w:rsidR="007C65F3" w:rsidRPr="003E783A" w:rsidRDefault="007C65F3" w:rsidP="004C3E74">
            <w:pPr>
              <w:pStyle w:val="Tabloerik"/>
            </w:pPr>
            <w:r>
              <w:t>Mevcut Müşteri Satış Açıklaması</w:t>
            </w:r>
          </w:p>
        </w:tc>
        <w:tc>
          <w:tcPr>
            <w:tcW w:w="1985" w:type="dxa"/>
          </w:tcPr>
          <w:p w14:paraId="60ED5DA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0D2E7B0E"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B338215" w14:textId="77777777" w:rsidR="007C65F3" w:rsidRPr="003E783A" w:rsidRDefault="007C65F3"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21229BC" w14:textId="77777777" w:rsidR="007C65F3" w:rsidRPr="003E783A" w:rsidRDefault="007C65F3" w:rsidP="004C3E74">
            <w:pPr>
              <w:pStyle w:val="Tabloerik"/>
              <w:jc w:val="both"/>
              <w:cnfStyle w:val="000000000000" w:firstRow="0" w:lastRow="0" w:firstColumn="0" w:lastColumn="0" w:oddVBand="0" w:evenVBand="0" w:oddHBand="0" w:evenHBand="0" w:firstRowFirstColumn="0" w:firstRowLastColumn="0" w:lastRowFirstColumn="0" w:lastRowLastColumn="0"/>
            </w:pPr>
            <w:r>
              <w:t>Kategorisi=Mevcut Müşteri/Satış seçildiğinde görünür olan bu kategoride aday gösterilen çalışanın satışa katkısının açıklandığı yazı alanıdır.</w:t>
            </w:r>
          </w:p>
        </w:tc>
      </w:tr>
      <w:tr w:rsidR="00AD3F2D" w:rsidRPr="003E783A" w14:paraId="564F1266"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D56670E" w14:textId="77777777" w:rsidR="00AD3F2D" w:rsidRPr="003E783A" w:rsidRDefault="00AD3F2D" w:rsidP="00AD3F2D">
            <w:pPr>
              <w:pStyle w:val="Tabloerik"/>
            </w:pPr>
            <w:r>
              <w:t>Müşteri Memnuniyeti Başvuru Açıklama</w:t>
            </w:r>
          </w:p>
        </w:tc>
        <w:tc>
          <w:tcPr>
            <w:tcW w:w="1985" w:type="dxa"/>
          </w:tcPr>
          <w:p w14:paraId="36BC505D"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7163D62D" w14:textId="6D079474"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E1C66C0" w14:textId="56D70992"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429E8487"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 xml:space="preserve">Kategorisi=Müşteri </w:t>
            </w:r>
            <w:proofErr w:type="gramStart"/>
            <w:r>
              <w:t>Memnuniyeti  seçildiğinde</w:t>
            </w:r>
            <w:proofErr w:type="gramEnd"/>
            <w:r>
              <w:t xml:space="preserve"> görünür olan bu kategoriye başvuru sebebinin girileceği yazı alanıdır.</w:t>
            </w:r>
          </w:p>
        </w:tc>
      </w:tr>
      <w:tr w:rsidR="00AD3F2D" w:rsidRPr="003E783A" w14:paraId="1577D9EF"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281A75A" w14:textId="77777777" w:rsidR="00AD3F2D" w:rsidRPr="003E783A" w:rsidRDefault="00AD3F2D" w:rsidP="00AD3F2D">
            <w:pPr>
              <w:pStyle w:val="Tabloerik"/>
            </w:pPr>
            <w:r w:rsidRPr="002840FB">
              <w:t>Müşteri Memnuniyetine Etkisi</w:t>
            </w:r>
          </w:p>
        </w:tc>
        <w:tc>
          <w:tcPr>
            <w:tcW w:w="1985" w:type="dxa"/>
          </w:tcPr>
          <w:p w14:paraId="32FDE86F"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51CAC1C4" w14:textId="12970161"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A785511" w14:textId="461CA9D3"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564575A"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Kategorisi=Müşteri Memnuniyeti seçildiğinde görünür olan sunulan öneri veya çalışmanın bu kategoriye katkısının girileceği yazı alanıdır.</w:t>
            </w:r>
          </w:p>
        </w:tc>
      </w:tr>
      <w:tr w:rsidR="00AD3F2D" w:rsidRPr="003E783A" w14:paraId="5CB3E7DC"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1F06F2E" w14:textId="77777777" w:rsidR="00AD3F2D" w:rsidRPr="003E783A" w:rsidRDefault="00AD3F2D" w:rsidP="00AD3F2D">
            <w:pPr>
              <w:pStyle w:val="Tabloerik"/>
            </w:pPr>
            <w:r w:rsidRPr="00EA4F34">
              <w:t>Müşteri Adı</w:t>
            </w:r>
          </w:p>
        </w:tc>
        <w:tc>
          <w:tcPr>
            <w:tcW w:w="1985" w:type="dxa"/>
          </w:tcPr>
          <w:p w14:paraId="6FE60AE1"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S_YENI_MUSTERI_ADI</w:t>
            </w:r>
          </w:p>
        </w:tc>
        <w:tc>
          <w:tcPr>
            <w:tcW w:w="1159" w:type="dxa"/>
          </w:tcPr>
          <w:p w14:paraId="673C4B67" w14:textId="3B35F3A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F259D64" w14:textId="1FD11C32"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113B92E"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satış yapılan müşteri adının girildiği yazı alanıdır.</w:t>
            </w:r>
          </w:p>
        </w:tc>
      </w:tr>
      <w:tr w:rsidR="00AD3F2D" w:rsidRPr="003E783A" w14:paraId="5630991F"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7CD2CE11" w14:textId="77777777" w:rsidR="00AD3F2D" w:rsidRPr="003E783A" w:rsidRDefault="00AD3F2D" w:rsidP="00AD3F2D">
            <w:pPr>
              <w:pStyle w:val="Tabloerik"/>
            </w:pPr>
            <w:r>
              <w:t>Proje İsmi</w:t>
            </w:r>
          </w:p>
        </w:tc>
        <w:tc>
          <w:tcPr>
            <w:tcW w:w="1985" w:type="dxa"/>
          </w:tcPr>
          <w:p w14:paraId="3E3858A3"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S_YENI_MUSTERI_PROJE_ISMI</w:t>
            </w:r>
          </w:p>
        </w:tc>
        <w:tc>
          <w:tcPr>
            <w:tcW w:w="1159" w:type="dxa"/>
          </w:tcPr>
          <w:p w14:paraId="12AD45CD" w14:textId="34336B6D"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C5B821F" w14:textId="33AD1675"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D9B9F06"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 xml:space="preserve">Kategorisi=Yeni Müşteri/Satış seçildiğinde görünür olan satış yapılan </w:t>
            </w:r>
            <w:r>
              <w:lastRenderedPageBreak/>
              <w:t>müşteriyle başlanan proje adının girildiği yazı alanıdır.</w:t>
            </w:r>
          </w:p>
        </w:tc>
      </w:tr>
      <w:tr w:rsidR="00AD3F2D" w:rsidRPr="003E783A" w14:paraId="7452D71C"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16F227D" w14:textId="77777777" w:rsidR="00AD3F2D" w:rsidRPr="003E783A" w:rsidRDefault="00AD3F2D" w:rsidP="00AD3F2D">
            <w:pPr>
              <w:pStyle w:val="Tabloerik"/>
            </w:pPr>
            <w:r>
              <w:lastRenderedPageBreak/>
              <w:t xml:space="preserve">Müşteri </w:t>
            </w:r>
            <w:proofErr w:type="gramStart"/>
            <w:r>
              <w:t>İle</w:t>
            </w:r>
            <w:proofErr w:type="gramEnd"/>
            <w:r>
              <w:t xml:space="preserve"> İletişim Tarihi</w:t>
            </w:r>
          </w:p>
        </w:tc>
        <w:tc>
          <w:tcPr>
            <w:tcW w:w="1985" w:type="dxa"/>
          </w:tcPr>
          <w:p w14:paraId="3F8AE249"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S_YENI_MUSTERI_ILE_ILETISIM_TARIHI</w:t>
            </w:r>
          </w:p>
        </w:tc>
        <w:tc>
          <w:tcPr>
            <w:tcW w:w="1159" w:type="dxa"/>
          </w:tcPr>
          <w:p w14:paraId="4E17F24B" w14:textId="41D4B49C"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7B7170B" w14:textId="18219F7D"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5FBB4C6"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müşteri ile iletişime geçilen tarihin seçildiği tarih alanıdır.</w:t>
            </w:r>
          </w:p>
        </w:tc>
      </w:tr>
      <w:tr w:rsidR="00AD3F2D" w:rsidRPr="003E783A" w14:paraId="24A6DD66"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9133C71" w14:textId="77777777" w:rsidR="00AD3F2D" w:rsidRPr="003E783A" w:rsidRDefault="00AD3F2D" w:rsidP="00AD3F2D">
            <w:pPr>
              <w:pStyle w:val="Tabloerik"/>
            </w:pPr>
            <w:r>
              <w:t>Müşteri Referansı</w:t>
            </w:r>
          </w:p>
        </w:tc>
        <w:tc>
          <w:tcPr>
            <w:tcW w:w="1985" w:type="dxa"/>
          </w:tcPr>
          <w:p w14:paraId="62028AD9"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S_YENI_MUSTERI_REFERANSI</w:t>
            </w:r>
          </w:p>
        </w:tc>
        <w:tc>
          <w:tcPr>
            <w:tcW w:w="1159" w:type="dxa"/>
          </w:tcPr>
          <w:p w14:paraId="169591D5" w14:textId="5CF03794"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3085A8B" w14:textId="06911950"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28648E1"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Müşteri/Satış seçildiğinde görünür olan yeni müşterinin ürünü alması için mevcut müşterilerden referans olan var ise referans olan müşteri adının girildiği yazı alanıdır.</w:t>
            </w:r>
          </w:p>
        </w:tc>
      </w:tr>
      <w:tr w:rsidR="00AD3F2D" w:rsidRPr="003E783A" w14:paraId="226ED7B3"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0884DA0" w14:textId="77777777" w:rsidR="00AD3F2D" w:rsidRPr="003E783A" w:rsidRDefault="00AD3F2D" w:rsidP="00AD3F2D">
            <w:pPr>
              <w:pStyle w:val="Tabloerik"/>
            </w:pPr>
            <w:r w:rsidRPr="006053C7">
              <w:t>Yeni Müşteri Satış Açıklama</w:t>
            </w:r>
          </w:p>
        </w:tc>
        <w:tc>
          <w:tcPr>
            <w:tcW w:w="1985" w:type="dxa"/>
          </w:tcPr>
          <w:p w14:paraId="7816B61C"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YENI_MUSTERI_SATIS_ACIKLAMA</w:t>
            </w:r>
          </w:p>
        </w:tc>
        <w:tc>
          <w:tcPr>
            <w:tcW w:w="1159" w:type="dxa"/>
          </w:tcPr>
          <w:p w14:paraId="1A5538D9" w14:textId="246279EC"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72AD3B" w14:textId="70EC2B5F"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46C8674"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Müşteri/Satış seçildiğinde görünür olan bu kategoride aday gösterilen çalışanın satışa katkısının açıklandığı yazı alanıdır.</w:t>
            </w:r>
          </w:p>
        </w:tc>
      </w:tr>
      <w:tr w:rsidR="00AD3F2D" w:rsidRPr="003E783A" w14:paraId="6A63AC11"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155B36A" w14:textId="77777777" w:rsidR="00AD3F2D" w:rsidRPr="006053C7" w:rsidRDefault="00AD3F2D" w:rsidP="00AD3F2D">
            <w:pPr>
              <w:pStyle w:val="Tabloerik"/>
            </w:pPr>
            <w:r w:rsidRPr="00EA4F34">
              <w:t>Müşteri Adı</w:t>
            </w:r>
          </w:p>
        </w:tc>
        <w:tc>
          <w:tcPr>
            <w:tcW w:w="1985" w:type="dxa"/>
          </w:tcPr>
          <w:p w14:paraId="1FD0A4A1" w14:textId="77777777" w:rsidR="00AD3F2D"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22487408" w14:textId="2F48D725"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0980B95" w14:textId="18727532"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4012134"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Müşteri/Randevu seçildiğinde görünür olan görüşme yapılan müşteri adının girildiği yazı alanıdır.</w:t>
            </w:r>
          </w:p>
        </w:tc>
      </w:tr>
      <w:tr w:rsidR="00AD3F2D" w:rsidRPr="003E783A" w14:paraId="2EB29BBB"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0CCD02D6" w14:textId="77777777" w:rsidR="00AD3F2D" w:rsidRPr="006053C7" w:rsidRDefault="00AD3F2D" w:rsidP="00AD3F2D">
            <w:pPr>
              <w:pStyle w:val="Tabloerik"/>
            </w:pPr>
            <w:r>
              <w:t>Proje İsmi</w:t>
            </w:r>
          </w:p>
        </w:tc>
        <w:tc>
          <w:tcPr>
            <w:tcW w:w="1985" w:type="dxa"/>
          </w:tcPr>
          <w:p w14:paraId="2FF28C7B" w14:textId="77777777" w:rsidR="00AD3F2D"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07042221" w14:textId="0ABEC589"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9DFE7D" w14:textId="53ACD682"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C38EB95"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randevu alınan müşteri ile yapılan proje varsa proje adının girildiği yazı alanıdır.</w:t>
            </w:r>
          </w:p>
        </w:tc>
      </w:tr>
      <w:tr w:rsidR="00AD3F2D" w:rsidRPr="003E783A" w14:paraId="619C2AE4"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50D1E4B" w14:textId="77777777" w:rsidR="00AD3F2D" w:rsidRPr="006053C7" w:rsidRDefault="00AD3F2D" w:rsidP="00AD3F2D">
            <w:pPr>
              <w:pStyle w:val="Tabloerik"/>
            </w:pPr>
            <w:r w:rsidRPr="0031114A">
              <w:t xml:space="preserve">Müşteri </w:t>
            </w:r>
            <w:proofErr w:type="gramStart"/>
            <w:r w:rsidRPr="0031114A">
              <w:t>İle</w:t>
            </w:r>
            <w:proofErr w:type="gramEnd"/>
            <w:r w:rsidRPr="0031114A">
              <w:t xml:space="preserve"> İletişim Tarihi</w:t>
            </w:r>
          </w:p>
        </w:tc>
        <w:tc>
          <w:tcPr>
            <w:tcW w:w="1985" w:type="dxa"/>
          </w:tcPr>
          <w:p w14:paraId="334FD00E" w14:textId="77777777" w:rsidR="00AD3F2D"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17ED7464" w14:textId="28AE2CD8"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B96E8DD" w14:textId="3CFB185C"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770132B"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Müşteri/Randevu seçildiğinde görünür olan randevu için iletişime geçilen tarihin seçildiği tarih alanıdır.</w:t>
            </w:r>
          </w:p>
        </w:tc>
      </w:tr>
      <w:tr w:rsidR="00AD3F2D" w:rsidRPr="003E783A" w14:paraId="4D32062B"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F26579A" w14:textId="77777777" w:rsidR="00AD3F2D" w:rsidRPr="006053C7" w:rsidRDefault="00AD3F2D" w:rsidP="00AD3F2D">
            <w:pPr>
              <w:pStyle w:val="Tabloerik"/>
            </w:pPr>
            <w:r>
              <w:t>Randevu Tarihi</w:t>
            </w:r>
          </w:p>
        </w:tc>
        <w:tc>
          <w:tcPr>
            <w:tcW w:w="1985" w:type="dxa"/>
          </w:tcPr>
          <w:p w14:paraId="3CFB8291" w14:textId="77777777" w:rsidR="00AD3F2D"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17CCC36E" w14:textId="454F7EA5"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57202C4" w14:textId="15BA5A3C"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1E0EEB3"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görüşme için randevu alınan tarihin seçildiği tarih alanıdır.</w:t>
            </w:r>
          </w:p>
        </w:tc>
      </w:tr>
      <w:tr w:rsidR="00AD3F2D" w:rsidRPr="003E783A" w14:paraId="535754C5"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132381DB" w14:textId="77777777" w:rsidR="00AD3F2D" w:rsidRPr="006053C7" w:rsidRDefault="00AD3F2D" w:rsidP="00AD3F2D">
            <w:pPr>
              <w:pStyle w:val="Tabloerik"/>
            </w:pPr>
            <w:r w:rsidRPr="00EB33D6">
              <w:t>Müşteri Referansı</w:t>
            </w:r>
          </w:p>
        </w:tc>
        <w:tc>
          <w:tcPr>
            <w:tcW w:w="1985" w:type="dxa"/>
          </w:tcPr>
          <w:p w14:paraId="5439670E" w14:textId="77777777" w:rsidR="00AD3F2D"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39335C47" w14:textId="29245E8E"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267E19E" w14:textId="734C2E3F"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6472B5C"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t>Kategorisi=Yeni Müşteri/Randevu seçildiğinde görünür olan mevcut müşterilerden yeni müşteri ile temasa geçilmesinde etkili olan müşteri var ise belirtildiği yazı alanıdır.</w:t>
            </w:r>
          </w:p>
        </w:tc>
      </w:tr>
      <w:tr w:rsidR="00AD3F2D" w:rsidRPr="003E783A" w14:paraId="19A59338"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585BED12" w14:textId="77777777" w:rsidR="00AD3F2D" w:rsidRPr="00EB33D6" w:rsidRDefault="00AD3F2D" w:rsidP="00AD3F2D">
            <w:pPr>
              <w:pStyle w:val="Tabloerik"/>
            </w:pPr>
            <w:r>
              <w:t>Yeni Müşteri Randevu Açıklama</w:t>
            </w:r>
          </w:p>
        </w:tc>
        <w:tc>
          <w:tcPr>
            <w:tcW w:w="1985" w:type="dxa"/>
          </w:tcPr>
          <w:p w14:paraId="59A2ADC5" w14:textId="77777777" w:rsidR="00AD3F2D"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50F13D6D" w14:textId="2E27CDF0"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1CE56CA" w14:textId="4814460E"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3E45534"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t>Kategorisi=Yeni Müşteri/Randevu seçildiğinde görünür olan bu kategoride aday gösterilen çalışanın müşteri ile görüşme için randevu sağlamaya katkısının açıklandığı yazı alanıdır.</w:t>
            </w:r>
          </w:p>
        </w:tc>
      </w:tr>
      <w:tr w:rsidR="00AD3F2D" w:rsidRPr="003E783A" w14:paraId="238FEFE4" w14:textId="77777777" w:rsidTr="004C3E74">
        <w:trPr>
          <w:trHeight w:val="241"/>
        </w:trPr>
        <w:tc>
          <w:tcPr>
            <w:cnfStyle w:val="001000000000" w:firstRow="0" w:lastRow="0" w:firstColumn="1" w:lastColumn="0" w:oddVBand="0" w:evenVBand="0" w:oddHBand="0" w:evenHBand="0" w:firstRowFirstColumn="0" w:firstRowLastColumn="0" w:lastRowFirstColumn="0" w:lastRowLastColumn="0"/>
            <w:tcW w:w="9360" w:type="dxa"/>
            <w:gridSpan w:val="5"/>
          </w:tcPr>
          <w:p w14:paraId="000D9168" w14:textId="77777777" w:rsidR="00AD3F2D" w:rsidRPr="003E783A" w:rsidRDefault="00AD3F2D" w:rsidP="00AD3F2D">
            <w:pPr>
              <w:pStyle w:val="Tabloerik"/>
              <w:jc w:val="center"/>
            </w:pPr>
            <w:r w:rsidRPr="003E783A">
              <w:rPr>
                <w:color w:val="FF0000"/>
              </w:rPr>
              <w:t>İşlem Tarihçesi</w:t>
            </w:r>
          </w:p>
        </w:tc>
      </w:tr>
      <w:tr w:rsidR="00AD3F2D" w:rsidRPr="003E783A" w14:paraId="6C004E7A"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3F2BEA4" w14:textId="77777777" w:rsidR="00AD3F2D" w:rsidRPr="003E783A" w:rsidRDefault="00AD3F2D" w:rsidP="00AD3F2D">
            <w:pPr>
              <w:pStyle w:val="Tabloerik"/>
            </w:pPr>
            <w:r>
              <w:t>İşlem Sahibi</w:t>
            </w:r>
          </w:p>
        </w:tc>
        <w:tc>
          <w:tcPr>
            <w:tcW w:w="1985" w:type="dxa"/>
          </w:tcPr>
          <w:p w14:paraId="7288859F"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7A7B221D"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60D8AE64"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73A715E8"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AD3F2D" w:rsidRPr="003E783A" w14:paraId="007C194F"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62CF9F6C" w14:textId="77777777" w:rsidR="00AD3F2D" w:rsidRPr="003E783A" w:rsidRDefault="00AD3F2D" w:rsidP="00AD3F2D">
            <w:pPr>
              <w:pStyle w:val="Tabloerik"/>
            </w:pPr>
            <w:r>
              <w:t>İşlem Tarihi</w:t>
            </w:r>
          </w:p>
        </w:tc>
        <w:tc>
          <w:tcPr>
            <w:tcW w:w="1985" w:type="dxa"/>
          </w:tcPr>
          <w:p w14:paraId="5223CAE0"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422AC8A5"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7E60308A"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B330CBA"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AD3F2D" w:rsidRPr="003E783A" w14:paraId="583959B6" w14:textId="77777777" w:rsidTr="004C3E74">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701" w:type="dxa"/>
          </w:tcPr>
          <w:p w14:paraId="33E3A818" w14:textId="77777777" w:rsidR="00AD3F2D" w:rsidRPr="003E783A" w:rsidRDefault="00AD3F2D" w:rsidP="00AD3F2D">
            <w:pPr>
              <w:pStyle w:val="Tabloerik"/>
            </w:pPr>
            <w:r>
              <w:t>İşlem Yapılan Adım</w:t>
            </w:r>
          </w:p>
        </w:tc>
        <w:tc>
          <w:tcPr>
            <w:tcW w:w="1985" w:type="dxa"/>
          </w:tcPr>
          <w:p w14:paraId="3FB463A2"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065F04B3"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064403B9" w14:textId="77777777" w:rsidR="00AD3F2D" w:rsidRPr="003E783A" w:rsidRDefault="00AD3F2D" w:rsidP="00AD3F2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7A4F88A0" w14:textId="77777777" w:rsidR="00AD3F2D" w:rsidRPr="003E783A" w:rsidRDefault="00AD3F2D" w:rsidP="00AD3F2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AD3F2D" w:rsidRPr="003E783A" w14:paraId="12E9FA94" w14:textId="77777777" w:rsidTr="004C3E74">
        <w:trPr>
          <w:trHeight w:val="472"/>
        </w:trPr>
        <w:tc>
          <w:tcPr>
            <w:cnfStyle w:val="001000000000" w:firstRow="0" w:lastRow="0" w:firstColumn="1" w:lastColumn="0" w:oddVBand="0" w:evenVBand="0" w:oddHBand="0" w:evenHBand="0" w:firstRowFirstColumn="0" w:firstRowLastColumn="0" w:lastRowFirstColumn="0" w:lastRowLastColumn="0"/>
            <w:tcW w:w="1701" w:type="dxa"/>
          </w:tcPr>
          <w:p w14:paraId="2B337110" w14:textId="77777777" w:rsidR="00AD3F2D" w:rsidRPr="003E783A" w:rsidRDefault="00AD3F2D" w:rsidP="00AD3F2D">
            <w:pPr>
              <w:pStyle w:val="Tabloerik"/>
            </w:pPr>
            <w:r>
              <w:t>İşlem Sahibi Açıklama</w:t>
            </w:r>
          </w:p>
        </w:tc>
        <w:tc>
          <w:tcPr>
            <w:tcW w:w="1985" w:type="dxa"/>
          </w:tcPr>
          <w:p w14:paraId="6F853366"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6411BFEC"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17FCA1EB" w14:textId="77777777" w:rsidR="00AD3F2D" w:rsidRPr="003E783A" w:rsidRDefault="00AD3F2D" w:rsidP="00AD3F2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1DC7E66" w14:textId="77777777" w:rsidR="00AD3F2D" w:rsidRPr="003E783A" w:rsidRDefault="00AD3F2D" w:rsidP="00AD3F2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6DB47BFA" w14:textId="77777777" w:rsidR="0040167E" w:rsidRDefault="0040167E" w:rsidP="0040167E">
      <w:pPr>
        <w:rPr>
          <w:lang w:val="tr-TR"/>
        </w:rPr>
      </w:pPr>
    </w:p>
    <w:p w14:paraId="0CE6CB01" w14:textId="7F2954B9" w:rsidR="00AD3F2D" w:rsidRDefault="00AD3F2D" w:rsidP="00AD3F2D">
      <w:pPr>
        <w:pStyle w:val="Taslak3"/>
        <w:numPr>
          <w:ilvl w:val="2"/>
          <w:numId w:val="9"/>
        </w:numPr>
        <w:rPr>
          <w:lang w:val="tr-TR"/>
        </w:rPr>
      </w:pPr>
      <w:r>
        <w:rPr>
          <w:lang w:val="tr-TR"/>
        </w:rPr>
        <w:t>TÖS Revize Form Aksiyonları</w:t>
      </w:r>
    </w:p>
    <w:tbl>
      <w:tblPr>
        <w:tblStyle w:val="KlavuzuTablo4-Vurgu5"/>
        <w:tblW w:w="0" w:type="auto"/>
        <w:tblLook w:val="04A0" w:firstRow="1" w:lastRow="0" w:firstColumn="1" w:lastColumn="0" w:noHBand="0" w:noVBand="1"/>
      </w:tblPr>
      <w:tblGrid>
        <w:gridCol w:w="2405"/>
        <w:gridCol w:w="992"/>
        <w:gridCol w:w="5619"/>
      </w:tblGrid>
      <w:tr w:rsidR="00F21D2E" w14:paraId="19C54A15" w14:textId="77777777" w:rsidTr="004C3E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88354FD" w14:textId="77777777" w:rsidR="00F21D2E" w:rsidRDefault="00F21D2E" w:rsidP="004C3E74">
            <w:pPr>
              <w:pStyle w:val="TabloBalk"/>
            </w:pPr>
            <w:r>
              <w:t>İşlem Adı</w:t>
            </w:r>
          </w:p>
        </w:tc>
        <w:tc>
          <w:tcPr>
            <w:tcW w:w="992" w:type="dxa"/>
          </w:tcPr>
          <w:p w14:paraId="11606905" w14:textId="77777777" w:rsidR="00F21D2E" w:rsidRDefault="00F21D2E" w:rsidP="004C3E74">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3AA9A900" w14:textId="77777777" w:rsidR="00F21D2E" w:rsidRDefault="00F21D2E" w:rsidP="004C3E74">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F21D2E" w14:paraId="57434E93" w14:textId="77777777" w:rsidTr="004C3E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0B7BC61" w14:textId="22635F8E" w:rsidR="00F21D2E" w:rsidRDefault="00F21D2E" w:rsidP="004C3E74">
            <w:pPr>
              <w:pStyle w:val="Tabloerik"/>
            </w:pPr>
            <w:r>
              <w:lastRenderedPageBreak/>
              <w:t>Değerlendirmeye Gönder</w:t>
            </w:r>
          </w:p>
        </w:tc>
        <w:tc>
          <w:tcPr>
            <w:tcW w:w="992" w:type="dxa"/>
          </w:tcPr>
          <w:p w14:paraId="63C2AA48" w14:textId="21A2A4CF" w:rsidR="00F21D2E" w:rsidRDefault="00F21D2E"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3E0B6C37" w14:textId="2FF8A446" w:rsidR="00F21D2E" w:rsidRDefault="00AC7EA1" w:rsidP="004C3E74">
            <w:pPr>
              <w:pStyle w:val="Tabloerik"/>
              <w:cnfStyle w:val="000000100000" w:firstRow="0" w:lastRow="0" w:firstColumn="0" w:lastColumn="0" w:oddVBand="0" w:evenVBand="0" w:oddHBand="1" w:evenHBand="0" w:firstRowFirstColumn="0" w:firstRowLastColumn="0" w:lastRowFirstColumn="0" w:lastRowLastColumn="0"/>
            </w:pPr>
            <w:r w:rsidRPr="00AC7EA1">
              <w:rPr>
                <w:b/>
                <w:bCs/>
              </w:rPr>
              <w:t>Değerlendirmeye Gönder</w:t>
            </w:r>
            <w:r>
              <w:t xml:space="preserve"> butonuna tıklandığında akış “Yönetici Değerlendirme” adımına ilerler.</w:t>
            </w:r>
          </w:p>
        </w:tc>
      </w:tr>
      <w:tr w:rsidR="00F21D2E" w14:paraId="2AE1C531" w14:textId="77777777" w:rsidTr="004C3E74">
        <w:tc>
          <w:tcPr>
            <w:cnfStyle w:val="001000000000" w:firstRow="0" w:lastRow="0" w:firstColumn="1" w:lastColumn="0" w:oddVBand="0" w:evenVBand="0" w:oddHBand="0" w:evenHBand="0" w:firstRowFirstColumn="0" w:firstRowLastColumn="0" w:lastRowFirstColumn="0" w:lastRowLastColumn="0"/>
            <w:tcW w:w="2405" w:type="dxa"/>
          </w:tcPr>
          <w:p w14:paraId="42FE9FDD" w14:textId="1FC9FBCD" w:rsidR="00F21D2E" w:rsidRDefault="00F21D2E" w:rsidP="004C3E74">
            <w:pPr>
              <w:pStyle w:val="Tabloerik"/>
            </w:pPr>
            <w:r>
              <w:t>İ</w:t>
            </w:r>
            <w:r w:rsidR="001D654A">
              <w:t>p</w:t>
            </w:r>
            <w:r>
              <w:t>tal Et</w:t>
            </w:r>
          </w:p>
        </w:tc>
        <w:tc>
          <w:tcPr>
            <w:tcW w:w="992" w:type="dxa"/>
          </w:tcPr>
          <w:p w14:paraId="3D47C338" w14:textId="77996DCA" w:rsidR="00F21D2E" w:rsidRDefault="001D654A" w:rsidP="004C3E74">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0518FE55" w14:textId="0166CB28" w:rsidR="00F21D2E" w:rsidRPr="00356D27" w:rsidRDefault="00C13882" w:rsidP="004C3E74">
            <w:pPr>
              <w:pStyle w:val="Tabloerik"/>
              <w:cnfStyle w:val="000000000000" w:firstRow="0" w:lastRow="0" w:firstColumn="0" w:lastColumn="0" w:oddVBand="0" w:evenVBand="0" w:oddHBand="0" w:evenHBand="0" w:firstRowFirstColumn="0" w:firstRowLastColumn="0" w:lastRowFirstColumn="0" w:lastRowLastColumn="0"/>
            </w:pPr>
            <w:r w:rsidRPr="00356D27">
              <w:rPr>
                <w:b/>
                <w:bCs/>
              </w:rPr>
              <w:t>İptal Et</w:t>
            </w:r>
            <w:r w:rsidR="00356D27">
              <w:rPr>
                <w:b/>
                <w:bCs/>
              </w:rPr>
              <w:t xml:space="preserve"> </w:t>
            </w:r>
            <w:r w:rsidR="00356D27">
              <w:t>butonuna tıklandığında akış</w:t>
            </w:r>
            <w:r w:rsidR="00F339C5">
              <w:t xml:space="preserve"> “Akış Sahibi İptal E-Posta” adımına ilerler.</w:t>
            </w:r>
          </w:p>
        </w:tc>
      </w:tr>
    </w:tbl>
    <w:p w14:paraId="445D9E88" w14:textId="77777777" w:rsidR="00AD3F2D" w:rsidRDefault="00AD3F2D" w:rsidP="00AD3F2D">
      <w:pPr>
        <w:rPr>
          <w:lang w:val="tr-TR"/>
        </w:rPr>
      </w:pPr>
    </w:p>
    <w:p w14:paraId="2B1FDCA8" w14:textId="432C11D4" w:rsidR="00F339C5" w:rsidRDefault="000606F8" w:rsidP="000606F8">
      <w:pPr>
        <w:pStyle w:val="Taslak2"/>
        <w:numPr>
          <w:ilvl w:val="1"/>
          <w:numId w:val="9"/>
        </w:numPr>
        <w:rPr>
          <w:lang w:val="tr-TR"/>
        </w:rPr>
      </w:pPr>
      <w:r>
        <w:rPr>
          <w:lang w:val="tr-TR"/>
        </w:rPr>
        <w:t>TÖS Yönetici Değerlendirme Formu</w:t>
      </w:r>
    </w:p>
    <w:p w14:paraId="5F750A31" w14:textId="1CE36019" w:rsidR="000606F8" w:rsidRDefault="00381D88" w:rsidP="000606F8">
      <w:pPr>
        <w:rPr>
          <w:lang w:val="tr-TR"/>
        </w:rPr>
      </w:pPr>
      <w:r w:rsidRPr="00381D88">
        <w:rPr>
          <w:noProof/>
          <w:lang w:val="tr-TR"/>
        </w:rPr>
        <w:drawing>
          <wp:inline distT="0" distB="0" distL="0" distR="0" wp14:anchorId="59EA53C1" wp14:editId="3B46B459">
            <wp:extent cx="5943600" cy="4506595"/>
            <wp:effectExtent l="0" t="0" r="0" b="8255"/>
            <wp:docPr id="415488336" name="Resim 1" descr="metin, ekran görüntüsü, yazılım, sayı, num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88336" name="Resim 1" descr="metin, ekran görüntüsü, yazılım, sayı, numara içeren bir resim&#10;&#10;Açıklama otomatik olarak oluşturuldu"/>
                    <pic:cNvPicPr/>
                  </pic:nvPicPr>
                  <pic:blipFill>
                    <a:blip r:embed="rId20"/>
                    <a:stretch>
                      <a:fillRect/>
                    </a:stretch>
                  </pic:blipFill>
                  <pic:spPr>
                    <a:xfrm>
                      <a:off x="0" y="0"/>
                      <a:ext cx="5943600" cy="4506595"/>
                    </a:xfrm>
                    <a:prstGeom prst="rect">
                      <a:avLst/>
                    </a:prstGeom>
                  </pic:spPr>
                </pic:pic>
              </a:graphicData>
            </a:graphic>
          </wp:inline>
        </w:drawing>
      </w:r>
    </w:p>
    <w:p w14:paraId="622D0D56" w14:textId="6565347B" w:rsidR="009C0384" w:rsidRDefault="009C0384" w:rsidP="009C0384">
      <w:pPr>
        <w:tabs>
          <w:tab w:val="left" w:pos="1027"/>
        </w:tabs>
        <w:rPr>
          <w:lang w:val="tr-TR"/>
        </w:rPr>
      </w:pPr>
      <w:r>
        <w:rPr>
          <w:lang w:val="tr-TR"/>
        </w:rPr>
        <w:tab/>
      </w:r>
    </w:p>
    <w:p w14:paraId="3A30208B" w14:textId="4E7F2402" w:rsidR="009C0384" w:rsidRDefault="009C0384" w:rsidP="009C0384">
      <w:pPr>
        <w:pStyle w:val="Taslak3"/>
        <w:numPr>
          <w:ilvl w:val="2"/>
          <w:numId w:val="9"/>
        </w:numPr>
      </w:pPr>
      <w:r w:rsidRPr="009C0384">
        <w:t>TÖS Yönetici</w:t>
      </w:r>
      <w:r w:rsidR="00C80E38">
        <w:t xml:space="preserve"> Değerlendirme</w:t>
      </w:r>
      <w:r w:rsidRPr="009C0384">
        <w:t xml:space="preserv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5A3059" w:rsidRPr="003E783A" w14:paraId="787404AD" w14:textId="77777777" w:rsidTr="00FE52EF">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4B9761BB" w14:textId="77777777" w:rsidR="005A3059" w:rsidRPr="003E783A" w:rsidRDefault="005A3059" w:rsidP="004C3E74">
            <w:pPr>
              <w:pStyle w:val="TabloBalk"/>
              <w:rPr>
                <w:b/>
              </w:rPr>
            </w:pPr>
            <w:r w:rsidRPr="003E783A">
              <w:t>Alan Adı</w:t>
            </w:r>
          </w:p>
        </w:tc>
        <w:tc>
          <w:tcPr>
            <w:tcW w:w="1848" w:type="dxa"/>
            <w:hideMark/>
          </w:tcPr>
          <w:p w14:paraId="098D1EE0" w14:textId="77777777" w:rsidR="005A3059" w:rsidRPr="003E783A" w:rsidRDefault="005A3059"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05E625FC" w14:textId="77777777" w:rsidR="005A3059" w:rsidRPr="003E783A" w:rsidRDefault="005A3059"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694BE745" w14:textId="77777777" w:rsidR="005A3059" w:rsidRPr="003E783A" w:rsidRDefault="005A3059"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1FF44126" w14:textId="77777777" w:rsidR="005A3059" w:rsidRPr="003E783A" w:rsidRDefault="005A3059" w:rsidP="004C3E74">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5A3059" w:rsidRPr="003E783A" w14:paraId="0CD3289D"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E451B1" w14:textId="77777777" w:rsidR="005A3059" w:rsidRPr="003E783A" w:rsidRDefault="005A3059" w:rsidP="005A3059">
            <w:pPr>
              <w:pStyle w:val="Tabloerik"/>
            </w:pPr>
            <w:r w:rsidRPr="00A16EE7">
              <w:t>A</w:t>
            </w:r>
            <w:r>
              <w:t>day Gösteren Adı</w:t>
            </w:r>
            <w:r w:rsidRPr="00A16EE7">
              <w:t xml:space="preserve"> Soyad</w:t>
            </w:r>
            <w:r>
              <w:t>ı</w:t>
            </w:r>
          </w:p>
        </w:tc>
        <w:tc>
          <w:tcPr>
            <w:tcW w:w="1848" w:type="dxa"/>
          </w:tcPr>
          <w:p w14:paraId="731EBC0E" w14:textId="77777777" w:rsidR="005A3059" w:rsidRPr="003E783A" w:rsidRDefault="005A3059" w:rsidP="005A3059">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7D214D3C" w14:textId="77777777" w:rsidR="005A3059" w:rsidRPr="003E783A" w:rsidRDefault="005A3059" w:rsidP="005A305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19CE339" w14:textId="6E658345" w:rsidR="005A3059" w:rsidRPr="003E783A" w:rsidRDefault="005A3059" w:rsidP="005A305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AC5AEE3" w14:textId="071764D5" w:rsidR="005A3059" w:rsidRPr="003E783A" w:rsidRDefault="006C49AD" w:rsidP="005A305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A3059" w:rsidRPr="003E783A" w14:paraId="79F10D4F"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C9CE81" w14:textId="77777777" w:rsidR="005A3059" w:rsidRPr="003E783A" w:rsidRDefault="005A3059" w:rsidP="005A3059">
            <w:pPr>
              <w:pStyle w:val="Tabloerik"/>
            </w:pPr>
            <w:r w:rsidRPr="00555E89">
              <w:t>Aday Gösterilen Adı Soyadı</w:t>
            </w:r>
          </w:p>
        </w:tc>
        <w:tc>
          <w:tcPr>
            <w:tcW w:w="1848" w:type="dxa"/>
          </w:tcPr>
          <w:p w14:paraId="2803D892" w14:textId="77777777" w:rsidR="005A3059" w:rsidRPr="003E783A" w:rsidRDefault="005A3059" w:rsidP="005A3059">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36982B3C" w14:textId="77777777" w:rsidR="005A3059" w:rsidRPr="003E783A" w:rsidRDefault="005A3059" w:rsidP="005A305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6BF809B" w14:textId="41DBCD5F" w:rsidR="005A3059" w:rsidRPr="003E783A" w:rsidRDefault="005A3059" w:rsidP="005A305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BB56BAF" w14:textId="0994D02E" w:rsidR="005A3059" w:rsidRPr="003E783A" w:rsidRDefault="006C49AD" w:rsidP="005A305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C49AD" w:rsidRPr="003E783A" w14:paraId="73E9A93A"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988FE7" w14:textId="77777777" w:rsidR="006C49AD" w:rsidRPr="003E783A" w:rsidRDefault="006C49AD" w:rsidP="006C49AD">
            <w:pPr>
              <w:pStyle w:val="Tabloerik"/>
            </w:pPr>
            <w:r w:rsidRPr="00A43F9A">
              <w:t>Aday Gösterilen Departmanı</w:t>
            </w:r>
          </w:p>
        </w:tc>
        <w:tc>
          <w:tcPr>
            <w:tcW w:w="1848" w:type="dxa"/>
          </w:tcPr>
          <w:p w14:paraId="0AD562AB" w14:textId="77777777" w:rsidR="006C49AD" w:rsidRPr="003E783A" w:rsidRDefault="006C49AD" w:rsidP="006C49AD">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3736F41E" w14:textId="77777777" w:rsidR="006C49AD" w:rsidRPr="003E783A" w:rsidRDefault="006C49AD" w:rsidP="006C49A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3FED00" w14:textId="67396BD7" w:rsidR="006C49AD" w:rsidRPr="003E783A" w:rsidRDefault="006C49AD" w:rsidP="006C49A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740B7D" w14:textId="735873EF" w:rsidR="006C49AD" w:rsidRPr="003E783A" w:rsidRDefault="006C49AD" w:rsidP="006C49AD">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C49AD" w:rsidRPr="003E783A" w14:paraId="390FC805"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60E08C9" w14:textId="77777777" w:rsidR="006C49AD" w:rsidRPr="003E783A" w:rsidRDefault="006C49AD" w:rsidP="006C49AD">
            <w:pPr>
              <w:pStyle w:val="Tabloerik"/>
            </w:pPr>
            <w:r w:rsidRPr="00A43F9A">
              <w:lastRenderedPageBreak/>
              <w:t>Aday Gösterilen E Posta Adresi</w:t>
            </w:r>
          </w:p>
        </w:tc>
        <w:tc>
          <w:tcPr>
            <w:tcW w:w="1848" w:type="dxa"/>
          </w:tcPr>
          <w:p w14:paraId="4373E475" w14:textId="77777777" w:rsidR="006C49AD" w:rsidRPr="003E783A" w:rsidRDefault="006C49AD" w:rsidP="006C49AD">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50102363" w14:textId="77777777" w:rsidR="006C49AD" w:rsidRPr="003E783A" w:rsidRDefault="006C49AD" w:rsidP="006C49A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62A605D" w14:textId="7420F7EE" w:rsidR="006C49AD" w:rsidRPr="003E783A" w:rsidRDefault="006C49AD" w:rsidP="006C49A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2BF89A1" w14:textId="63320CD8" w:rsidR="006C49AD" w:rsidRPr="003E783A" w:rsidRDefault="006C49AD" w:rsidP="006C49AD">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6E424C45"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793C43" w14:textId="77777777" w:rsidR="00835D11" w:rsidRPr="003E783A" w:rsidRDefault="00835D11" w:rsidP="00835D11">
            <w:pPr>
              <w:pStyle w:val="Tabloerik"/>
            </w:pPr>
            <w:r w:rsidRPr="00790F83">
              <w:t>Aday Gösterilen Unvanı</w:t>
            </w:r>
          </w:p>
        </w:tc>
        <w:tc>
          <w:tcPr>
            <w:tcW w:w="1848" w:type="dxa"/>
          </w:tcPr>
          <w:p w14:paraId="1F09A504"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500C59A7"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4D83549" w14:textId="02B1980F"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580EE49" w14:textId="3DF87660"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2CEB4527"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074E6AF" w14:textId="77777777" w:rsidR="00835D11" w:rsidRPr="003E783A" w:rsidRDefault="00835D11" w:rsidP="00835D11">
            <w:pPr>
              <w:pStyle w:val="Tabloerik"/>
            </w:pPr>
            <w:r>
              <w:t>Aday Gösteren Departmanı</w:t>
            </w:r>
          </w:p>
        </w:tc>
        <w:tc>
          <w:tcPr>
            <w:tcW w:w="1848" w:type="dxa"/>
          </w:tcPr>
          <w:p w14:paraId="1FC2858B"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0489E14B"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894B747" w14:textId="47D9D2CD"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C47E364" w14:textId="1EF9DDBC"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272B30FF"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C8AA21" w14:textId="77777777" w:rsidR="00835D11" w:rsidRPr="003E783A" w:rsidRDefault="00835D11" w:rsidP="00835D11">
            <w:pPr>
              <w:pStyle w:val="Tabloerik"/>
            </w:pPr>
            <w:r>
              <w:t>Aday Gösteren Ünvanı</w:t>
            </w:r>
          </w:p>
        </w:tc>
        <w:tc>
          <w:tcPr>
            <w:tcW w:w="1848" w:type="dxa"/>
          </w:tcPr>
          <w:p w14:paraId="2533A056"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489ACFBE"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6209751" w14:textId="59E23826"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B5A02D3" w14:textId="3901B3C1"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1DE85377"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036008" w14:textId="77777777" w:rsidR="00835D11" w:rsidRPr="003E783A" w:rsidRDefault="00835D11" w:rsidP="00835D11">
            <w:pPr>
              <w:pStyle w:val="Tabloerik"/>
            </w:pPr>
            <w:r w:rsidRPr="00C17E0B">
              <w:t>Başkası Adına Başvuru</w:t>
            </w:r>
          </w:p>
        </w:tc>
        <w:tc>
          <w:tcPr>
            <w:tcW w:w="1848" w:type="dxa"/>
          </w:tcPr>
          <w:p w14:paraId="7F87F1FD"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1D5B6402"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618662F" w14:textId="0E8E4D39"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1150187" w14:textId="3E09F373"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30390DF1"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4D6B147" w14:textId="77777777" w:rsidR="00835D11" w:rsidRPr="00C17E0B" w:rsidRDefault="00835D11" w:rsidP="00835D11">
            <w:pPr>
              <w:pStyle w:val="Tabloerik"/>
            </w:pPr>
            <w:r>
              <w:t>Statüsü</w:t>
            </w:r>
          </w:p>
        </w:tc>
        <w:tc>
          <w:tcPr>
            <w:tcW w:w="1848" w:type="dxa"/>
          </w:tcPr>
          <w:p w14:paraId="6B5BED36" w14:textId="77777777" w:rsidR="00835D11"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40A80EF4" w14:textId="2B35A068"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A52747F" w14:textId="0EDD7314"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84BD50D" w14:textId="5A07D256"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3A958DE9"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D8B590" w14:textId="77777777" w:rsidR="00835D11" w:rsidRPr="00C17E0B" w:rsidRDefault="00835D11" w:rsidP="00835D11">
            <w:pPr>
              <w:pStyle w:val="Tabloerik"/>
            </w:pPr>
            <w:r>
              <w:t>Kategorisi</w:t>
            </w:r>
          </w:p>
        </w:tc>
        <w:tc>
          <w:tcPr>
            <w:tcW w:w="1848" w:type="dxa"/>
          </w:tcPr>
          <w:p w14:paraId="6FBA1513" w14:textId="77777777" w:rsidR="00835D11"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50C769D8"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D346BB3" w14:textId="5710726E"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14588B" w14:textId="6D03DB80"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31D7744B"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71ED14" w14:textId="77777777" w:rsidR="00835D11" w:rsidRPr="00C17E0B" w:rsidRDefault="00835D11" w:rsidP="00835D11">
            <w:pPr>
              <w:pStyle w:val="Tabloerik"/>
            </w:pPr>
            <w:r>
              <w:t>Proje/Öneri/Buluş İsmi</w:t>
            </w:r>
          </w:p>
        </w:tc>
        <w:tc>
          <w:tcPr>
            <w:tcW w:w="1848" w:type="dxa"/>
          </w:tcPr>
          <w:p w14:paraId="2BA0CC0B" w14:textId="77777777" w:rsidR="00835D11"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52C0892D"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F5B729E" w14:textId="5E8D613F"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248E720" w14:textId="110983A9"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4A9999CA"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1952788" w14:textId="77777777" w:rsidR="00835D11" w:rsidRPr="00C17E0B" w:rsidRDefault="00835D11" w:rsidP="00835D11">
            <w:pPr>
              <w:pStyle w:val="Tabloerik"/>
            </w:pPr>
            <w:r>
              <w:t>Takdir Sebebi</w:t>
            </w:r>
          </w:p>
        </w:tc>
        <w:tc>
          <w:tcPr>
            <w:tcW w:w="1848" w:type="dxa"/>
          </w:tcPr>
          <w:p w14:paraId="421A4E6B" w14:textId="77777777" w:rsidR="00835D11"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063F39B0"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294CE1C" w14:textId="3E76F542"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1B3D259" w14:textId="406A61AD"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4CB08390"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ADC516" w14:textId="77777777" w:rsidR="00835D11" w:rsidRDefault="00835D11" w:rsidP="00835D11">
            <w:pPr>
              <w:pStyle w:val="Tabloerik"/>
            </w:pPr>
            <w:r w:rsidRPr="00C54F47">
              <w:t>I.Buluşçu Ad Soyad</w:t>
            </w:r>
          </w:p>
        </w:tc>
        <w:tc>
          <w:tcPr>
            <w:tcW w:w="1848" w:type="dxa"/>
          </w:tcPr>
          <w:p w14:paraId="026E8349" w14:textId="77777777" w:rsidR="00835D11"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64AF3407"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06BDD56" w14:textId="7CD81D2E"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16F48D" w14:textId="33CD3F3E"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1AE01820"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B409F3" w14:textId="77777777" w:rsidR="00835D11" w:rsidRDefault="00835D11" w:rsidP="00835D11">
            <w:pPr>
              <w:pStyle w:val="Tabloerik"/>
            </w:pPr>
            <w:r w:rsidRPr="002A5662">
              <w:t>I.Buluş Üzerindeki Katkısı</w:t>
            </w:r>
          </w:p>
        </w:tc>
        <w:tc>
          <w:tcPr>
            <w:tcW w:w="1848" w:type="dxa"/>
          </w:tcPr>
          <w:p w14:paraId="57EE7290" w14:textId="77777777" w:rsidR="00835D11"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71ADDC7F"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5F0DA57" w14:textId="198210F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3F50C27" w14:textId="6EEDFA8D"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1D244B00"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20A4317" w14:textId="77777777" w:rsidR="00835D11" w:rsidRDefault="00835D11" w:rsidP="00835D11">
            <w:pPr>
              <w:pStyle w:val="Tabloerik"/>
            </w:pPr>
            <w:r w:rsidRPr="00541DF9">
              <w:t>II.Buluşçu Ad Soyad</w:t>
            </w:r>
          </w:p>
        </w:tc>
        <w:tc>
          <w:tcPr>
            <w:tcW w:w="1848" w:type="dxa"/>
          </w:tcPr>
          <w:p w14:paraId="7EBC9D6C" w14:textId="77777777" w:rsidR="00835D11"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24F030CC"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D8CBFA1" w14:textId="5EC339CE"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BA03BD6" w14:textId="5616E250"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5885D0AB"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45DF2B4" w14:textId="77777777" w:rsidR="00835D11" w:rsidRDefault="00835D11" w:rsidP="00835D11">
            <w:pPr>
              <w:pStyle w:val="Tabloerik"/>
            </w:pPr>
            <w:r w:rsidRPr="002A5662">
              <w:t>I</w:t>
            </w:r>
            <w:r>
              <w:t>I</w:t>
            </w:r>
            <w:r w:rsidRPr="002A5662">
              <w:t>.Buluş Üzerindeki Katkısı</w:t>
            </w:r>
          </w:p>
        </w:tc>
        <w:tc>
          <w:tcPr>
            <w:tcW w:w="1848" w:type="dxa"/>
          </w:tcPr>
          <w:p w14:paraId="7334A39A" w14:textId="77777777" w:rsidR="00835D11"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45753E56"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DE53897" w14:textId="0AB7895B"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DB8E069" w14:textId="4176954D"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565300EF"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A316A0" w14:textId="77777777" w:rsidR="00835D11" w:rsidRDefault="00835D11" w:rsidP="00835D11">
            <w:pPr>
              <w:pStyle w:val="Tabloerik"/>
            </w:pPr>
            <w:r w:rsidRPr="00541DF9">
              <w:t>II</w:t>
            </w:r>
            <w:r>
              <w:t>I</w:t>
            </w:r>
            <w:r w:rsidRPr="00541DF9">
              <w:t>.Buluşçu Ad Soyad</w:t>
            </w:r>
          </w:p>
        </w:tc>
        <w:tc>
          <w:tcPr>
            <w:tcW w:w="1848" w:type="dxa"/>
          </w:tcPr>
          <w:p w14:paraId="2BA7BE2F" w14:textId="77777777" w:rsidR="00835D11"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5D37E48B"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478FAC" w14:textId="7BA2775B"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85F97E6" w14:textId="4C713E8A"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5F7A1486"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957BB5F" w14:textId="77777777" w:rsidR="00835D11" w:rsidRDefault="00835D11" w:rsidP="00835D11">
            <w:pPr>
              <w:pStyle w:val="Tabloerik"/>
            </w:pPr>
            <w:r w:rsidRPr="002A5662">
              <w:t>I</w:t>
            </w:r>
            <w:r>
              <w:t>II</w:t>
            </w:r>
            <w:r w:rsidRPr="002A5662">
              <w:t>.Buluş Üzerindeki Katkısı</w:t>
            </w:r>
          </w:p>
        </w:tc>
        <w:tc>
          <w:tcPr>
            <w:tcW w:w="1848" w:type="dxa"/>
          </w:tcPr>
          <w:p w14:paraId="45BC1097" w14:textId="77777777" w:rsidR="00835D11"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5AD54BF8"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3D03E23" w14:textId="36ADF316"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6ECA4C6" w14:textId="51FFFC4B"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6B5C11AB"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972354A" w14:textId="77777777" w:rsidR="00835D11" w:rsidRPr="003E783A" w:rsidRDefault="00835D11" w:rsidP="00835D11">
            <w:pPr>
              <w:pStyle w:val="Tabloerik"/>
            </w:pPr>
            <w:r w:rsidRPr="004F36B4">
              <w:t>Başvuru Tarihi</w:t>
            </w:r>
          </w:p>
        </w:tc>
        <w:tc>
          <w:tcPr>
            <w:tcW w:w="1848" w:type="dxa"/>
          </w:tcPr>
          <w:p w14:paraId="5D734534"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2A32B641"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686B7B2" w14:textId="7BD6AC51"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94230EF" w14:textId="690137A3"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2B555F0D"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61ECCF3" w14:textId="77777777" w:rsidR="00835D11" w:rsidRPr="003E783A" w:rsidRDefault="00835D11" w:rsidP="00835D11">
            <w:pPr>
              <w:pStyle w:val="Tabloerik"/>
            </w:pPr>
            <w:r w:rsidRPr="00670D0D">
              <w:t>Buluş Başlığı</w:t>
            </w:r>
          </w:p>
        </w:tc>
        <w:tc>
          <w:tcPr>
            <w:tcW w:w="1848" w:type="dxa"/>
          </w:tcPr>
          <w:p w14:paraId="26A95B9F"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4A2CB854"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0A858FD" w14:textId="3AF9158C"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56AC005" w14:textId="6356665D"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521F54EC"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2C4A65" w14:textId="77777777" w:rsidR="00835D11" w:rsidRPr="003E783A" w:rsidRDefault="00835D11" w:rsidP="00835D11">
            <w:pPr>
              <w:pStyle w:val="Tabloerik"/>
            </w:pPr>
            <w:r w:rsidRPr="00AA080A">
              <w:t>Buluşunuzdaki Fark/Ayrıcalıklar</w:t>
            </w:r>
          </w:p>
        </w:tc>
        <w:tc>
          <w:tcPr>
            <w:tcW w:w="1848" w:type="dxa"/>
          </w:tcPr>
          <w:p w14:paraId="0F2EC1E9"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0FD1CA7C"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E51AB6B" w14:textId="5AC81101"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E2A26CD" w14:textId="5423F565"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64625894"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09C265" w14:textId="77777777" w:rsidR="00835D11" w:rsidRPr="003E783A" w:rsidRDefault="00835D11" w:rsidP="00835D11">
            <w:pPr>
              <w:pStyle w:val="Tabloerik"/>
            </w:pPr>
            <w:r w:rsidRPr="00805AFC">
              <w:t>Buluşun İlgili Olduğu Teknik Alan</w:t>
            </w:r>
          </w:p>
        </w:tc>
        <w:tc>
          <w:tcPr>
            <w:tcW w:w="1848" w:type="dxa"/>
          </w:tcPr>
          <w:p w14:paraId="6C735C4E"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20A8FE58"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E323FED" w14:textId="0C0A8C02"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8CB254A" w14:textId="028B1F30"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720E5077"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ED17A8" w14:textId="77777777" w:rsidR="00835D11" w:rsidRPr="003E783A" w:rsidRDefault="00835D11" w:rsidP="00835D11">
            <w:pPr>
              <w:pStyle w:val="Tabloerik"/>
            </w:pPr>
            <w:r w:rsidRPr="00891F63">
              <w:t>Çalışan Bağlılığı/Memnuniyeti Başvuru Sebebi</w:t>
            </w:r>
          </w:p>
        </w:tc>
        <w:tc>
          <w:tcPr>
            <w:tcW w:w="1848" w:type="dxa"/>
          </w:tcPr>
          <w:p w14:paraId="41B16578"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4D8E737A"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CF0E2B7" w14:textId="0CED7A06"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03666B0" w14:textId="38E20164"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5C5AE6DF"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31E00A" w14:textId="77777777" w:rsidR="00835D11" w:rsidRPr="003E783A" w:rsidRDefault="00835D11" w:rsidP="00835D11">
            <w:pPr>
              <w:pStyle w:val="Tabloerik"/>
            </w:pPr>
            <w:r w:rsidRPr="006E59C7">
              <w:rPr>
                <w:noProof/>
              </w:rPr>
              <w:t>Çalışan Bağlılığına Katkısı</w:t>
            </w:r>
          </w:p>
        </w:tc>
        <w:tc>
          <w:tcPr>
            <w:tcW w:w="1848" w:type="dxa"/>
          </w:tcPr>
          <w:p w14:paraId="566CAE62"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226ABBC5"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3B24A0F" w14:textId="7624DD3D"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9D004F5" w14:textId="55B151FF"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7871C38E"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657D7DF" w14:textId="77777777" w:rsidR="00835D11" w:rsidRPr="003E783A" w:rsidRDefault="00835D11" w:rsidP="00835D11">
            <w:pPr>
              <w:pStyle w:val="Tabloerik"/>
            </w:pPr>
            <w:r w:rsidRPr="00351DD1">
              <w:t>İş Kalitesi/Verimliliğini Arttırma Başvuru Sebebi</w:t>
            </w:r>
          </w:p>
        </w:tc>
        <w:tc>
          <w:tcPr>
            <w:tcW w:w="1848" w:type="dxa"/>
          </w:tcPr>
          <w:p w14:paraId="13015E35"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3687C2B7"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145A772" w14:textId="18BDB8C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8358666" w14:textId="30E0A531"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5735E31D"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6809E2" w14:textId="77777777" w:rsidR="00835D11" w:rsidRPr="003E783A" w:rsidRDefault="00835D11" w:rsidP="00835D11">
            <w:pPr>
              <w:pStyle w:val="Tabloerik"/>
            </w:pPr>
            <w:r w:rsidRPr="00D34800">
              <w:t>Şirket Katma Değer Etkisi</w:t>
            </w:r>
          </w:p>
        </w:tc>
        <w:tc>
          <w:tcPr>
            <w:tcW w:w="1848" w:type="dxa"/>
          </w:tcPr>
          <w:p w14:paraId="15500124"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394873FB"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B963CFA" w14:textId="1291F8ED"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DADFFAA" w14:textId="44E2AB89"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10DE4508"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956BEE1" w14:textId="77777777" w:rsidR="00835D11" w:rsidRPr="003E783A" w:rsidRDefault="00835D11" w:rsidP="00835D11">
            <w:pPr>
              <w:pStyle w:val="Tabloerik"/>
            </w:pPr>
            <w:r w:rsidRPr="0039125F">
              <w:t>İş Kalitesi/Verimlilik Etkisi</w:t>
            </w:r>
          </w:p>
        </w:tc>
        <w:tc>
          <w:tcPr>
            <w:tcW w:w="1848" w:type="dxa"/>
          </w:tcPr>
          <w:p w14:paraId="1FE5946F"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457C1FDF"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5DF74AB" w14:textId="066D3618"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88BA8FA" w14:textId="6EFE458A"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3E263827"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0AFEF3" w14:textId="77777777" w:rsidR="00835D11" w:rsidRPr="003E783A" w:rsidRDefault="00835D11" w:rsidP="00835D11">
            <w:pPr>
              <w:pStyle w:val="Tabloerik"/>
            </w:pPr>
            <w:r w:rsidRPr="004741B2">
              <w:lastRenderedPageBreak/>
              <w:t>Marka Bilinirliği/Pazar Payını Arttırma Başvuru Sebebi</w:t>
            </w:r>
          </w:p>
        </w:tc>
        <w:tc>
          <w:tcPr>
            <w:tcW w:w="1848" w:type="dxa"/>
          </w:tcPr>
          <w:p w14:paraId="52E38F36"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7EF9E9C6"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48A44FE" w14:textId="5052E3F1"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85AC0C" w14:textId="4C07A2B8"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040734EF"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B450A4E" w14:textId="77777777" w:rsidR="00835D11" w:rsidRPr="003E783A" w:rsidRDefault="00835D11" w:rsidP="00835D11">
            <w:pPr>
              <w:pStyle w:val="Tabloerik"/>
            </w:pPr>
            <w:r w:rsidRPr="00F86EC8">
              <w:t>Marka Bilinirliği/Pazar Payını Arttırmaya Etkisi</w:t>
            </w:r>
          </w:p>
        </w:tc>
        <w:tc>
          <w:tcPr>
            <w:tcW w:w="1848" w:type="dxa"/>
          </w:tcPr>
          <w:p w14:paraId="02A93FE3"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32048A02"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32F3E73" w14:textId="60630230"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67BBCCE" w14:textId="2E98752A"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65101D68"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3865F50" w14:textId="77777777" w:rsidR="00835D11" w:rsidRPr="003E783A" w:rsidRDefault="00835D11" w:rsidP="00835D11">
            <w:pPr>
              <w:pStyle w:val="Tabloerik"/>
            </w:pPr>
            <w:r>
              <w:t>Müşteri Adı</w:t>
            </w:r>
          </w:p>
        </w:tc>
        <w:tc>
          <w:tcPr>
            <w:tcW w:w="1848" w:type="dxa"/>
          </w:tcPr>
          <w:p w14:paraId="75033329"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16CEA774"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0FAD4DA" w14:textId="3200E665"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1C45C28" w14:textId="37B1BD97"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35D11" w:rsidRPr="003E783A" w14:paraId="6C0DDB7C"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6450570" w14:textId="77777777" w:rsidR="00835D11" w:rsidRPr="003E783A" w:rsidRDefault="00835D11" w:rsidP="00835D11">
            <w:pPr>
              <w:pStyle w:val="Tabloerik"/>
            </w:pPr>
            <w:r>
              <w:t>Proje İsmi</w:t>
            </w:r>
          </w:p>
        </w:tc>
        <w:tc>
          <w:tcPr>
            <w:tcW w:w="1848" w:type="dxa"/>
          </w:tcPr>
          <w:p w14:paraId="10EE5E53"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23A55851" w14:textId="77777777"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39DDD1" w14:textId="1E764046" w:rsidR="00835D11" w:rsidRPr="003E783A" w:rsidRDefault="00835D11" w:rsidP="00835D1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BFF4BDA" w14:textId="315CD3EA" w:rsidR="00835D11" w:rsidRPr="003E783A" w:rsidRDefault="00835D11" w:rsidP="00835D1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35D11" w:rsidRPr="003E783A" w14:paraId="701F44D6"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AAA1676" w14:textId="77777777" w:rsidR="00835D11" w:rsidRPr="003E783A" w:rsidRDefault="00835D11" w:rsidP="00835D11">
            <w:pPr>
              <w:pStyle w:val="Tabloerik"/>
            </w:pPr>
            <w:r>
              <w:t>Mevcut Müşteri Satış Açıklaması</w:t>
            </w:r>
          </w:p>
        </w:tc>
        <w:tc>
          <w:tcPr>
            <w:tcW w:w="1848" w:type="dxa"/>
          </w:tcPr>
          <w:p w14:paraId="1A2C94CC"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3B55071D" w14:textId="77777777"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7FEB56E" w14:textId="60D08C88" w:rsidR="00835D11" w:rsidRPr="003E783A" w:rsidRDefault="00835D11" w:rsidP="00835D1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1832B42" w14:textId="4DDD704E" w:rsidR="00835D11" w:rsidRPr="003E783A" w:rsidRDefault="00835D11" w:rsidP="00835D1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18F22E78"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A0B8FB" w14:textId="77777777" w:rsidR="00DC74C4" w:rsidRPr="003E783A" w:rsidRDefault="00DC74C4" w:rsidP="00DC74C4">
            <w:pPr>
              <w:pStyle w:val="Tabloerik"/>
            </w:pPr>
            <w:r>
              <w:t>Müşteri Memnuniyeti Başvuru Açıklama</w:t>
            </w:r>
          </w:p>
        </w:tc>
        <w:tc>
          <w:tcPr>
            <w:tcW w:w="1848" w:type="dxa"/>
          </w:tcPr>
          <w:p w14:paraId="02E55D1D"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3431D29D"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669A9E6" w14:textId="55B3CA29"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EA7DDBB" w14:textId="534FA533"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5DA0EF78"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ED7BC6" w14:textId="77777777" w:rsidR="00DC74C4" w:rsidRPr="003E783A" w:rsidRDefault="00DC74C4" w:rsidP="00DC74C4">
            <w:pPr>
              <w:pStyle w:val="Tabloerik"/>
            </w:pPr>
            <w:r w:rsidRPr="002840FB">
              <w:t>Müşteri Memnuniyetine Etkisi</w:t>
            </w:r>
          </w:p>
        </w:tc>
        <w:tc>
          <w:tcPr>
            <w:tcW w:w="1848" w:type="dxa"/>
          </w:tcPr>
          <w:p w14:paraId="3AB22E07"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609C86E0"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FEF3263" w14:textId="7E56E63E"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66CF933" w14:textId="4DB139C9"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2C5720D4"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20FB58D" w14:textId="77777777" w:rsidR="00DC74C4" w:rsidRPr="003E783A" w:rsidRDefault="00DC74C4" w:rsidP="00DC74C4">
            <w:pPr>
              <w:pStyle w:val="Tabloerik"/>
            </w:pPr>
            <w:r w:rsidRPr="00EA4F34">
              <w:t>Müşteri Adı</w:t>
            </w:r>
          </w:p>
        </w:tc>
        <w:tc>
          <w:tcPr>
            <w:tcW w:w="1848" w:type="dxa"/>
          </w:tcPr>
          <w:p w14:paraId="2FB4855E"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S_YENI_MUSTERI_ADI</w:t>
            </w:r>
          </w:p>
        </w:tc>
        <w:tc>
          <w:tcPr>
            <w:tcW w:w="1159" w:type="dxa"/>
          </w:tcPr>
          <w:p w14:paraId="3B6D21E5"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4BA2841" w14:textId="3482B21D"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4A72C30" w14:textId="39925A0F"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04C362DA"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593345E" w14:textId="77777777" w:rsidR="00DC74C4" w:rsidRPr="003E783A" w:rsidRDefault="00DC74C4" w:rsidP="00DC74C4">
            <w:pPr>
              <w:pStyle w:val="Tabloerik"/>
            </w:pPr>
            <w:r>
              <w:t>Proje İsmi</w:t>
            </w:r>
          </w:p>
        </w:tc>
        <w:tc>
          <w:tcPr>
            <w:tcW w:w="1848" w:type="dxa"/>
          </w:tcPr>
          <w:p w14:paraId="1B4CBB57"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S_YENI_MUSTERI_PROJE_ISMI</w:t>
            </w:r>
          </w:p>
        </w:tc>
        <w:tc>
          <w:tcPr>
            <w:tcW w:w="1159" w:type="dxa"/>
          </w:tcPr>
          <w:p w14:paraId="69BBAD21"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FEDB17D" w14:textId="00C8E35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CBEF4D5" w14:textId="130F2E48"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549A01A9"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6B40602" w14:textId="77777777" w:rsidR="00DC74C4" w:rsidRPr="003E783A" w:rsidRDefault="00DC74C4" w:rsidP="00DC74C4">
            <w:pPr>
              <w:pStyle w:val="Tabloerik"/>
            </w:pPr>
            <w:r>
              <w:t xml:space="preserve">Müşteri </w:t>
            </w:r>
            <w:proofErr w:type="gramStart"/>
            <w:r>
              <w:t>İle</w:t>
            </w:r>
            <w:proofErr w:type="gramEnd"/>
            <w:r>
              <w:t xml:space="preserve"> İletişim Tarihi</w:t>
            </w:r>
          </w:p>
        </w:tc>
        <w:tc>
          <w:tcPr>
            <w:tcW w:w="1848" w:type="dxa"/>
          </w:tcPr>
          <w:p w14:paraId="53575923"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S_YENI_MUSTERI_ILE_ILETISIM_TARIHI</w:t>
            </w:r>
          </w:p>
        </w:tc>
        <w:tc>
          <w:tcPr>
            <w:tcW w:w="1159" w:type="dxa"/>
          </w:tcPr>
          <w:p w14:paraId="59036875"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2CB3B0D" w14:textId="0F1F42EF"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A546CC" w14:textId="7069B980"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6A4481D4"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33E8C7C" w14:textId="77777777" w:rsidR="00DC74C4" w:rsidRPr="003E783A" w:rsidRDefault="00DC74C4" w:rsidP="00DC74C4">
            <w:pPr>
              <w:pStyle w:val="Tabloerik"/>
            </w:pPr>
            <w:r>
              <w:t>Müşteri Referansı</w:t>
            </w:r>
          </w:p>
        </w:tc>
        <w:tc>
          <w:tcPr>
            <w:tcW w:w="1848" w:type="dxa"/>
          </w:tcPr>
          <w:p w14:paraId="01A02D98"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S_YENI_MUSTERI_REFERANSI</w:t>
            </w:r>
          </w:p>
        </w:tc>
        <w:tc>
          <w:tcPr>
            <w:tcW w:w="1159" w:type="dxa"/>
          </w:tcPr>
          <w:p w14:paraId="7901CAB3"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4CA34DB" w14:textId="642CF842"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C5A964A" w14:textId="10D9E975"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430D1583"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35800D" w14:textId="77777777" w:rsidR="00DC74C4" w:rsidRPr="003E783A" w:rsidRDefault="00DC74C4" w:rsidP="00DC74C4">
            <w:pPr>
              <w:pStyle w:val="Tabloerik"/>
            </w:pPr>
            <w:r w:rsidRPr="006053C7">
              <w:t>Yeni Müşteri Satış Açıklama</w:t>
            </w:r>
          </w:p>
        </w:tc>
        <w:tc>
          <w:tcPr>
            <w:tcW w:w="1848" w:type="dxa"/>
          </w:tcPr>
          <w:p w14:paraId="5C7E4AFD"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YENI_MUSTERI_SATIS_ACIKLAMA</w:t>
            </w:r>
          </w:p>
        </w:tc>
        <w:tc>
          <w:tcPr>
            <w:tcW w:w="1159" w:type="dxa"/>
          </w:tcPr>
          <w:p w14:paraId="740FA4B3"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2E4A3C" w14:textId="386A1BFD"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5E2A627" w14:textId="640CFA5D"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5D6714C5"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FF1948" w14:textId="77777777" w:rsidR="00DC74C4" w:rsidRPr="006053C7" w:rsidRDefault="00DC74C4" w:rsidP="00DC74C4">
            <w:pPr>
              <w:pStyle w:val="Tabloerik"/>
            </w:pPr>
            <w:r w:rsidRPr="00EA4F34">
              <w:t>Müşteri Adı</w:t>
            </w:r>
          </w:p>
        </w:tc>
        <w:tc>
          <w:tcPr>
            <w:tcW w:w="1848" w:type="dxa"/>
          </w:tcPr>
          <w:p w14:paraId="4079BF11" w14:textId="77777777" w:rsidR="00DC74C4"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19A3B5D6"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883913C" w14:textId="4D46105A"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A677102" w14:textId="199FD675"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60D161EC"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694A880" w14:textId="77777777" w:rsidR="00DC74C4" w:rsidRPr="006053C7" w:rsidRDefault="00DC74C4" w:rsidP="00DC74C4">
            <w:pPr>
              <w:pStyle w:val="Tabloerik"/>
            </w:pPr>
            <w:r>
              <w:t>Proje İsmi</w:t>
            </w:r>
          </w:p>
        </w:tc>
        <w:tc>
          <w:tcPr>
            <w:tcW w:w="1848" w:type="dxa"/>
          </w:tcPr>
          <w:p w14:paraId="201115A9" w14:textId="77777777" w:rsidR="00DC74C4"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4A78C218"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5BAFA6C" w14:textId="312F741E"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125C3B2" w14:textId="400A4EB4"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7A0B4307"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BA687E7" w14:textId="77777777" w:rsidR="00DC74C4" w:rsidRPr="006053C7" w:rsidRDefault="00DC74C4" w:rsidP="00DC74C4">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1EB89BB6" w14:textId="77777777" w:rsidR="00DC74C4"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2B3A5316"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7922EC8" w14:textId="33A35068"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E19ACE9" w14:textId="769DF8D6"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647E999B"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176253" w14:textId="77777777" w:rsidR="00DC74C4" w:rsidRPr="006053C7" w:rsidRDefault="00DC74C4" w:rsidP="00DC74C4">
            <w:pPr>
              <w:pStyle w:val="Tabloerik"/>
            </w:pPr>
            <w:r>
              <w:t>Randevu Tarihi</w:t>
            </w:r>
          </w:p>
        </w:tc>
        <w:tc>
          <w:tcPr>
            <w:tcW w:w="1848" w:type="dxa"/>
          </w:tcPr>
          <w:p w14:paraId="2523CA85" w14:textId="77777777" w:rsidR="00DC74C4"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691D04EA"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52727B" w14:textId="781AA101"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AFE9AA0" w14:textId="74A92112"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C74C4" w:rsidRPr="003E783A" w14:paraId="0A6691CD"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D7B2F6" w14:textId="77777777" w:rsidR="00DC74C4" w:rsidRPr="006053C7" w:rsidRDefault="00DC74C4" w:rsidP="00DC74C4">
            <w:pPr>
              <w:pStyle w:val="Tabloerik"/>
            </w:pPr>
            <w:r w:rsidRPr="00EB33D6">
              <w:t>Müşteri Referansı</w:t>
            </w:r>
          </w:p>
        </w:tc>
        <w:tc>
          <w:tcPr>
            <w:tcW w:w="1848" w:type="dxa"/>
          </w:tcPr>
          <w:p w14:paraId="58F97789" w14:textId="77777777" w:rsidR="00DC74C4"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756B9962"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BE843E8" w14:textId="73DD6B41"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881E622" w14:textId="573A9752"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C74C4" w:rsidRPr="003E783A" w14:paraId="1B37FD7B"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F42B15" w14:textId="77777777" w:rsidR="00DC74C4" w:rsidRPr="00EB33D6" w:rsidRDefault="00DC74C4" w:rsidP="00DC74C4">
            <w:pPr>
              <w:pStyle w:val="Tabloerik"/>
            </w:pPr>
            <w:r>
              <w:t>Yeni Müşteri Randevu Açıklama</w:t>
            </w:r>
          </w:p>
        </w:tc>
        <w:tc>
          <w:tcPr>
            <w:tcW w:w="1848" w:type="dxa"/>
          </w:tcPr>
          <w:p w14:paraId="012594A8" w14:textId="77777777" w:rsidR="00DC74C4"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19C4A436"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7DC616B" w14:textId="140DA106"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C9214E2" w14:textId="18E83626"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BA2433" w:rsidRPr="003E783A" w14:paraId="3A9F8721"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2B9786E" w14:textId="528F74B0" w:rsidR="00BA2433" w:rsidRDefault="00FE52EF" w:rsidP="00FE52EF">
            <w:pPr>
              <w:pStyle w:val="Tabloerik"/>
              <w:jc w:val="both"/>
            </w:pPr>
            <w:r w:rsidRPr="00FE52EF">
              <w:t>Yukarıdaki bilgileri incelediğinizde aday gösterilen çalışanın ilgili kategorideki yaptığı işlem asli görevi midir?</w:t>
            </w:r>
          </w:p>
        </w:tc>
        <w:tc>
          <w:tcPr>
            <w:tcW w:w="1848" w:type="dxa"/>
          </w:tcPr>
          <w:p w14:paraId="104DD407" w14:textId="3C60E2C6" w:rsidR="00BA2433" w:rsidRDefault="00F31514" w:rsidP="00DC74C4">
            <w:pPr>
              <w:pStyle w:val="Tabloerik"/>
              <w:cnfStyle w:val="000000000000" w:firstRow="0" w:lastRow="0" w:firstColumn="0" w:lastColumn="0" w:oddVBand="0" w:evenVBand="0" w:oddHBand="0" w:evenHBand="0" w:firstRowFirstColumn="0" w:firstRowLastColumn="0" w:lastRowFirstColumn="0" w:lastRowLastColumn="0"/>
            </w:pPr>
            <w:r>
              <w:t>CALISANIN_ASLI_GOREVI</w:t>
            </w:r>
          </w:p>
        </w:tc>
        <w:tc>
          <w:tcPr>
            <w:tcW w:w="1159" w:type="dxa"/>
          </w:tcPr>
          <w:p w14:paraId="14CBCFA3" w14:textId="6486E72A" w:rsidR="00BA2433" w:rsidRDefault="00F31514" w:rsidP="00DC74C4">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69E95171" w14:textId="14DB2FB4" w:rsidR="00BA2433" w:rsidRDefault="00F31514" w:rsidP="00DC74C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6E642DA" w14:textId="4DE612FE" w:rsidR="00BA2433" w:rsidRDefault="00D03097" w:rsidP="00DC74C4">
            <w:pPr>
              <w:pStyle w:val="Tabloerik"/>
              <w:jc w:val="both"/>
              <w:cnfStyle w:val="000000000000" w:firstRow="0" w:lastRow="0" w:firstColumn="0" w:lastColumn="0" w:oddVBand="0" w:evenVBand="0" w:oddHBand="0" w:evenHBand="0" w:firstRowFirstColumn="0" w:firstRowLastColumn="0" w:lastRowFirstColumn="0" w:lastRowLastColumn="0"/>
            </w:pPr>
            <w:r>
              <w:t xml:space="preserve">Takdir ve Ödüllendirme Süreci’nde aday gösterilen çalışanın </w:t>
            </w:r>
            <w:r w:rsidR="00A90433">
              <w:t>sunulan proje veya çalışması</w:t>
            </w:r>
            <w:r w:rsidR="006F3A90">
              <w:t xml:space="preserve"> görev tanı</w:t>
            </w:r>
            <w:r w:rsidR="00B9385F">
              <w:t>mında bulunuyor</w:t>
            </w:r>
            <w:r w:rsidR="004F767C">
              <w:t xml:space="preserve"> ise</w:t>
            </w:r>
            <w:r w:rsidR="00B9385F">
              <w:t xml:space="preserve"> “Evet”</w:t>
            </w:r>
            <w:r w:rsidR="00E54604">
              <w:t xml:space="preserve"> bulunmuyor ise “Hayır” seçiminin yöneticisi</w:t>
            </w:r>
            <w:r w:rsidR="001637F4">
              <w:t xml:space="preserve"> tarafından yapıldığı seçim düğmesi alanıdır.</w:t>
            </w:r>
          </w:p>
        </w:tc>
      </w:tr>
      <w:tr w:rsidR="00BA2433" w:rsidRPr="003E783A" w14:paraId="77193C7F"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0BD0CF" w14:textId="2F8392A3" w:rsidR="00BA2433" w:rsidRDefault="001637F4" w:rsidP="00DC74C4">
            <w:pPr>
              <w:pStyle w:val="Tabloerik"/>
            </w:pPr>
            <w:r>
              <w:t>Yönetici Açıklama</w:t>
            </w:r>
          </w:p>
        </w:tc>
        <w:tc>
          <w:tcPr>
            <w:tcW w:w="1848" w:type="dxa"/>
          </w:tcPr>
          <w:p w14:paraId="015653EB" w14:textId="79F27A19" w:rsidR="00BA2433" w:rsidRDefault="001637F4" w:rsidP="00DC74C4">
            <w:pPr>
              <w:pStyle w:val="Tabloerik"/>
              <w:cnfStyle w:val="000000100000" w:firstRow="0" w:lastRow="0" w:firstColumn="0" w:lastColumn="0" w:oddVBand="0" w:evenVBand="0" w:oddHBand="1" w:evenHBand="0" w:firstRowFirstColumn="0" w:firstRowLastColumn="0" w:lastRowFirstColumn="0" w:lastRowLastColumn="0"/>
            </w:pPr>
            <w:r>
              <w:t>YONETICI_ACIKLAMA</w:t>
            </w:r>
          </w:p>
        </w:tc>
        <w:tc>
          <w:tcPr>
            <w:tcW w:w="1159" w:type="dxa"/>
          </w:tcPr>
          <w:p w14:paraId="67DE131E" w14:textId="15A03AE8" w:rsidR="00BA2433" w:rsidRDefault="001637F4" w:rsidP="00DC74C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D90614E" w14:textId="066831EC" w:rsidR="00BA2433" w:rsidRDefault="001637F4" w:rsidP="00DC74C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6F1D8DC" w14:textId="58BFE1C2" w:rsidR="00BA2433" w:rsidRDefault="002E173D" w:rsidP="00DC74C4">
            <w:pPr>
              <w:pStyle w:val="Tabloerik"/>
              <w:jc w:val="both"/>
              <w:cnfStyle w:val="000000100000" w:firstRow="0" w:lastRow="0" w:firstColumn="0" w:lastColumn="0" w:oddVBand="0" w:evenVBand="0" w:oddHBand="1" w:evenHBand="0" w:firstRowFirstColumn="0" w:firstRowLastColumn="0" w:lastRowFirstColumn="0" w:lastRowLastColumn="0"/>
            </w:pPr>
            <w:r>
              <w:t>Aday gösterilen çalışanın grup yöneticisinin açıklama girdiği yazı alanıdır.</w:t>
            </w:r>
          </w:p>
        </w:tc>
      </w:tr>
      <w:tr w:rsidR="00BA2433" w:rsidRPr="003E783A" w14:paraId="3F7831B0" w14:textId="77777777" w:rsidTr="0010272E">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203C2C32" w14:textId="6FB75D47" w:rsidR="00BA2433" w:rsidRDefault="00BA2433" w:rsidP="00BA2433">
            <w:pPr>
              <w:pStyle w:val="Tabloerik"/>
              <w:jc w:val="center"/>
            </w:pPr>
            <w:r w:rsidRPr="003E783A">
              <w:rPr>
                <w:color w:val="FF0000"/>
              </w:rPr>
              <w:t>İşlem Tarihçesi</w:t>
            </w:r>
          </w:p>
        </w:tc>
      </w:tr>
      <w:tr w:rsidR="00BA2433" w:rsidRPr="003E783A" w14:paraId="1C851F89"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B35A684" w14:textId="77777777" w:rsidR="00DC74C4" w:rsidRPr="003E783A" w:rsidRDefault="00DC74C4" w:rsidP="00DC74C4">
            <w:pPr>
              <w:pStyle w:val="Tabloerik"/>
            </w:pPr>
            <w:r>
              <w:t>İşlem Sahibi</w:t>
            </w:r>
          </w:p>
        </w:tc>
        <w:tc>
          <w:tcPr>
            <w:tcW w:w="1848" w:type="dxa"/>
          </w:tcPr>
          <w:p w14:paraId="34420C6A"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64E31F03"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829B47E"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72FE3005" w14:textId="77777777"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BA2433" w:rsidRPr="003E783A" w14:paraId="1D02E9AA"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179E04" w14:textId="77777777" w:rsidR="00DC74C4" w:rsidRPr="003E783A" w:rsidRDefault="00DC74C4" w:rsidP="00DC74C4">
            <w:pPr>
              <w:pStyle w:val="Tabloerik"/>
            </w:pPr>
            <w:r>
              <w:lastRenderedPageBreak/>
              <w:t>İşlem Tarihi</w:t>
            </w:r>
          </w:p>
        </w:tc>
        <w:tc>
          <w:tcPr>
            <w:tcW w:w="1848" w:type="dxa"/>
          </w:tcPr>
          <w:p w14:paraId="3715D1BA"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5B1B90FB"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B95C0CE"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B126D96" w14:textId="77777777"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BA2433" w:rsidRPr="003E783A" w14:paraId="5C217DFA" w14:textId="77777777" w:rsidTr="00FE52EF">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CACDE4" w14:textId="77777777" w:rsidR="00DC74C4" w:rsidRPr="003E783A" w:rsidRDefault="00DC74C4" w:rsidP="00DC74C4">
            <w:pPr>
              <w:pStyle w:val="Tabloerik"/>
            </w:pPr>
            <w:r>
              <w:t>İşlem Yapılan Adım</w:t>
            </w:r>
          </w:p>
        </w:tc>
        <w:tc>
          <w:tcPr>
            <w:tcW w:w="1848" w:type="dxa"/>
          </w:tcPr>
          <w:p w14:paraId="664960F8"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2819EC54"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058C0B04" w14:textId="77777777" w:rsidR="00DC74C4" w:rsidRPr="003E783A" w:rsidRDefault="00DC74C4" w:rsidP="00DC74C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88F4A47" w14:textId="77777777" w:rsidR="00DC74C4" w:rsidRPr="003E783A" w:rsidRDefault="00DC74C4" w:rsidP="00DC74C4">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BA2433" w:rsidRPr="003E783A" w14:paraId="47C6FD9F" w14:textId="77777777" w:rsidTr="00FE52EF">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BEAC726" w14:textId="77777777" w:rsidR="00DC74C4" w:rsidRPr="003E783A" w:rsidRDefault="00DC74C4" w:rsidP="00DC74C4">
            <w:pPr>
              <w:pStyle w:val="Tabloerik"/>
            </w:pPr>
            <w:r>
              <w:t>İşlem Sahibi Açıklama</w:t>
            </w:r>
          </w:p>
        </w:tc>
        <w:tc>
          <w:tcPr>
            <w:tcW w:w="1848" w:type="dxa"/>
          </w:tcPr>
          <w:p w14:paraId="48E6C2CA"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57CB8BE2"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36C24866" w14:textId="77777777" w:rsidR="00DC74C4" w:rsidRPr="003E783A" w:rsidRDefault="00DC74C4" w:rsidP="00DC74C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6604F17" w14:textId="77777777" w:rsidR="00DC74C4" w:rsidRPr="003E783A" w:rsidRDefault="00DC74C4" w:rsidP="00DC74C4">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141BB855" w14:textId="150012A0" w:rsidR="009C0384" w:rsidRDefault="009C0384" w:rsidP="00F47CA5"/>
    <w:p w14:paraId="74A40D58" w14:textId="5754E073" w:rsidR="008F1877" w:rsidRDefault="00AC1E66" w:rsidP="00AC1E66">
      <w:pPr>
        <w:pStyle w:val="Taslak3"/>
        <w:numPr>
          <w:ilvl w:val="2"/>
          <w:numId w:val="9"/>
        </w:numPr>
      </w:pPr>
      <w:r>
        <w:t>TÖS Yönetici Değerlendirme Form Aksiyonları</w:t>
      </w:r>
    </w:p>
    <w:tbl>
      <w:tblPr>
        <w:tblStyle w:val="KlavuzuTablo4-Vurgu5"/>
        <w:tblW w:w="0" w:type="auto"/>
        <w:tblLook w:val="04A0" w:firstRow="1" w:lastRow="0" w:firstColumn="1" w:lastColumn="0" w:noHBand="0" w:noVBand="1"/>
      </w:tblPr>
      <w:tblGrid>
        <w:gridCol w:w="2405"/>
        <w:gridCol w:w="992"/>
        <w:gridCol w:w="5619"/>
      </w:tblGrid>
      <w:tr w:rsidR="00861B9A" w14:paraId="560CE8F3" w14:textId="77777777" w:rsidTr="004C3E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B9DF9A9" w14:textId="6BE2B609" w:rsidR="00861B9A" w:rsidRDefault="00861B9A" w:rsidP="004C3E74">
            <w:pPr>
              <w:pStyle w:val="TabloBalk"/>
            </w:pPr>
            <w:r>
              <w:t>İşlem Adı</w:t>
            </w:r>
          </w:p>
        </w:tc>
        <w:tc>
          <w:tcPr>
            <w:tcW w:w="992" w:type="dxa"/>
          </w:tcPr>
          <w:p w14:paraId="267FAB14" w14:textId="77777777" w:rsidR="00861B9A" w:rsidRDefault="00861B9A" w:rsidP="004C3E74">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0AD2DA49" w14:textId="5AE6B7D2" w:rsidR="00861B9A" w:rsidRDefault="00861B9A" w:rsidP="004C3E74">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861B9A" w14:paraId="3F3D7550" w14:textId="77777777" w:rsidTr="004C3E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51A897" w14:textId="095FCC7C" w:rsidR="00861B9A" w:rsidRDefault="00861B9A" w:rsidP="004C3E74">
            <w:pPr>
              <w:pStyle w:val="Tabloerik"/>
            </w:pPr>
            <w:r>
              <w:t>İlerlet</w:t>
            </w:r>
          </w:p>
        </w:tc>
        <w:tc>
          <w:tcPr>
            <w:tcW w:w="992" w:type="dxa"/>
          </w:tcPr>
          <w:p w14:paraId="7FBD7B6C" w14:textId="77777777" w:rsidR="00861B9A" w:rsidRDefault="00861B9A" w:rsidP="004C3E74">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2334E4E2" w14:textId="1FEE3CE9" w:rsidR="00861B9A" w:rsidRPr="00B168FC" w:rsidRDefault="00B168FC" w:rsidP="004C3E74">
            <w:pPr>
              <w:pStyle w:val="Tabloerik"/>
              <w:cnfStyle w:val="000000100000" w:firstRow="0" w:lastRow="0" w:firstColumn="0" w:lastColumn="0" w:oddVBand="0" w:evenVBand="0" w:oddHBand="1" w:evenHBand="0" w:firstRowFirstColumn="0" w:firstRowLastColumn="0" w:lastRowFirstColumn="0" w:lastRowLastColumn="0"/>
            </w:pPr>
            <w:r w:rsidRPr="00B168FC">
              <w:rPr>
                <w:b/>
                <w:bCs/>
              </w:rPr>
              <w:t>İlerlet</w:t>
            </w:r>
            <w:r>
              <w:rPr>
                <w:b/>
                <w:bCs/>
              </w:rPr>
              <w:t xml:space="preserve"> </w:t>
            </w:r>
            <w:r>
              <w:t>butonuna</w:t>
            </w:r>
            <w:r w:rsidR="000F5791">
              <w:t xml:space="preserve"> tıklandığında CALISANIN_ASLI_GOREVI alanı değeri </w:t>
            </w:r>
            <w:r w:rsidR="006F0F09">
              <w:t xml:space="preserve">“T” ise </w:t>
            </w:r>
            <w:r w:rsidR="00512A06">
              <w:t>“Yönetici Ret E-Posta” adımına, “F” ise</w:t>
            </w:r>
            <w:r w:rsidR="00A051C3">
              <w:t xml:space="preserve"> seçilen kategorinin</w:t>
            </w:r>
            <w:r w:rsidR="00C20A65">
              <w:t xml:space="preserve"> fizibilitesinin yapıldığı manuel adıma ilerler.</w:t>
            </w:r>
          </w:p>
        </w:tc>
      </w:tr>
    </w:tbl>
    <w:p w14:paraId="7AA194D9" w14:textId="4DFD7CEB" w:rsidR="00AC1E66" w:rsidRDefault="00AC1E66" w:rsidP="00861B9A">
      <w:pPr>
        <w:ind w:left="360"/>
      </w:pPr>
    </w:p>
    <w:p w14:paraId="1BFA0657" w14:textId="77777777" w:rsidR="00A3223C" w:rsidRDefault="00A3223C" w:rsidP="00861B9A">
      <w:pPr>
        <w:ind w:left="360"/>
      </w:pPr>
    </w:p>
    <w:p w14:paraId="5178A528" w14:textId="77777777" w:rsidR="00A3223C" w:rsidRDefault="00A3223C" w:rsidP="00861B9A">
      <w:pPr>
        <w:ind w:left="360"/>
      </w:pPr>
    </w:p>
    <w:p w14:paraId="6285480F" w14:textId="77777777" w:rsidR="00A3223C" w:rsidRDefault="00A3223C" w:rsidP="00861B9A">
      <w:pPr>
        <w:ind w:left="360"/>
      </w:pPr>
    </w:p>
    <w:p w14:paraId="2A6753E5" w14:textId="77777777" w:rsidR="00A3223C" w:rsidRDefault="00A3223C" w:rsidP="00861B9A">
      <w:pPr>
        <w:ind w:left="360"/>
      </w:pPr>
    </w:p>
    <w:p w14:paraId="7A789FE8" w14:textId="77777777" w:rsidR="00A3223C" w:rsidRDefault="00A3223C" w:rsidP="00861B9A">
      <w:pPr>
        <w:ind w:left="360"/>
      </w:pPr>
    </w:p>
    <w:p w14:paraId="661D1AA9" w14:textId="77777777" w:rsidR="00A3223C" w:rsidRDefault="00A3223C" w:rsidP="00861B9A">
      <w:pPr>
        <w:ind w:left="360"/>
      </w:pPr>
    </w:p>
    <w:p w14:paraId="3257364E" w14:textId="77777777" w:rsidR="00A3223C" w:rsidRDefault="00A3223C" w:rsidP="00861B9A">
      <w:pPr>
        <w:ind w:left="360"/>
      </w:pPr>
    </w:p>
    <w:p w14:paraId="479AFD02" w14:textId="77777777" w:rsidR="00A3223C" w:rsidRDefault="00A3223C" w:rsidP="00861B9A">
      <w:pPr>
        <w:ind w:left="360"/>
      </w:pPr>
    </w:p>
    <w:p w14:paraId="495D927D" w14:textId="77777777" w:rsidR="00A3223C" w:rsidRDefault="00A3223C" w:rsidP="00861B9A">
      <w:pPr>
        <w:ind w:left="360"/>
      </w:pPr>
    </w:p>
    <w:p w14:paraId="4248736C" w14:textId="77777777" w:rsidR="00A3223C" w:rsidRDefault="00A3223C" w:rsidP="00861B9A">
      <w:pPr>
        <w:ind w:left="360"/>
      </w:pPr>
    </w:p>
    <w:p w14:paraId="19FD2C18" w14:textId="77777777" w:rsidR="00A3223C" w:rsidRDefault="00A3223C" w:rsidP="00861B9A">
      <w:pPr>
        <w:ind w:left="360"/>
      </w:pPr>
    </w:p>
    <w:p w14:paraId="0051FA6D" w14:textId="77777777" w:rsidR="00A3223C" w:rsidRDefault="00A3223C" w:rsidP="00861B9A">
      <w:pPr>
        <w:ind w:left="360"/>
      </w:pPr>
    </w:p>
    <w:p w14:paraId="10AA7087" w14:textId="77777777" w:rsidR="00A3223C" w:rsidRDefault="00A3223C" w:rsidP="00861B9A">
      <w:pPr>
        <w:ind w:left="360"/>
      </w:pPr>
    </w:p>
    <w:p w14:paraId="53073055" w14:textId="77777777" w:rsidR="00A3223C" w:rsidRDefault="00A3223C" w:rsidP="00861B9A">
      <w:pPr>
        <w:ind w:left="360"/>
      </w:pPr>
    </w:p>
    <w:p w14:paraId="52A446A9" w14:textId="77777777" w:rsidR="00380DCB" w:rsidRDefault="00380DCB" w:rsidP="00861B9A">
      <w:pPr>
        <w:ind w:left="360"/>
      </w:pPr>
    </w:p>
    <w:p w14:paraId="366D321F" w14:textId="77777777" w:rsidR="00380DCB" w:rsidRDefault="00380DCB" w:rsidP="00861B9A">
      <w:pPr>
        <w:ind w:left="360"/>
      </w:pPr>
    </w:p>
    <w:p w14:paraId="30650232" w14:textId="77777777" w:rsidR="00380DCB" w:rsidRDefault="00380DCB" w:rsidP="00861B9A">
      <w:pPr>
        <w:ind w:left="360"/>
      </w:pPr>
    </w:p>
    <w:p w14:paraId="3BB7D2DE" w14:textId="15C1A6E9" w:rsidR="00A3223C" w:rsidRDefault="00380DCB" w:rsidP="008B359F">
      <w:pPr>
        <w:pStyle w:val="Taslak2"/>
        <w:numPr>
          <w:ilvl w:val="1"/>
          <w:numId w:val="9"/>
        </w:numPr>
      </w:pPr>
      <w:r w:rsidRPr="00FD59D2">
        <w:rPr>
          <w:noProof/>
        </w:rPr>
        <w:lastRenderedPageBreak/>
        <w:drawing>
          <wp:anchor distT="0" distB="0" distL="114300" distR="114300" simplePos="0" relativeHeight="251659264" behindDoc="1" locked="0" layoutInCell="1" allowOverlap="1" wp14:anchorId="73FE301A" wp14:editId="6FD94792">
            <wp:simplePos x="0" y="0"/>
            <wp:positionH relativeFrom="margin">
              <wp:posOffset>7620</wp:posOffset>
            </wp:positionH>
            <wp:positionV relativeFrom="paragraph">
              <wp:posOffset>1270</wp:posOffset>
            </wp:positionV>
            <wp:extent cx="4548505" cy="4937760"/>
            <wp:effectExtent l="0" t="0" r="4445" b="0"/>
            <wp:wrapTight wrapText="bothSides">
              <wp:wrapPolygon edited="0">
                <wp:start x="0" y="0"/>
                <wp:lineTo x="0" y="21500"/>
                <wp:lineTo x="21531" y="21500"/>
                <wp:lineTo x="21531" y="0"/>
                <wp:lineTo x="0" y="0"/>
              </wp:wrapPolygon>
            </wp:wrapTight>
            <wp:docPr id="1722154535"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54535" name="Resim 1" descr="metin, ekran görüntüsü, sayı, numara, yazı tipi içeren bir resim"/>
                    <pic:cNvPicPr/>
                  </pic:nvPicPr>
                  <pic:blipFill>
                    <a:blip r:embed="rId21">
                      <a:extLst>
                        <a:ext uri="{28A0092B-C50C-407E-A947-70E740481C1C}">
                          <a14:useLocalDpi xmlns:a14="http://schemas.microsoft.com/office/drawing/2010/main" val="0"/>
                        </a:ext>
                      </a:extLst>
                    </a:blip>
                    <a:stretch>
                      <a:fillRect/>
                    </a:stretch>
                  </pic:blipFill>
                  <pic:spPr>
                    <a:xfrm>
                      <a:off x="0" y="0"/>
                      <a:ext cx="4548505" cy="4937760"/>
                    </a:xfrm>
                    <a:prstGeom prst="rect">
                      <a:avLst/>
                    </a:prstGeom>
                  </pic:spPr>
                </pic:pic>
              </a:graphicData>
            </a:graphic>
            <wp14:sizeRelH relativeFrom="margin">
              <wp14:pctWidth>0</wp14:pctWidth>
            </wp14:sizeRelH>
            <wp14:sizeRelV relativeFrom="margin">
              <wp14:pctHeight>0</wp14:pctHeight>
            </wp14:sizeRelV>
          </wp:anchor>
        </w:drawing>
      </w:r>
      <w:r w:rsidR="008A635F">
        <w:t>TÖS Buluş Bildirim Fizibilite</w:t>
      </w:r>
    </w:p>
    <w:p w14:paraId="7E82DF6D" w14:textId="75429100" w:rsidR="00FD59D2" w:rsidRDefault="0033502D" w:rsidP="008B359F">
      <w:r w:rsidRPr="0033502D">
        <w:rPr>
          <w:noProof/>
        </w:rPr>
        <w:drawing>
          <wp:inline distT="0" distB="0" distL="0" distR="0" wp14:anchorId="14F977EB" wp14:editId="3FF5D57C">
            <wp:extent cx="4577824" cy="2207025"/>
            <wp:effectExtent l="0" t="0" r="0" b="3175"/>
            <wp:docPr id="63536830" name="Resim 1" descr="metin, ekran görüntüsü, yazı tipi, çizg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6830" name="Resim 1" descr="metin, ekran görüntüsü, yazı tipi, çizgi içeren bir resim"/>
                    <pic:cNvPicPr/>
                  </pic:nvPicPr>
                  <pic:blipFill>
                    <a:blip r:embed="rId22"/>
                    <a:stretch>
                      <a:fillRect/>
                    </a:stretch>
                  </pic:blipFill>
                  <pic:spPr>
                    <a:xfrm>
                      <a:off x="0" y="0"/>
                      <a:ext cx="4634968" cy="2234575"/>
                    </a:xfrm>
                    <a:prstGeom prst="rect">
                      <a:avLst/>
                    </a:prstGeom>
                  </pic:spPr>
                </pic:pic>
              </a:graphicData>
            </a:graphic>
          </wp:inline>
        </w:drawing>
      </w:r>
    </w:p>
    <w:p w14:paraId="5BC5E59E" w14:textId="49B2AE47" w:rsidR="00555729" w:rsidRDefault="00555729" w:rsidP="00A77368">
      <w:pPr>
        <w:pStyle w:val="Taslak3"/>
        <w:numPr>
          <w:ilvl w:val="2"/>
          <w:numId w:val="9"/>
        </w:numPr>
      </w:pPr>
      <w:r w:rsidRPr="00A77368">
        <w:lastRenderedPageBreak/>
        <w:t>TÖS Buluş Bildirim Fizibilite Form Ala</w:t>
      </w:r>
      <w:r w:rsidR="006E64D9" w:rsidRPr="00A77368">
        <w:t>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0F281E" w:rsidRPr="003E783A" w14:paraId="185AFB8F" w14:textId="77777777" w:rsidTr="000163C6">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303902A0" w14:textId="77777777" w:rsidR="000F281E" w:rsidRPr="003E783A" w:rsidRDefault="000F281E" w:rsidP="000163C6">
            <w:pPr>
              <w:pStyle w:val="TabloBalk"/>
              <w:rPr>
                <w:b/>
              </w:rPr>
            </w:pPr>
            <w:r w:rsidRPr="003E783A">
              <w:t>Alan Adı</w:t>
            </w:r>
          </w:p>
        </w:tc>
        <w:tc>
          <w:tcPr>
            <w:tcW w:w="1848" w:type="dxa"/>
            <w:hideMark/>
          </w:tcPr>
          <w:p w14:paraId="162686B3" w14:textId="77777777" w:rsidR="000F281E" w:rsidRPr="003E783A" w:rsidRDefault="000F281E"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5F0A3AF2" w14:textId="77777777" w:rsidR="000F281E" w:rsidRPr="003E783A" w:rsidRDefault="000F281E"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26843F6A" w14:textId="77777777" w:rsidR="000F281E" w:rsidRPr="003E783A" w:rsidRDefault="000F281E"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3A8195C2" w14:textId="77777777" w:rsidR="000F281E" w:rsidRPr="003E783A" w:rsidRDefault="000F281E"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0F281E" w:rsidRPr="003E783A" w14:paraId="40D40C30"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840D26" w14:textId="77777777" w:rsidR="000F281E" w:rsidRPr="003E783A" w:rsidRDefault="000F281E" w:rsidP="000163C6">
            <w:pPr>
              <w:pStyle w:val="Tabloerik"/>
            </w:pPr>
            <w:r w:rsidRPr="00555E89">
              <w:t>Aday Gösterilen Adı Soyadı</w:t>
            </w:r>
          </w:p>
        </w:tc>
        <w:tc>
          <w:tcPr>
            <w:tcW w:w="1848" w:type="dxa"/>
          </w:tcPr>
          <w:p w14:paraId="62F9282B"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0B86F0C3"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CF14F9"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D646DC5" w14:textId="77777777" w:rsidR="000F281E" w:rsidRPr="003E783A" w:rsidRDefault="000F281E"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F281E" w:rsidRPr="003E783A" w14:paraId="5E2F3615"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1E45D63" w14:textId="77777777" w:rsidR="000F281E" w:rsidRPr="003E783A" w:rsidRDefault="000F281E" w:rsidP="000163C6">
            <w:pPr>
              <w:pStyle w:val="Tabloerik"/>
            </w:pPr>
            <w:r w:rsidRPr="00A43F9A">
              <w:t>Aday Gösterilen Departmanı</w:t>
            </w:r>
          </w:p>
        </w:tc>
        <w:tc>
          <w:tcPr>
            <w:tcW w:w="1848" w:type="dxa"/>
          </w:tcPr>
          <w:p w14:paraId="50DF7189"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2713750E"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07E5D39"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ACB23F4" w14:textId="77777777" w:rsidR="000F281E" w:rsidRPr="003E783A" w:rsidRDefault="000F281E"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F281E" w:rsidRPr="003E783A" w14:paraId="62E2F1F6"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EF73F0" w14:textId="77777777" w:rsidR="000F281E" w:rsidRPr="003E783A" w:rsidRDefault="000F281E" w:rsidP="000163C6">
            <w:pPr>
              <w:pStyle w:val="Tabloerik"/>
            </w:pPr>
            <w:r w:rsidRPr="00790F83">
              <w:t>Aday Gösterilen Unvanı</w:t>
            </w:r>
          </w:p>
        </w:tc>
        <w:tc>
          <w:tcPr>
            <w:tcW w:w="1848" w:type="dxa"/>
          </w:tcPr>
          <w:p w14:paraId="3F3F8645"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030ED4DE"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B090D48"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54F6BAF" w14:textId="77777777" w:rsidR="000F281E" w:rsidRPr="003E783A" w:rsidRDefault="000F281E"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F281E" w:rsidRPr="003E783A" w14:paraId="302E3295"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D747CF" w14:textId="77777777" w:rsidR="000F281E" w:rsidRPr="00C17E0B" w:rsidRDefault="000F281E" w:rsidP="000163C6">
            <w:pPr>
              <w:pStyle w:val="Tabloerik"/>
            </w:pPr>
            <w:r>
              <w:t>Statüsü</w:t>
            </w:r>
          </w:p>
        </w:tc>
        <w:tc>
          <w:tcPr>
            <w:tcW w:w="1848" w:type="dxa"/>
          </w:tcPr>
          <w:p w14:paraId="5BEAA10C" w14:textId="77777777" w:rsidR="000F281E"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533122D3"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F11CDD9"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912C578" w14:textId="77777777" w:rsidR="000F281E" w:rsidRPr="003E783A" w:rsidRDefault="000F281E"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F281E" w:rsidRPr="003E783A" w14:paraId="7CBB884B"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7575B7D" w14:textId="77777777" w:rsidR="000F281E" w:rsidRPr="00C17E0B" w:rsidRDefault="000F281E" w:rsidP="000163C6">
            <w:pPr>
              <w:pStyle w:val="Tabloerik"/>
            </w:pPr>
            <w:r>
              <w:t>Kategorisi</w:t>
            </w:r>
          </w:p>
        </w:tc>
        <w:tc>
          <w:tcPr>
            <w:tcW w:w="1848" w:type="dxa"/>
          </w:tcPr>
          <w:p w14:paraId="6D5DB0AF" w14:textId="77777777" w:rsidR="000F281E"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3E502787"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4094CEC"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3D8BC46" w14:textId="77777777" w:rsidR="000F281E" w:rsidRPr="003E783A" w:rsidRDefault="000F281E"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F281E" w:rsidRPr="003E783A" w14:paraId="15BA811F"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1688E4C" w14:textId="77777777" w:rsidR="000F281E" w:rsidRPr="00C17E0B" w:rsidRDefault="000F281E" w:rsidP="000163C6">
            <w:pPr>
              <w:pStyle w:val="Tabloerik"/>
            </w:pPr>
            <w:r>
              <w:t>Proje/Öneri/Buluş İsmi</w:t>
            </w:r>
          </w:p>
        </w:tc>
        <w:tc>
          <w:tcPr>
            <w:tcW w:w="1848" w:type="dxa"/>
          </w:tcPr>
          <w:p w14:paraId="6327C68F" w14:textId="77777777" w:rsidR="000F281E"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PROJE_ONERI_BULUS_ISMI</w:t>
            </w:r>
          </w:p>
        </w:tc>
        <w:tc>
          <w:tcPr>
            <w:tcW w:w="1159" w:type="dxa"/>
          </w:tcPr>
          <w:p w14:paraId="07F94AB2"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1B353FA"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A951F8" w14:textId="77777777" w:rsidR="000F281E" w:rsidRPr="003E783A" w:rsidRDefault="000F281E"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F281E" w:rsidRPr="003E783A" w14:paraId="1464242E"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7D22F6" w14:textId="77777777" w:rsidR="000F281E" w:rsidRPr="003E783A" w:rsidRDefault="000F281E" w:rsidP="000163C6">
            <w:pPr>
              <w:pStyle w:val="Tabloerik"/>
            </w:pPr>
            <w:r w:rsidRPr="00670D0D">
              <w:t>Buluş Başlığı</w:t>
            </w:r>
          </w:p>
        </w:tc>
        <w:tc>
          <w:tcPr>
            <w:tcW w:w="1848" w:type="dxa"/>
          </w:tcPr>
          <w:p w14:paraId="1DB309CA"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BULUS_BASLIGI</w:t>
            </w:r>
          </w:p>
        </w:tc>
        <w:tc>
          <w:tcPr>
            <w:tcW w:w="1159" w:type="dxa"/>
          </w:tcPr>
          <w:p w14:paraId="788B5CBA"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5713D50"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449F5B6" w14:textId="77777777" w:rsidR="000F281E" w:rsidRPr="003E783A" w:rsidRDefault="000F281E"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F281E" w:rsidRPr="003E783A" w14:paraId="0C2696D1"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CCC31D" w14:textId="77777777" w:rsidR="000F281E" w:rsidRPr="003E783A" w:rsidRDefault="000F281E" w:rsidP="000163C6">
            <w:pPr>
              <w:pStyle w:val="Tabloerik"/>
            </w:pPr>
            <w:r w:rsidRPr="00AA080A">
              <w:t>Buluşunuzdaki Fark/Ayrıcalıklar</w:t>
            </w:r>
          </w:p>
        </w:tc>
        <w:tc>
          <w:tcPr>
            <w:tcW w:w="1848" w:type="dxa"/>
          </w:tcPr>
          <w:p w14:paraId="2A66178A"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BULUS_FARKI</w:t>
            </w:r>
          </w:p>
        </w:tc>
        <w:tc>
          <w:tcPr>
            <w:tcW w:w="1159" w:type="dxa"/>
          </w:tcPr>
          <w:p w14:paraId="29A1C11B"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D79F696" w14:textId="77777777" w:rsidR="000F281E" w:rsidRPr="003E783A" w:rsidRDefault="000F281E"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AF5A0CD" w14:textId="77777777" w:rsidR="000F281E" w:rsidRPr="003E783A" w:rsidRDefault="000F281E"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F281E" w:rsidRPr="003E783A" w14:paraId="2B926344"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748833" w14:textId="77777777" w:rsidR="000F281E" w:rsidRPr="003E783A" w:rsidRDefault="000F281E" w:rsidP="000163C6">
            <w:pPr>
              <w:pStyle w:val="Tabloerik"/>
            </w:pPr>
            <w:r w:rsidRPr="00805AFC">
              <w:t>Buluşun İlgili Olduğu Teknik Alan</w:t>
            </w:r>
          </w:p>
        </w:tc>
        <w:tc>
          <w:tcPr>
            <w:tcW w:w="1848" w:type="dxa"/>
          </w:tcPr>
          <w:p w14:paraId="7499CFCF"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BULUS_TEKNIK_ALAN</w:t>
            </w:r>
          </w:p>
        </w:tc>
        <w:tc>
          <w:tcPr>
            <w:tcW w:w="1159" w:type="dxa"/>
          </w:tcPr>
          <w:p w14:paraId="4BC63CBF"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F1551AB" w14:textId="77777777" w:rsidR="000F281E" w:rsidRPr="003E783A" w:rsidRDefault="000F281E"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FEABE46" w14:textId="77777777" w:rsidR="000F281E" w:rsidRPr="003E783A" w:rsidRDefault="000F281E"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365DC0" w:rsidRPr="003E783A" w14:paraId="456D5D1F"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C773EE" w14:textId="5B6A2CA5" w:rsidR="00365DC0" w:rsidRPr="00805AFC" w:rsidRDefault="00D65565" w:rsidP="000163C6">
            <w:pPr>
              <w:pStyle w:val="Tabloerik"/>
            </w:pPr>
            <w:r w:rsidRPr="00D65565">
              <w:t>Teknolojik yenilik var mı?</w:t>
            </w:r>
          </w:p>
        </w:tc>
        <w:tc>
          <w:tcPr>
            <w:tcW w:w="1848" w:type="dxa"/>
          </w:tcPr>
          <w:p w14:paraId="1DB73AF8" w14:textId="7F82CB22" w:rsidR="00365DC0" w:rsidRDefault="00D65565" w:rsidP="000163C6">
            <w:pPr>
              <w:pStyle w:val="Tabloerik"/>
              <w:cnfStyle w:val="000000000000" w:firstRow="0" w:lastRow="0" w:firstColumn="0" w:lastColumn="0" w:oddVBand="0" w:evenVBand="0" w:oddHBand="0" w:evenHBand="0" w:firstRowFirstColumn="0" w:firstRowLastColumn="0" w:lastRowFirstColumn="0" w:lastRowLastColumn="0"/>
            </w:pPr>
            <w:r>
              <w:t>TEKNOLOJIK_YENILIK</w:t>
            </w:r>
          </w:p>
        </w:tc>
        <w:tc>
          <w:tcPr>
            <w:tcW w:w="1159" w:type="dxa"/>
          </w:tcPr>
          <w:p w14:paraId="195DF6D7" w14:textId="1D67FC36" w:rsidR="00365DC0" w:rsidRDefault="0061606D"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44D3592B" w14:textId="31ABC92C" w:rsidR="00365DC0" w:rsidRDefault="0061606D"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B108FE6" w14:textId="6FE66615" w:rsidR="00365DC0" w:rsidRDefault="0061606D" w:rsidP="000163C6">
            <w:pPr>
              <w:pStyle w:val="Tabloerik"/>
              <w:jc w:val="both"/>
              <w:cnfStyle w:val="000000000000" w:firstRow="0" w:lastRow="0" w:firstColumn="0" w:lastColumn="0" w:oddVBand="0" w:evenVBand="0" w:oddHBand="0" w:evenHBand="0" w:firstRowFirstColumn="0" w:firstRowLastColumn="0" w:lastRowFirstColumn="0" w:lastRowLastColumn="0"/>
            </w:pPr>
            <w:r>
              <w:t>Buluş Bildirim kategori başkanının “Teknolojik</w:t>
            </w:r>
            <w:r w:rsidR="00703AB9">
              <w:t xml:space="preserve"> yenilik var mı?”</w:t>
            </w:r>
            <w:r w:rsidR="00850868">
              <w:t xml:space="preserve"> sorusuna verdiği cevabı</w:t>
            </w:r>
            <w:r w:rsidR="00AC4F07">
              <w:t xml:space="preserve"> işaretlediği seçim kutusu alanıdır.</w:t>
            </w:r>
          </w:p>
        </w:tc>
      </w:tr>
      <w:tr w:rsidR="00365DC0" w:rsidRPr="003E783A" w14:paraId="79207098"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0AFBBFD" w14:textId="625EBD13" w:rsidR="00365DC0" w:rsidRPr="00805AFC" w:rsidRDefault="00D06D36" w:rsidP="000163C6">
            <w:pPr>
              <w:pStyle w:val="Tabloerik"/>
            </w:pPr>
            <w:r>
              <w:t>Açıklama</w:t>
            </w:r>
          </w:p>
        </w:tc>
        <w:tc>
          <w:tcPr>
            <w:tcW w:w="1848" w:type="dxa"/>
          </w:tcPr>
          <w:p w14:paraId="60CB9D78" w14:textId="1C19260B" w:rsidR="00365DC0" w:rsidRDefault="00D06D36" w:rsidP="000163C6">
            <w:pPr>
              <w:pStyle w:val="Tabloerik"/>
              <w:cnfStyle w:val="000000100000" w:firstRow="0" w:lastRow="0" w:firstColumn="0" w:lastColumn="0" w:oddVBand="0" w:evenVBand="0" w:oddHBand="1" w:evenHBand="0" w:firstRowFirstColumn="0" w:firstRowLastColumn="0" w:lastRowFirstColumn="0" w:lastRowLastColumn="0"/>
            </w:pPr>
            <w:r>
              <w:t>TEKNOLOJIK_YENILIK_ACIKLAMA</w:t>
            </w:r>
          </w:p>
        </w:tc>
        <w:tc>
          <w:tcPr>
            <w:tcW w:w="1159" w:type="dxa"/>
          </w:tcPr>
          <w:p w14:paraId="7E64E626" w14:textId="1AA57215" w:rsidR="00365DC0" w:rsidRDefault="00D06D3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FDE2CAC" w14:textId="7436311E" w:rsidR="00365DC0" w:rsidRDefault="00D06D36" w:rsidP="000163C6">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964BFD8" w14:textId="260A5FD1" w:rsidR="00365DC0" w:rsidRDefault="00973A78" w:rsidP="000163C6">
            <w:pPr>
              <w:pStyle w:val="Tabloerik"/>
              <w:jc w:val="both"/>
              <w:cnfStyle w:val="000000100000" w:firstRow="0" w:lastRow="0" w:firstColumn="0" w:lastColumn="0" w:oddVBand="0" w:evenVBand="0" w:oddHBand="1" w:evenHBand="0" w:firstRowFirstColumn="0" w:firstRowLastColumn="0" w:lastRowFirstColumn="0" w:lastRowLastColumn="0"/>
            </w:pPr>
            <w:r>
              <w:t>Buluş bildirim kategori başkanının</w:t>
            </w:r>
            <w:r w:rsidR="00C24365">
              <w:t xml:space="preserve"> sunulan buluş</w:t>
            </w:r>
            <w:r w:rsidR="00A53B07">
              <w:t>u teknolojik yenilik açısından değerlendirdiği serbest yazı alanıdır.</w:t>
            </w:r>
          </w:p>
        </w:tc>
      </w:tr>
      <w:tr w:rsidR="00192384" w:rsidRPr="003E783A" w14:paraId="1ABD16F2"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D41C33" w14:textId="4F2C8737" w:rsidR="00192384" w:rsidRDefault="00961D2C" w:rsidP="000163C6">
            <w:pPr>
              <w:pStyle w:val="Tabloerik"/>
            </w:pPr>
            <w:r w:rsidRPr="00961D2C">
              <w:t>Özgün bir fikri var mı?</w:t>
            </w:r>
          </w:p>
        </w:tc>
        <w:tc>
          <w:tcPr>
            <w:tcW w:w="1848" w:type="dxa"/>
          </w:tcPr>
          <w:p w14:paraId="774AA15F" w14:textId="2366328D" w:rsidR="00192384" w:rsidRDefault="00961D2C" w:rsidP="000163C6">
            <w:pPr>
              <w:pStyle w:val="Tabloerik"/>
              <w:cnfStyle w:val="000000000000" w:firstRow="0" w:lastRow="0" w:firstColumn="0" w:lastColumn="0" w:oddVBand="0" w:evenVBand="0" w:oddHBand="0" w:evenHBand="0" w:firstRowFirstColumn="0" w:firstRowLastColumn="0" w:lastRowFirstColumn="0" w:lastRowLastColumn="0"/>
            </w:pPr>
            <w:r>
              <w:t>OZGUN_FIKIR</w:t>
            </w:r>
          </w:p>
        </w:tc>
        <w:tc>
          <w:tcPr>
            <w:tcW w:w="1159" w:type="dxa"/>
          </w:tcPr>
          <w:p w14:paraId="051DB958" w14:textId="0F27C53B" w:rsidR="00192384" w:rsidRDefault="00961D2C"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605C13F2" w14:textId="649EEC46" w:rsidR="00192384" w:rsidRDefault="00961D2C"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77626D8" w14:textId="0ADACD07" w:rsidR="00192384" w:rsidRDefault="00961D2C" w:rsidP="000163C6">
            <w:pPr>
              <w:pStyle w:val="Tabloerik"/>
              <w:jc w:val="both"/>
              <w:cnfStyle w:val="000000000000" w:firstRow="0" w:lastRow="0" w:firstColumn="0" w:lastColumn="0" w:oddVBand="0" w:evenVBand="0" w:oddHBand="0" w:evenHBand="0" w:firstRowFirstColumn="0" w:firstRowLastColumn="0" w:lastRowFirstColumn="0" w:lastRowLastColumn="0"/>
            </w:pPr>
            <w:r>
              <w:t xml:space="preserve">Buluş Bildirim kategori </w:t>
            </w:r>
            <w:proofErr w:type="gramStart"/>
            <w:r>
              <w:t xml:space="preserve">başkanının </w:t>
            </w:r>
            <w:r w:rsidRPr="00961D2C">
              <w:t xml:space="preserve"> </w:t>
            </w:r>
            <w:r>
              <w:t>“</w:t>
            </w:r>
            <w:proofErr w:type="gramEnd"/>
            <w:r w:rsidRPr="00961D2C">
              <w:t>Özgün bir fikri var mı?</w:t>
            </w:r>
            <w:r>
              <w:t>” sorusuna verdiği cevabı işaretlediği seçim kutusu alanıdır.</w:t>
            </w:r>
          </w:p>
        </w:tc>
      </w:tr>
      <w:tr w:rsidR="00961D2C" w:rsidRPr="003E783A" w14:paraId="78F1AE33"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4727840" w14:textId="79439193" w:rsidR="00961D2C" w:rsidRDefault="00961D2C" w:rsidP="00961D2C">
            <w:pPr>
              <w:pStyle w:val="Tabloerik"/>
            </w:pPr>
            <w:r>
              <w:t>Açıklama</w:t>
            </w:r>
          </w:p>
        </w:tc>
        <w:tc>
          <w:tcPr>
            <w:tcW w:w="1848" w:type="dxa"/>
          </w:tcPr>
          <w:p w14:paraId="467C07D1" w14:textId="0B7E458C" w:rsidR="00961D2C" w:rsidRDefault="00A70598" w:rsidP="00961D2C">
            <w:pPr>
              <w:pStyle w:val="Tabloerik"/>
              <w:cnfStyle w:val="000000100000" w:firstRow="0" w:lastRow="0" w:firstColumn="0" w:lastColumn="0" w:oddVBand="0" w:evenVBand="0" w:oddHBand="1" w:evenHBand="0" w:firstRowFirstColumn="0" w:firstRowLastColumn="0" w:lastRowFirstColumn="0" w:lastRowLastColumn="0"/>
            </w:pPr>
            <w:r>
              <w:t>OZGUN_FIKIR</w:t>
            </w:r>
            <w:r w:rsidR="00961D2C">
              <w:t>_ACIKLAMA</w:t>
            </w:r>
          </w:p>
        </w:tc>
        <w:tc>
          <w:tcPr>
            <w:tcW w:w="1159" w:type="dxa"/>
          </w:tcPr>
          <w:p w14:paraId="1F44AB3A" w14:textId="6ED988E2" w:rsidR="00961D2C" w:rsidRDefault="00961D2C" w:rsidP="00961D2C">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869A2CB" w14:textId="2A653E70" w:rsidR="00961D2C" w:rsidRDefault="00961D2C" w:rsidP="00961D2C">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7970D99" w14:textId="28AAC277" w:rsidR="00961D2C" w:rsidRDefault="00961D2C" w:rsidP="00961D2C">
            <w:pPr>
              <w:pStyle w:val="Tabloerik"/>
              <w:jc w:val="both"/>
              <w:cnfStyle w:val="000000100000" w:firstRow="0" w:lastRow="0" w:firstColumn="0" w:lastColumn="0" w:oddVBand="0" w:evenVBand="0" w:oddHBand="1" w:evenHBand="0" w:firstRowFirstColumn="0" w:firstRowLastColumn="0" w:lastRowFirstColumn="0" w:lastRowLastColumn="0"/>
            </w:pPr>
            <w:r>
              <w:t xml:space="preserve">Buluş bildirim kategori başkanının sunulan buluşu </w:t>
            </w:r>
            <w:r w:rsidR="00360321">
              <w:t>özgün fikir</w:t>
            </w:r>
            <w:r>
              <w:t xml:space="preserve"> açısından değerlendirdiği serbest yazı alanıdır.</w:t>
            </w:r>
          </w:p>
        </w:tc>
      </w:tr>
      <w:tr w:rsidR="00360321" w:rsidRPr="003E783A" w14:paraId="390FFA4D"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D04E59" w14:textId="234B2B88" w:rsidR="00360321" w:rsidRDefault="009B4A93" w:rsidP="00360321">
            <w:pPr>
              <w:pStyle w:val="Tabloerik"/>
            </w:pPr>
            <w:r w:rsidRPr="009B4A93">
              <w:t>Rekabet etme gücü var mı?</w:t>
            </w:r>
          </w:p>
        </w:tc>
        <w:tc>
          <w:tcPr>
            <w:tcW w:w="1848" w:type="dxa"/>
          </w:tcPr>
          <w:p w14:paraId="335A857F" w14:textId="29DA6394" w:rsidR="00360321" w:rsidRDefault="009B4A93" w:rsidP="00360321">
            <w:pPr>
              <w:pStyle w:val="Tabloerik"/>
              <w:cnfStyle w:val="000000000000" w:firstRow="0" w:lastRow="0" w:firstColumn="0" w:lastColumn="0" w:oddVBand="0" w:evenVBand="0" w:oddHBand="0" w:evenHBand="0" w:firstRowFirstColumn="0" w:firstRowLastColumn="0" w:lastRowFirstColumn="0" w:lastRowLastColumn="0"/>
            </w:pPr>
            <w:r>
              <w:t>REKABET_GUCU</w:t>
            </w:r>
          </w:p>
        </w:tc>
        <w:tc>
          <w:tcPr>
            <w:tcW w:w="1159" w:type="dxa"/>
          </w:tcPr>
          <w:p w14:paraId="32C038D2" w14:textId="115C54E1" w:rsidR="00360321" w:rsidRDefault="00360321" w:rsidP="00360321">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1350A868" w14:textId="1E30F55C" w:rsidR="00360321" w:rsidRDefault="00360321" w:rsidP="00360321">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85968A3" w14:textId="157063DD" w:rsidR="00360321" w:rsidRDefault="00360321" w:rsidP="00360321">
            <w:pPr>
              <w:pStyle w:val="Tabloerik"/>
              <w:jc w:val="both"/>
              <w:cnfStyle w:val="000000000000" w:firstRow="0" w:lastRow="0" w:firstColumn="0" w:lastColumn="0" w:oddVBand="0" w:evenVBand="0" w:oddHBand="0" w:evenHBand="0" w:firstRowFirstColumn="0" w:firstRowLastColumn="0" w:lastRowFirstColumn="0" w:lastRowLastColumn="0"/>
            </w:pPr>
            <w:r>
              <w:t xml:space="preserve">Buluş Bildirim kategori </w:t>
            </w:r>
            <w:proofErr w:type="gramStart"/>
            <w:r>
              <w:t xml:space="preserve">başkanının </w:t>
            </w:r>
            <w:r w:rsidRPr="00961D2C">
              <w:t xml:space="preserve"> </w:t>
            </w:r>
            <w:r>
              <w:t>“</w:t>
            </w:r>
            <w:proofErr w:type="gramEnd"/>
            <w:r w:rsidR="00BA210F" w:rsidRPr="00BA210F">
              <w:t>Rekabet etme gücü var mı?</w:t>
            </w:r>
            <w:r>
              <w:t>” sorusuna verdiği cevabı işaretlediği seçim kutusu alanıdır.</w:t>
            </w:r>
          </w:p>
        </w:tc>
      </w:tr>
      <w:tr w:rsidR="00360321" w:rsidRPr="003E783A" w14:paraId="0265FC6A"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77B593" w14:textId="0A72E518" w:rsidR="00360321" w:rsidRDefault="00360321" w:rsidP="00360321">
            <w:pPr>
              <w:pStyle w:val="Tabloerik"/>
            </w:pPr>
            <w:r>
              <w:t>Açıklama</w:t>
            </w:r>
          </w:p>
        </w:tc>
        <w:tc>
          <w:tcPr>
            <w:tcW w:w="1848" w:type="dxa"/>
          </w:tcPr>
          <w:p w14:paraId="667D73C9" w14:textId="10DC82B9" w:rsidR="00360321" w:rsidRDefault="000336AA" w:rsidP="00360321">
            <w:pPr>
              <w:pStyle w:val="Tabloerik"/>
              <w:cnfStyle w:val="000000100000" w:firstRow="0" w:lastRow="0" w:firstColumn="0" w:lastColumn="0" w:oddVBand="0" w:evenVBand="0" w:oddHBand="1" w:evenHBand="0" w:firstRowFirstColumn="0" w:firstRowLastColumn="0" w:lastRowFirstColumn="0" w:lastRowLastColumn="0"/>
            </w:pPr>
            <w:r>
              <w:t>REKABET_GUCU</w:t>
            </w:r>
            <w:r w:rsidR="00360321">
              <w:t>_ACIKLAMA</w:t>
            </w:r>
          </w:p>
        </w:tc>
        <w:tc>
          <w:tcPr>
            <w:tcW w:w="1159" w:type="dxa"/>
          </w:tcPr>
          <w:p w14:paraId="75CFC660" w14:textId="406BB7DC" w:rsidR="00360321" w:rsidRDefault="00360321" w:rsidP="0036032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FA4158" w14:textId="7F793D52" w:rsidR="00360321" w:rsidRDefault="00360321" w:rsidP="00360321">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1A9992C" w14:textId="3470DDFE" w:rsidR="00360321" w:rsidRDefault="00360321" w:rsidP="00360321">
            <w:pPr>
              <w:pStyle w:val="Tabloerik"/>
              <w:jc w:val="both"/>
              <w:cnfStyle w:val="000000100000" w:firstRow="0" w:lastRow="0" w:firstColumn="0" w:lastColumn="0" w:oddVBand="0" w:evenVBand="0" w:oddHBand="1" w:evenHBand="0" w:firstRowFirstColumn="0" w:firstRowLastColumn="0" w:lastRowFirstColumn="0" w:lastRowLastColumn="0"/>
            </w:pPr>
            <w:r>
              <w:t xml:space="preserve">Buluş bildirim kategori başkanının sunulan buluşu </w:t>
            </w:r>
            <w:r w:rsidR="000336AA">
              <w:t>rekabet gücü</w:t>
            </w:r>
            <w:r>
              <w:t xml:space="preserve"> açısından değerlendirdiği serbest yazı alanıdır.</w:t>
            </w:r>
          </w:p>
        </w:tc>
      </w:tr>
      <w:tr w:rsidR="00725BFC" w:rsidRPr="003E783A" w14:paraId="14645FB9"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33FBA2" w14:textId="38D6A9AA" w:rsidR="00725BFC" w:rsidRDefault="00725BFC" w:rsidP="00725BFC">
            <w:pPr>
              <w:pStyle w:val="Tabloerik"/>
            </w:pPr>
            <w:r>
              <w:t>Revize Açıklama</w:t>
            </w:r>
          </w:p>
        </w:tc>
        <w:tc>
          <w:tcPr>
            <w:tcW w:w="1848" w:type="dxa"/>
          </w:tcPr>
          <w:p w14:paraId="6E493BAF" w14:textId="4602E42E" w:rsidR="00725BFC" w:rsidRDefault="00725BFC" w:rsidP="00725BFC">
            <w:pPr>
              <w:pStyle w:val="Tabloerik"/>
              <w:cnfStyle w:val="000000000000" w:firstRow="0" w:lastRow="0" w:firstColumn="0" w:lastColumn="0" w:oddVBand="0" w:evenVBand="0" w:oddHBand="0" w:evenHBand="0" w:firstRowFirstColumn="0" w:firstRowLastColumn="0" w:lastRowFirstColumn="0" w:lastRowLastColumn="0"/>
            </w:pPr>
            <w:r>
              <w:t>REVIZE_ACIKLAMA</w:t>
            </w:r>
          </w:p>
        </w:tc>
        <w:tc>
          <w:tcPr>
            <w:tcW w:w="1159" w:type="dxa"/>
          </w:tcPr>
          <w:p w14:paraId="0A838D82" w14:textId="4CBD634B" w:rsidR="00725BFC" w:rsidRDefault="00725BFC" w:rsidP="00725BFC">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3D85B1D" w14:textId="18971176" w:rsidR="00725BFC" w:rsidRDefault="00725BFC" w:rsidP="00725BFC">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E2C4BCA" w14:textId="46C2A98F" w:rsidR="00725BFC" w:rsidRDefault="008E305F" w:rsidP="00725BFC">
            <w:pPr>
              <w:pStyle w:val="Tabloerik"/>
              <w:jc w:val="both"/>
              <w:cnfStyle w:val="000000000000" w:firstRow="0" w:lastRow="0" w:firstColumn="0" w:lastColumn="0" w:oddVBand="0" w:evenVBand="0" w:oddHBand="0" w:evenHBand="0" w:firstRowFirstColumn="0" w:firstRowLastColumn="0" w:lastRowFirstColumn="0" w:lastRowLastColumn="0"/>
            </w:pPr>
            <w:r>
              <w:t>Buluş Bildirim kategori başkanı</w:t>
            </w:r>
            <w:r w:rsidR="00E322B5">
              <w:t>nın revize</w:t>
            </w:r>
            <w:r w:rsidR="00B5419D">
              <w:t>ye gönderdiğinde açıklama girdiği serbest yazı alanıdır.</w:t>
            </w:r>
          </w:p>
        </w:tc>
      </w:tr>
      <w:tr w:rsidR="00725BFC" w14:paraId="02AA0F3C"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287098FE" w14:textId="77777777" w:rsidR="00725BFC" w:rsidRDefault="00725BFC" w:rsidP="00725BFC">
            <w:pPr>
              <w:pStyle w:val="Tabloerik"/>
              <w:jc w:val="center"/>
            </w:pPr>
            <w:r w:rsidRPr="003E783A">
              <w:rPr>
                <w:color w:val="FF0000"/>
              </w:rPr>
              <w:t>İşlem Tarihçesi</w:t>
            </w:r>
          </w:p>
        </w:tc>
      </w:tr>
      <w:tr w:rsidR="00725BFC" w:rsidRPr="003E783A" w14:paraId="39965E4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1724CC" w14:textId="77777777" w:rsidR="00725BFC" w:rsidRPr="003E783A" w:rsidRDefault="00725BFC" w:rsidP="00725BFC">
            <w:pPr>
              <w:pStyle w:val="Tabloerik"/>
            </w:pPr>
            <w:r>
              <w:t>İşlem Sahibi</w:t>
            </w:r>
          </w:p>
        </w:tc>
        <w:tc>
          <w:tcPr>
            <w:tcW w:w="1848" w:type="dxa"/>
          </w:tcPr>
          <w:p w14:paraId="7FEB8232"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08EEB213"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8324AC2"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C6AD5BC" w14:textId="77777777" w:rsidR="00725BFC" w:rsidRPr="003E783A" w:rsidRDefault="00725BFC" w:rsidP="00725BFC">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725BFC" w:rsidRPr="003E783A" w14:paraId="3CEDF870"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AC4AA5" w14:textId="77777777" w:rsidR="00725BFC" w:rsidRPr="003E783A" w:rsidRDefault="00725BFC" w:rsidP="00725BFC">
            <w:pPr>
              <w:pStyle w:val="Tabloerik"/>
            </w:pPr>
            <w:r>
              <w:t>İşlem Tarihi</w:t>
            </w:r>
          </w:p>
        </w:tc>
        <w:tc>
          <w:tcPr>
            <w:tcW w:w="1848" w:type="dxa"/>
          </w:tcPr>
          <w:p w14:paraId="64B88F41"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175C9F5C"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575A51BB"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3EFE4D73" w14:textId="77777777" w:rsidR="00725BFC" w:rsidRPr="003E783A" w:rsidRDefault="00725BFC" w:rsidP="00725BFC">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725BFC" w:rsidRPr="003E783A" w14:paraId="3B0AA81B"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060BB5B" w14:textId="77777777" w:rsidR="00725BFC" w:rsidRPr="003E783A" w:rsidRDefault="00725BFC" w:rsidP="00725BFC">
            <w:pPr>
              <w:pStyle w:val="Tabloerik"/>
            </w:pPr>
            <w:r>
              <w:lastRenderedPageBreak/>
              <w:t>İşlem Yapılan Adım</w:t>
            </w:r>
          </w:p>
        </w:tc>
        <w:tc>
          <w:tcPr>
            <w:tcW w:w="1848" w:type="dxa"/>
          </w:tcPr>
          <w:p w14:paraId="6A003D4A"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263C38AB"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6F56CA77" w14:textId="77777777" w:rsidR="00725BFC" w:rsidRPr="003E783A" w:rsidRDefault="00725BFC" w:rsidP="00725BFC">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6FA228F8" w14:textId="77777777" w:rsidR="00725BFC" w:rsidRPr="003E783A" w:rsidRDefault="00725BFC" w:rsidP="00725BFC">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725BFC" w:rsidRPr="003E783A" w14:paraId="37985F92"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2DFF0F2" w14:textId="77777777" w:rsidR="00725BFC" w:rsidRPr="003E783A" w:rsidRDefault="00725BFC" w:rsidP="00725BFC">
            <w:pPr>
              <w:pStyle w:val="Tabloerik"/>
            </w:pPr>
            <w:r>
              <w:t>İşlem Sahibi Açıklama</w:t>
            </w:r>
          </w:p>
        </w:tc>
        <w:tc>
          <w:tcPr>
            <w:tcW w:w="1848" w:type="dxa"/>
          </w:tcPr>
          <w:p w14:paraId="042B454A"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0B0DE567"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2F2658C4" w14:textId="77777777" w:rsidR="00725BFC" w:rsidRPr="003E783A" w:rsidRDefault="00725BFC" w:rsidP="00725BFC">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D282174" w14:textId="77777777" w:rsidR="00725BFC" w:rsidRPr="003E783A" w:rsidRDefault="00725BFC" w:rsidP="00725BFC">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63F4353F" w14:textId="77777777" w:rsidR="00A77368" w:rsidRDefault="00A77368" w:rsidP="00302D54"/>
    <w:p w14:paraId="6BA77D53" w14:textId="0171E389" w:rsidR="00B5419D" w:rsidRDefault="00E85A4B" w:rsidP="00E85A4B">
      <w:pPr>
        <w:pStyle w:val="Taslak3"/>
        <w:numPr>
          <w:ilvl w:val="2"/>
          <w:numId w:val="9"/>
        </w:numPr>
      </w:pPr>
      <w:r>
        <w:t>TÖS Buluş Bildirim Form Aksiyonları</w:t>
      </w:r>
    </w:p>
    <w:tbl>
      <w:tblPr>
        <w:tblStyle w:val="KlavuzuTablo4-Vurgu5"/>
        <w:tblW w:w="0" w:type="auto"/>
        <w:tblInd w:w="137" w:type="dxa"/>
        <w:tblLook w:val="04A0" w:firstRow="1" w:lastRow="0" w:firstColumn="1" w:lastColumn="0" w:noHBand="0" w:noVBand="1"/>
      </w:tblPr>
      <w:tblGrid>
        <w:gridCol w:w="2268"/>
        <w:gridCol w:w="992"/>
        <w:gridCol w:w="5619"/>
      </w:tblGrid>
      <w:tr w:rsidR="00E85A4B" w14:paraId="2F62BEA1" w14:textId="77777777" w:rsidTr="00E85A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856C2FA" w14:textId="77777777" w:rsidR="00E85A4B" w:rsidRDefault="00E85A4B" w:rsidP="000163C6">
            <w:pPr>
              <w:pStyle w:val="TabloBalk"/>
            </w:pPr>
            <w:r>
              <w:t>İşlem Adı</w:t>
            </w:r>
          </w:p>
        </w:tc>
        <w:tc>
          <w:tcPr>
            <w:tcW w:w="992" w:type="dxa"/>
          </w:tcPr>
          <w:p w14:paraId="2382AC77" w14:textId="77777777" w:rsidR="00E85A4B" w:rsidRDefault="00E85A4B" w:rsidP="000163C6">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671F1B2F" w14:textId="77777777" w:rsidR="00E85A4B" w:rsidRDefault="00E85A4B" w:rsidP="000163C6">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E85A4B" w14:paraId="1C64A481" w14:textId="77777777" w:rsidTr="00E85A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7A37F72F" w14:textId="2E6667D5" w:rsidR="00E85A4B" w:rsidRDefault="00E85A4B" w:rsidP="000163C6">
            <w:pPr>
              <w:pStyle w:val="Tabloerik"/>
            </w:pPr>
            <w:r>
              <w:t>Onayla</w:t>
            </w:r>
          </w:p>
        </w:tc>
        <w:tc>
          <w:tcPr>
            <w:tcW w:w="992" w:type="dxa"/>
          </w:tcPr>
          <w:p w14:paraId="5012B7F7" w14:textId="77777777" w:rsidR="00E85A4B" w:rsidRDefault="00E85A4B" w:rsidP="000163C6">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79285C2A" w14:textId="58DFC575" w:rsidR="00E85A4B" w:rsidRDefault="00E85A4B" w:rsidP="000163C6">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w:t>
            </w:r>
            <w:r w:rsidR="009A2628">
              <w:t>Komite Günü Belirleme Makrosu</w:t>
            </w:r>
            <w:r>
              <w:t>” adımına ilerler.</w:t>
            </w:r>
          </w:p>
        </w:tc>
      </w:tr>
      <w:tr w:rsidR="00E85A4B" w:rsidRPr="00356D27" w14:paraId="07C25816" w14:textId="77777777" w:rsidTr="00E85A4B">
        <w:tc>
          <w:tcPr>
            <w:cnfStyle w:val="001000000000" w:firstRow="0" w:lastRow="0" w:firstColumn="1" w:lastColumn="0" w:oddVBand="0" w:evenVBand="0" w:oddHBand="0" w:evenHBand="0" w:firstRowFirstColumn="0" w:firstRowLastColumn="0" w:lastRowFirstColumn="0" w:lastRowLastColumn="0"/>
            <w:tcW w:w="2268" w:type="dxa"/>
          </w:tcPr>
          <w:p w14:paraId="5C07BC68" w14:textId="684B1D93" w:rsidR="00E85A4B" w:rsidRDefault="009A2628" w:rsidP="000163C6">
            <w:pPr>
              <w:pStyle w:val="Tabloerik"/>
            </w:pPr>
            <w:r>
              <w:t>Revizeye Gönder</w:t>
            </w:r>
          </w:p>
        </w:tc>
        <w:tc>
          <w:tcPr>
            <w:tcW w:w="992" w:type="dxa"/>
          </w:tcPr>
          <w:p w14:paraId="2FD3CFED" w14:textId="77777777" w:rsidR="00E85A4B" w:rsidRDefault="00E85A4B"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6BDC9162" w14:textId="6D7E22CF" w:rsidR="00E85A4B" w:rsidRPr="00356D27" w:rsidRDefault="009A2628" w:rsidP="000163C6">
            <w:pPr>
              <w:pStyle w:val="Tabloerik"/>
              <w:cnfStyle w:val="000000000000" w:firstRow="0" w:lastRow="0" w:firstColumn="0" w:lastColumn="0" w:oddVBand="0" w:evenVBand="0" w:oddHBand="0" w:evenHBand="0" w:firstRowFirstColumn="0" w:firstRowLastColumn="0" w:lastRowFirstColumn="0" w:lastRowLastColumn="0"/>
            </w:pPr>
            <w:r>
              <w:rPr>
                <w:b/>
                <w:bCs/>
              </w:rPr>
              <w:t>Revizeye Gönder</w:t>
            </w:r>
            <w:r w:rsidR="00E85A4B">
              <w:rPr>
                <w:b/>
                <w:bCs/>
              </w:rPr>
              <w:t xml:space="preserve"> </w:t>
            </w:r>
            <w:r w:rsidR="00E85A4B">
              <w:t xml:space="preserve">butonuna tıklandığında akış “Akış Sahibi </w:t>
            </w:r>
            <w:r w:rsidR="009D0823">
              <w:t>Revize</w:t>
            </w:r>
            <w:r w:rsidR="00E85A4B">
              <w:t>” adımına ilerler.</w:t>
            </w:r>
          </w:p>
        </w:tc>
      </w:tr>
    </w:tbl>
    <w:p w14:paraId="346E055D" w14:textId="77777777" w:rsidR="00E85A4B" w:rsidRDefault="00E85A4B" w:rsidP="00E85A4B">
      <w:pPr>
        <w:ind w:left="360"/>
      </w:pPr>
    </w:p>
    <w:p w14:paraId="2AA20CAA" w14:textId="77777777" w:rsidR="00ED2B6C" w:rsidRDefault="00ED2B6C" w:rsidP="00E85A4B">
      <w:pPr>
        <w:ind w:left="360"/>
      </w:pPr>
    </w:p>
    <w:p w14:paraId="449ECDE8" w14:textId="77777777" w:rsidR="00ED2B6C" w:rsidRDefault="00ED2B6C" w:rsidP="00E85A4B">
      <w:pPr>
        <w:ind w:left="360"/>
      </w:pPr>
    </w:p>
    <w:p w14:paraId="0A4ECA8C" w14:textId="77777777" w:rsidR="00ED2B6C" w:rsidRDefault="00ED2B6C" w:rsidP="00E85A4B">
      <w:pPr>
        <w:ind w:left="360"/>
      </w:pPr>
    </w:p>
    <w:p w14:paraId="2E9FA054" w14:textId="77777777" w:rsidR="00ED2B6C" w:rsidRDefault="00ED2B6C" w:rsidP="00E85A4B">
      <w:pPr>
        <w:ind w:left="360"/>
      </w:pPr>
    </w:p>
    <w:p w14:paraId="0ADAADDC" w14:textId="77777777" w:rsidR="00ED2B6C" w:rsidRDefault="00ED2B6C" w:rsidP="00E85A4B">
      <w:pPr>
        <w:ind w:left="360"/>
      </w:pPr>
    </w:p>
    <w:p w14:paraId="4D5A84E6" w14:textId="77777777" w:rsidR="00ED2B6C" w:rsidRDefault="00ED2B6C" w:rsidP="00E85A4B">
      <w:pPr>
        <w:ind w:left="360"/>
      </w:pPr>
    </w:p>
    <w:p w14:paraId="5777B03B" w14:textId="77777777" w:rsidR="00ED2B6C" w:rsidRDefault="00ED2B6C" w:rsidP="00E85A4B">
      <w:pPr>
        <w:ind w:left="360"/>
      </w:pPr>
    </w:p>
    <w:p w14:paraId="76A4B37A" w14:textId="3B8B3BC0" w:rsidR="009D0823" w:rsidRDefault="009D0823" w:rsidP="00CB02C8">
      <w:pPr>
        <w:pStyle w:val="Taslak2"/>
        <w:numPr>
          <w:ilvl w:val="1"/>
          <w:numId w:val="9"/>
        </w:numPr>
      </w:pPr>
      <w:r>
        <w:lastRenderedPageBreak/>
        <w:t>TÖS Çalışan Bağlılı</w:t>
      </w:r>
      <w:r w:rsidR="00CB02C8">
        <w:t>ğı/Memnuniyeti Fizibilite Formu</w:t>
      </w:r>
    </w:p>
    <w:p w14:paraId="4A814686" w14:textId="1EC42281" w:rsidR="00CB02C8" w:rsidRDefault="00FC7022" w:rsidP="00ED2B6C">
      <w:pPr>
        <w:ind w:left="360"/>
        <w:jc w:val="center"/>
      </w:pPr>
      <w:r w:rsidRPr="00FC7022">
        <w:rPr>
          <w:noProof/>
        </w:rPr>
        <w:drawing>
          <wp:inline distT="0" distB="0" distL="0" distR="0" wp14:anchorId="656C5E97" wp14:editId="4CCC8539">
            <wp:extent cx="3577825" cy="3778283"/>
            <wp:effectExtent l="0" t="0" r="3810" b="0"/>
            <wp:docPr id="3016217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2170" name=""/>
                    <pic:cNvPicPr/>
                  </pic:nvPicPr>
                  <pic:blipFill>
                    <a:blip r:embed="rId23"/>
                    <a:stretch>
                      <a:fillRect/>
                    </a:stretch>
                  </pic:blipFill>
                  <pic:spPr>
                    <a:xfrm>
                      <a:off x="0" y="0"/>
                      <a:ext cx="3664611" cy="3869931"/>
                    </a:xfrm>
                    <a:prstGeom prst="rect">
                      <a:avLst/>
                    </a:prstGeom>
                  </pic:spPr>
                </pic:pic>
              </a:graphicData>
            </a:graphic>
          </wp:inline>
        </w:drawing>
      </w:r>
    </w:p>
    <w:p w14:paraId="7AEC7528" w14:textId="45146DD3" w:rsidR="00FC7022" w:rsidRDefault="00ED2B6C" w:rsidP="00ED2B6C">
      <w:pPr>
        <w:ind w:left="360"/>
        <w:jc w:val="center"/>
      </w:pPr>
      <w:r w:rsidRPr="00ED2B6C">
        <w:rPr>
          <w:noProof/>
        </w:rPr>
        <w:drawing>
          <wp:inline distT="0" distB="0" distL="0" distR="0" wp14:anchorId="3BC620B4" wp14:editId="6939C1F5">
            <wp:extent cx="3572832" cy="3365178"/>
            <wp:effectExtent l="0" t="0" r="8890" b="6985"/>
            <wp:docPr id="844768640"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768640" name="Resim 1" descr="metin, ekran görüntüsü, sayı, numara, yazı tipi içeren bir resim"/>
                    <pic:cNvPicPr/>
                  </pic:nvPicPr>
                  <pic:blipFill>
                    <a:blip r:embed="rId24"/>
                    <a:stretch>
                      <a:fillRect/>
                    </a:stretch>
                  </pic:blipFill>
                  <pic:spPr>
                    <a:xfrm>
                      <a:off x="0" y="0"/>
                      <a:ext cx="3591358" cy="3382628"/>
                    </a:xfrm>
                    <a:prstGeom prst="rect">
                      <a:avLst/>
                    </a:prstGeom>
                  </pic:spPr>
                </pic:pic>
              </a:graphicData>
            </a:graphic>
          </wp:inline>
        </w:drawing>
      </w:r>
    </w:p>
    <w:p w14:paraId="0BD56802" w14:textId="72BD92EE" w:rsidR="00ED2B6C" w:rsidRDefault="00D24866" w:rsidP="00D24866">
      <w:pPr>
        <w:pStyle w:val="Taslak3"/>
        <w:numPr>
          <w:ilvl w:val="2"/>
          <w:numId w:val="9"/>
        </w:numPr>
      </w:pPr>
      <w:r>
        <w:lastRenderedPageBreak/>
        <w:t>TÖS Çalışan Bağlılığı/Memnuniyeti</w:t>
      </w:r>
      <w:r w:rsidR="0040567E">
        <w:t xml:space="preserve"> Fizibilite</w:t>
      </w:r>
      <w:r>
        <w:t xml:space="preserv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D24866" w:rsidRPr="003E783A" w14:paraId="7EDC1817" w14:textId="77777777" w:rsidTr="000163C6">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0F5E9404" w14:textId="77777777" w:rsidR="00D24866" w:rsidRPr="003E783A" w:rsidRDefault="00D24866" w:rsidP="000163C6">
            <w:pPr>
              <w:pStyle w:val="TabloBalk"/>
              <w:rPr>
                <w:b/>
              </w:rPr>
            </w:pPr>
            <w:r w:rsidRPr="003E783A">
              <w:t>Alan Adı</w:t>
            </w:r>
          </w:p>
        </w:tc>
        <w:tc>
          <w:tcPr>
            <w:tcW w:w="1848" w:type="dxa"/>
            <w:hideMark/>
          </w:tcPr>
          <w:p w14:paraId="3A611606" w14:textId="77777777" w:rsidR="00D24866" w:rsidRPr="003E783A" w:rsidRDefault="00D24866"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3996C357" w14:textId="77777777" w:rsidR="00D24866" w:rsidRPr="003E783A" w:rsidRDefault="00D24866"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67D0AE4E" w14:textId="77777777" w:rsidR="00D24866" w:rsidRPr="003E783A" w:rsidRDefault="00D24866"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4BBBCE09" w14:textId="77777777" w:rsidR="00D24866" w:rsidRPr="003E783A" w:rsidRDefault="00D24866"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D24866" w:rsidRPr="003E783A" w14:paraId="17BA799D"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C952EFA" w14:textId="77777777" w:rsidR="00D24866" w:rsidRPr="003E783A" w:rsidRDefault="00D24866" w:rsidP="000163C6">
            <w:pPr>
              <w:pStyle w:val="Tabloerik"/>
            </w:pPr>
            <w:r w:rsidRPr="00555E89">
              <w:t>Aday Gösterilen Adı Soyadı</w:t>
            </w:r>
          </w:p>
        </w:tc>
        <w:tc>
          <w:tcPr>
            <w:tcW w:w="1848" w:type="dxa"/>
          </w:tcPr>
          <w:p w14:paraId="62381A24"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1D4FB172"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5571824"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945D99F" w14:textId="77777777" w:rsidR="00D24866" w:rsidRPr="003E783A" w:rsidRDefault="00D24866"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24866" w:rsidRPr="003E783A" w14:paraId="676ED6E6"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D82F22" w14:textId="77777777" w:rsidR="00D24866" w:rsidRPr="003E783A" w:rsidRDefault="00D24866" w:rsidP="000163C6">
            <w:pPr>
              <w:pStyle w:val="Tabloerik"/>
            </w:pPr>
            <w:r w:rsidRPr="00A43F9A">
              <w:t>Aday Gösterilen Departmanı</w:t>
            </w:r>
          </w:p>
        </w:tc>
        <w:tc>
          <w:tcPr>
            <w:tcW w:w="1848" w:type="dxa"/>
          </w:tcPr>
          <w:p w14:paraId="6B9526E8"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54028046"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EFFF024"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BAC98CD" w14:textId="77777777" w:rsidR="00D24866" w:rsidRPr="003E783A" w:rsidRDefault="00D24866"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24866" w:rsidRPr="003E783A" w14:paraId="6B33E428"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2371B02" w14:textId="77777777" w:rsidR="00D24866" w:rsidRPr="003E783A" w:rsidRDefault="00D24866" w:rsidP="000163C6">
            <w:pPr>
              <w:pStyle w:val="Tabloerik"/>
            </w:pPr>
            <w:r w:rsidRPr="00790F83">
              <w:t>Aday Gösterilen Unvanı</w:t>
            </w:r>
          </w:p>
        </w:tc>
        <w:tc>
          <w:tcPr>
            <w:tcW w:w="1848" w:type="dxa"/>
          </w:tcPr>
          <w:p w14:paraId="3713F352"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136A513B"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0BB0000"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0FBE959" w14:textId="77777777" w:rsidR="00D24866" w:rsidRPr="003E783A" w:rsidRDefault="00D24866"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24866" w:rsidRPr="003E783A" w14:paraId="466A672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0C4B0CB" w14:textId="77777777" w:rsidR="00D24866" w:rsidRPr="00C17E0B" w:rsidRDefault="00D24866" w:rsidP="000163C6">
            <w:pPr>
              <w:pStyle w:val="Tabloerik"/>
            </w:pPr>
            <w:r>
              <w:t>Statüsü</w:t>
            </w:r>
          </w:p>
        </w:tc>
        <w:tc>
          <w:tcPr>
            <w:tcW w:w="1848" w:type="dxa"/>
          </w:tcPr>
          <w:p w14:paraId="54BF22B4" w14:textId="77777777" w:rsidR="00D24866"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43A32DC1"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61F2133"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349846F" w14:textId="77777777" w:rsidR="00D24866" w:rsidRPr="003E783A" w:rsidRDefault="00D24866"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24866" w:rsidRPr="003E783A" w14:paraId="16BE5A05"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04DC72" w14:textId="77777777" w:rsidR="00D24866" w:rsidRPr="00C17E0B" w:rsidRDefault="00D24866" w:rsidP="000163C6">
            <w:pPr>
              <w:pStyle w:val="Tabloerik"/>
            </w:pPr>
            <w:r>
              <w:t>Kategorisi</w:t>
            </w:r>
          </w:p>
        </w:tc>
        <w:tc>
          <w:tcPr>
            <w:tcW w:w="1848" w:type="dxa"/>
          </w:tcPr>
          <w:p w14:paraId="0489FCFA" w14:textId="77777777" w:rsidR="00D24866"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3CBAA42A"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F38B294" w14:textId="77777777" w:rsidR="00D24866" w:rsidRPr="003E783A" w:rsidRDefault="00D24866"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D27B102" w14:textId="77777777" w:rsidR="00D24866" w:rsidRPr="003E783A" w:rsidRDefault="00D24866"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24866" w:rsidRPr="003E783A" w14:paraId="344996A1"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901F73" w14:textId="77777777" w:rsidR="00D24866" w:rsidRPr="00C17E0B" w:rsidRDefault="00D24866" w:rsidP="000163C6">
            <w:pPr>
              <w:pStyle w:val="Tabloerik"/>
            </w:pPr>
            <w:r>
              <w:t>Proje/Öneri/Buluş İsmi</w:t>
            </w:r>
          </w:p>
        </w:tc>
        <w:tc>
          <w:tcPr>
            <w:tcW w:w="1848" w:type="dxa"/>
          </w:tcPr>
          <w:p w14:paraId="77134A01" w14:textId="77777777" w:rsidR="00D24866"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PROJE_ONERI_BULUS_ISMI</w:t>
            </w:r>
          </w:p>
        </w:tc>
        <w:tc>
          <w:tcPr>
            <w:tcW w:w="1159" w:type="dxa"/>
          </w:tcPr>
          <w:p w14:paraId="3A0AF04A"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0B11E53" w14:textId="77777777" w:rsidR="00D24866" w:rsidRPr="003E783A" w:rsidRDefault="00D24866"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5E52F05" w14:textId="77777777" w:rsidR="00D24866" w:rsidRPr="003E783A" w:rsidRDefault="00D24866"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977EA" w:rsidRPr="003E783A" w14:paraId="5CC0B73E"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2460BB" w14:textId="27EB5145" w:rsidR="004977EA" w:rsidRPr="003E783A" w:rsidRDefault="004977EA" w:rsidP="004977EA">
            <w:pPr>
              <w:pStyle w:val="Tabloerik"/>
            </w:pPr>
            <w:r w:rsidRPr="00891F63">
              <w:t>Çalışan Bağlılığı/Memnuniyeti Başvuru Sebebi</w:t>
            </w:r>
          </w:p>
        </w:tc>
        <w:tc>
          <w:tcPr>
            <w:tcW w:w="1848" w:type="dxa"/>
          </w:tcPr>
          <w:p w14:paraId="3C9F88ED" w14:textId="09999225" w:rsidR="004977EA" w:rsidRPr="003E783A" w:rsidRDefault="004977EA" w:rsidP="004977EA">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4F54BF44" w14:textId="63885341" w:rsidR="004977EA" w:rsidRPr="003E783A" w:rsidRDefault="004977EA" w:rsidP="004977E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13A8560" w14:textId="7FEEDF31" w:rsidR="004977EA" w:rsidRPr="003E783A" w:rsidRDefault="004977EA" w:rsidP="004977E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D1B560B" w14:textId="533A1DA0" w:rsidR="004977EA" w:rsidRPr="003E783A" w:rsidRDefault="004977EA" w:rsidP="004977EA">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977EA" w:rsidRPr="003E783A" w14:paraId="730D613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842A342" w14:textId="25A27C40" w:rsidR="004977EA" w:rsidRPr="003E783A" w:rsidRDefault="004977EA" w:rsidP="004977EA">
            <w:pPr>
              <w:pStyle w:val="Tabloerik"/>
            </w:pPr>
            <w:r w:rsidRPr="006E59C7">
              <w:rPr>
                <w:noProof/>
              </w:rPr>
              <w:t>Çalışan Bağlılığına Katkısı</w:t>
            </w:r>
          </w:p>
        </w:tc>
        <w:tc>
          <w:tcPr>
            <w:tcW w:w="1848" w:type="dxa"/>
          </w:tcPr>
          <w:p w14:paraId="5F7DFDBB" w14:textId="65855C58" w:rsidR="004977EA" w:rsidRPr="003E783A" w:rsidRDefault="004977EA" w:rsidP="004977EA">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7F7BD834" w14:textId="4834858B" w:rsidR="004977EA" w:rsidRPr="003E783A" w:rsidRDefault="004977EA" w:rsidP="004977E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D224AF6" w14:textId="21F3FCB7" w:rsidR="004977EA" w:rsidRPr="003E783A" w:rsidRDefault="004977EA" w:rsidP="004977E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7A293D0" w14:textId="53D40B8C" w:rsidR="004977EA" w:rsidRPr="003E783A" w:rsidRDefault="004977EA" w:rsidP="004977EA">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26546" w:rsidRPr="003E783A" w14:paraId="19464ED0"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358305C" w14:textId="74D85CB8" w:rsidR="00A26546" w:rsidRPr="003E783A" w:rsidRDefault="00A26546" w:rsidP="00A26546">
            <w:pPr>
              <w:pStyle w:val="Tabloerik"/>
            </w:pPr>
            <w:r w:rsidRPr="0064459E">
              <w:t>Çalışan bağlılığını arttırıcı etkisi var mı?</w:t>
            </w:r>
          </w:p>
        </w:tc>
        <w:tc>
          <w:tcPr>
            <w:tcW w:w="1848" w:type="dxa"/>
          </w:tcPr>
          <w:p w14:paraId="4944131C" w14:textId="5701EF99" w:rsidR="00A26546" w:rsidRPr="003E783A" w:rsidRDefault="00A26546" w:rsidP="00A26546">
            <w:pPr>
              <w:pStyle w:val="Tabloerik"/>
              <w:cnfStyle w:val="000000100000" w:firstRow="0" w:lastRow="0" w:firstColumn="0" w:lastColumn="0" w:oddVBand="0" w:evenVBand="0" w:oddHBand="1" w:evenHBand="0" w:firstRowFirstColumn="0" w:firstRowLastColumn="0" w:lastRowFirstColumn="0" w:lastRowLastColumn="0"/>
            </w:pPr>
            <w:r>
              <w:t>CALISAN_BAGLILIGI</w:t>
            </w:r>
          </w:p>
        </w:tc>
        <w:tc>
          <w:tcPr>
            <w:tcW w:w="1159" w:type="dxa"/>
          </w:tcPr>
          <w:p w14:paraId="539E0345" w14:textId="6EA4B567" w:rsidR="00A26546" w:rsidRPr="003E783A" w:rsidRDefault="00A26546" w:rsidP="00A26546">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6FF04FB2" w14:textId="10F85AFD" w:rsidR="00A26546" w:rsidRPr="003E783A" w:rsidRDefault="00A26546" w:rsidP="00A26546">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12E5380" w14:textId="0E95FE26" w:rsidR="00A26546" w:rsidRPr="003E783A" w:rsidRDefault="005D5954" w:rsidP="00A26546">
            <w:pPr>
              <w:pStyle w:val="Tabloerik"/>
              <w:jc w:val="both"/>
              <w:cnfStyle w:val="000000100000" w:firstRow="0" w:lastRow="0" w:firstColumn="0" w:lastColumn="0" w:oddVBand="0" w:evenVBand="0" w:oddHBand="1" w:evenHBand="0" w:firstRowFirstColumn="0" w:firstRowLastColumn="0" w:lastRowFirstColumn="0" w:lastRowLastColumn="0"/>
            </w:pPr>
            <w:r>
              <w:t>Çalışan Bağlılığı/Memnuniyeti</w:t>
            </w:r>
            <w:r w:rsidR="003A1343">
              <w:t xml:space="preserve"> kategori başkanının “</w:t>
            </w:r>
            <w:r w:rsidR="003A1343" w:rsidRPr="0064459E">
              <w:t>Çalışan bağlılığını arttırıcı etkisi var mı?</w:t>
            </w:r>
            <w:r w:rsidR="003A1343">
              <w:t>” sorusuna verdiği cevabı işaretlediği seçim kutusu alanıdır.</w:t>
            </w:r>
          </w:p>
        </w:tc>
      </w:tr>
      <w:tr w:rsidR="00671460" w14:paraId="3B0F4569"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4A3809" w14:textId="7B2DAF23" w:rsidR="00671460" w:rsidRPr="00805AFC" w:rsidRDefault="00671460" w:rsidP="00671460">
            <w:pPr>
              <w:pStyle w:val="Tabloerik"/>
            </w:pPr>
            <w:r>
              <w:t>Çalışan Bağlılığı Açıklama</w:t>
            </w:r>
          </w:p>
        </w:tc>
        <w:tc>
          <w:tcPr>
            <w:tcW w:w="1848" w:type="dxa"/>
          </w:tcPr>
          <w:p w14:paraId="6F548D21" w14:textId="1E142C13" w:rsidR="00671460" w:rsidRDefault="00F8070C" w:rsidP="00671460">
            <w:pPr>
              <w:pStyle w:val="Tabloerik"/>
              <w:cnfStyle w:val="000000000000" w:firstRow="0" w:lastRow="0" w:firstColumn="0" w:lastColumn="0" w:oddVBand="0" w:evenVBand="0" w:oddHBand="0" w:evenHBand="0" w:firstRowFirstColumn="0" w:firstRowLastColumn="0" w:lastRowFirstColumn="0" w:lastRowLastColumn="0"/>
            </w:pPr>
            <w:r w:rsidRPr="00F8070C">
              <w:t>CALISAN_BAGLILIGI_ACIKLAMA</w:t>
            </w:r>
          </w:p>
        </w:tc>
        <w:tc>
          <w:tcPr>
            <w:tcW w:w="1159" w:type="dxa"/>
          </w:tcPr>
          <w:p w14:paraId="19B71F5B" w14:textId="3673E492" w:rsidR="00671460" w:rsidRDefault="00671460" w:rsidP="0067146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13A9CFC" w14:textId="08501B38" w:rsidR="00671460" w:rsidRDefault="00671460" w:rsidP="00671460">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0A5287E" w14:textId="7E36023C" w:rsidR="00671460" w:rsidRDefault="00110A40" w:rsidP="00671460">
            <w:pPr>
              <w:pStyle w:val="Tabloerik"/>
              <w:jc w:val="both"/>
              <w:cnfStyle w:val="000000000000" w:firstRow="0" w:lastRow="0" w:firstColumn="0" w:lastColumn="0" w:oddVBand="0" w:evenVBand="0" w:oddHBand="0" w:evenHBand="0" w:firstRowFirstColumn="0" w:firstRowLastColumn="0" w:lastRowFirstColumn="0" w:lastRowLastColumn="0"/>
            </w:pPr>
            <w:r>
              <w:t>Çalışan Bağlılığı/Memnuniyeti</w:t>
            </w:r>
            <w:r w:rsidR="00671460">
              <w:t xml:space="preserve"> kategori başkanının sunulan </w:t>
            </w:r>
            <w:r>
              <w:t>öneri veya çalışmayı</w:t>
            </w:r>
            <w:r w:rsidR="00671460">
              <w:t xml:space="preserve"> </w:t>
            </w:r>
            <w:r w:rsidR="00B5157B">
              <w:t>çalışan</w:t>
            </w:r>
            <w:r w:rsidR="00B703B6">
              <w:t xml:space="preserve"> bağlılığı</w:t>
            </w:r>
            <w:r w:rsidR="00671460">
              <w:t xml:space="preserve"> açısından değerlendirdiği serbest yazı alanıdır.</w:t>
            </w:r>
          </w:p>
        </w:tc>
      </w:tr>
      <w:tr w:rsidR="00B703B6" w14:paraId="1DC33649"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3E6AC9A" w14:textId="48EE9F88" w:rsidR="00B703B6" w:rsidRPr="00805AFC" w:rsidRDefault="00B703B6" w:rsidP="00B703B6">
            <w:pPr>
              <w:pStyle w:val="Tabloerik"/>
            </w:pPr>
            <w:r w:rsidRPr="00B703B6">
              <w:t>Çalışan motivasyonunu arttırıcı etkisi var mı?</w:t>
            </w:r>
          </w:p>
        </w:tc>
        <w:tc>
          <w:tcPr>
            <w:tcW w:w="1848" w:type="dxa"/>
          </w:tcPr>
          <w:p w14:paraId="53787985" w14:textId="013D761A" w:rsidR="00B703B6" w:rsidRDefault="00B703B6" w:rsidP="00B703B6">
            <w:pPr>
              <w:pStyle w:val="Tabloerik"/>
              <w:cnfStyle w:val="000000100000" w:firstRow="0" w:lastRow="0" w:firstColumn="0" w:lastColumn="0" w:oddVBand="0" w:evenVBand="0" w:oddHBand="1" w:evenHBand="0" w:firstRowFirstColumn="0" w:firstRowLastColumn="0" w:lastRowFirstColumn="0" w:lastRowLastColumn="0"/>
            </w:pPr>
            <w:r>
              <w:t>CALISAN_MOTIVASYONU</w:t>
            </w:r>
          </w:p>
        </w:tc>
        <w:tc>
          <w:tcPr>
            <w:tcW w:w="1159" w:type="dxa"/>
          </w:tcPr>
          <w:p w14:paraId="4FDABA88" w14:textId="0517B8CF" w:rsidR="00B703B6" w:rsidRDefault="00B703B6" w:rsidP="00B703B6">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1532DDBC" w14:textId="7A198EE0" w:rsidR="00B703B6" w:rsidRDefault="00B703B6" w:rsidP="00B703B6">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B711F1B" w14:textId="71EB2ABB" w:rsidR="00B703B6" w:rsidRDefault="00B703B6" w:rsidP="00B703B6">
            <w:pPr>
              <w:pStyle w:val="Tabloerik"/>
              <w:jc w:val="both"/>
              <w:cnfStyle w:val="000000100000" w:firstRow="0" w:lastRow="0" w:firstColumn="0" w:lastColumn="0" w:oddVBand="0" w:evenVBand="0" w:oddHBand="1" w:evenHBand="0" w:firstRowFirstColumn="0" w:firstRowLastColumn="0" w:lastRowFirstColumn="0" w:lastRowLastColumn="0"/>
            </w:pPr>
            <w:r>
              <w:t>Çalışan Bağlılığı/Memnuniyeti kategori başkanının “</w:t>
            </w:r>
            <w:r w:rsidRPr="00B703B6">
              <w:t>Çalışan motivasyonunu arttırıcı etkisi var mı?</w:t>
            </w:r>
            <w:r>
              <w:t>” sorusuna verdiği cevabı işaretlediği seçim kutusu alanıdır.</w:t>
            </w:r>
          </w:p>
        </w:tc>
      </w:tr>
      <w:tr w:rsidR="00B703B6" w14:paraId="0BE77C92"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5066270" w14:textId="2D2FFDF5" w:rsidR="00B703B6" w:rsidRDefault="0082434B" w:rsidP="00B703B6">
            <w:pPr>
              <w:pStyle w:val="Tabloerik"/>
            </w:pPr>
            <w:r>
              <w:t>Çalışan Motivasyonu Açıklama</w:t>
            </w:r>
          </w:p>
        </w:tc>
        <w:tc>
          <w:tcPr>
            <w:tcW w:w="1848" w:type="dxa"/>
          </w:tcPr>
          <w:p w14:paraId="40FB4D50" w14:textId="32B19AAD" w:rsidR="00B703B6" w:rsidRDefault="0082434B" w:rsidP="00B703B6">
            <w:pPr>
              <w:pStyle w:val="Tabloerik"/>
              <w:cnfStyle w:val="000000000000" w:firstRow="0" w:lastRow="0" w:firstColumn="0" w:lastColumn="0" w:oddVBand="0" w:evenVBand="0" w:oddHBand="0" w:evenHBand="0" w:firstRowFirstColumn="0" w:firstRowLastColumn="0" w:lastRowFirstColumn="0" w:lastRowLastColumn="0"/>
            </w:pPr>
            <w:r>
              <w:t>CALISAN_MOTIVASYONU_ACIKLAMA</w:t>
            </w:r>
          </w:p>
        </w:tc>
        <w:tc>
          <w:tcPr>
            <w:tcW w:w="1159" w:type="dxa"/>
          </w:tcPr>
          <w:p w14:paraId="03D1BBC0" w14:textId="5583B849" w:rsidR="00B703B6" w:rsidRDefault="0082434B" w:rsidP="00B703B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01C6561" w14:textId="5C810F7D" w:rsidR="00B703B6" w:rsidRDefault="0082434B" w:rsidP="00B703B6">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C6A0FA7" w14:textId="542D1146" w:rsidR="00B703B6" w:rsidRDefault="004163FE" w:rsidP="00B703B6">
            <w:pPr>
              <w:pStyle w:val="Tabloerik"/>
              <w:jc w:val="both"/>
              <w:cnfStyle w:val="000000000000" w:firstRow="0" w:lastRow="0" w:firstColumn="0" w:lastColumn="0" w:oddVBand="0" w:evenVBand="0" w:oddHBand="0" w:evenHBand="0" w:firstRowFirstColumn="0" w:firstRowLastColumn="0" w:lastRowFirstColumn="0" w:lastRowLastColumn="0"/>
            </w:pPr>
            <w:r>
              <w:t>Çalışan Bağlılığı/Memnuniyeti kategori başkanının sunulan öneri veya çalışmayı çalışan motivasyonu açısından değerlendirdiği serbest yazı alanıdır.</w:t>
            </w:r>
          </w:p>
        </w:tc>
      </w:tr>
      <w:tr w:rsidR="004E309B" w14:paraId="049F6792"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A2AD1A" w14:textId="69E49A54" w:rsidR="004E309B" w:rsidRDefault="004E309B" w:rsidP="004E309B">
            <w:pPr>
              <w:pStyle w:val="Tabloerik"/>
            </w:pPr>
            <w:r w:rsidRPr="005C4091">
              <w:t>Konusunda çalışan uzmanlığını arttırıcı etkisi var mı?</w:t>
            </w:r>
          </w:p>
        </w:tc>
        <w:tc>
          <w:tcPr>
            <w:tcW w:w="1848" w:type="dxa"/>
          </w:tcPr>
          <w:p w14:paraId="5DD7A3E6" w14:textId="05CFC9F0" w:rsidR="004E309B" w:rsidRDefault="004E309B" w:rsidP="004E309B">
            <w:pPr>
              <w:pStyle w:val="Tabloerik"/>
              <w:cnfStyle w:val="000000100000" w:firstRow="0" w:lastRow="0" w:firstColumn="0" w:lastColumn="0" w:oddVBand="0" w:evenVBand="0" w:oddHBand="1" w:evenHBand="0" w:firstRowFirstColumn="0" w:firstRowLastColumn="0" w:lastRowFirstColumn="0" w:lastRowLastColumn="0"/>
            </w:pPr>
            <w:r>
              <w:t>CALISAN_UZMANLIGI</w:t>
            </w:r>
          </w:p>
        </w:tc>
        <w:tc>
          <w:tcPr>
            <w:tcW w:w="1159" w:type="dxa"/>
          </w:tcPr>
          <w:p w14:paraId="34B78626" w14:textId="0179BBF8" w:rsidR="004E309B" w:rsidRDefault="004E309B" w:rsidP="004E309B">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7FA2203D" w14:textId="362CD5A3" w:rsidR="004E309B" w:rsidRDefault="004E309B" w:rsidP="004E309B">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9BBCC75" w14:textId="7DEEB265" w:rsidR="004E309B" w:rsidRDefault="004E309B" w:rsidP="004E309B">
            <w:pPr>
              <w:pStyle w:val="Tabloerik"/>
              <w:jc w:val="both"/>
              <w:cnfStyle w:val="000000100000" w:firstRow="0" w:lastRow="0" w:firstColumn="0" w:lastColumn="0" w:oddVBand="0" w:evenVBand="0" w:oddHBand="1" w:evenHBand="0" w:firstRowFirstColumn="0" w:firstRowLastColumn="0" w:lastRowFirstColumn="0" w:lastRowLastColumn="0"/>
            </w:pPr>
            <w:r>
              <w:t>Çalışan Bağlılığı/Memnuniyeti kategori başkanının “</w:t>
            </w:r>
            <w:r w:rsidRPr="005C4091">
              <w:t>Konusunda çalışan uzmanlığını arttırıcı etkisi var mı?</w:t>
            </w:r>
            <w:r>
              <w:t>” sorusuna verdiği cevabı işaretlediği seçim kutusu alanıdır.</w:t>
            </w:r>
          </w:p>
        </w:tc>
      </w:tr>
      <w:tr w:rsidR="003938C3" w14:paraId="546E0016"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254EEF4" w14:textId="546F61B9" w:rsidR="003938C3" w:rsidRDefault="003938C3" w:rsidP="003938C3">
            <w:pPr>
              <w:pStyle w:val="Tabloerik"/>
            </w:pPr>
            <w:r>
              <w:t>Çalışan Uzmanlığı Açıklama</w:t>
            </w:r>
          </w:p>
        </w:tc>
        <w:tc>
          <w:tcPr>
            <w:tcW w:w="1848" w:type="dxa"/>
          </w:tcPr>
          <w:p w14:paraId="3F5FF935" w14:textId="75F53DCC" w:rsidR="003938C3" w:rsidRDefault="003938C3" w:rsidP="003938C3">
            <w:pPr>
              <w:pStyle w:val="Tabloerik"/>
              <w:cnfStyle w:val="000000000000" w:firstRow="0" w:lastRow="0" w:firstColumn="0" w:lastColumn="0" w:oddVBand="0" w:evenVBand="0" w:oddHBand="0" w:evenHBand="0" w:firstRowFirstColumn="0" w:firstRowLastColumn="0" w:lastRowFirstColumn="0" w:lastRowLastColumn="0"/>
            </w:pPr>
            <w:r w:rsidRPr="003938C3">
              <w:t>CALISAN_UZMANLIGI_ACIKLAMA</w:t>
            </w:r>
          </w:p>
        </w:tc>
        <w:tc>
          <w:tcPr>
            <w:tcW w:w="1159" w:type="dxa"/>
          </w:tcPr>
          <w:p w14:paraId="5FE835C0" w14:textId="5704EF4F" w:rsidR="003938C3" w:rsidRDefault="003938C3" w:rsidP="003938C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A62FC3C" w14:textId="735D9D76" w:rsidR="003938C3" w:rsidRDefault="003938C3" w:rsidP="003938C3">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27382CE" w14:textId="36477598" w:rsidR="003938C3" w:rsidRDefault="003938C3" w:rsidP="003938C3">
            <w:pPr>
              <w:pStyle w:val="Tabloerik"/>
              <w:jc w:val="both"/>
              <w:cnfStyle w:val="000000000000" w:firstRow="0" w:lastRow="0" w:firstColumn="0" w:lastColumn="0" w:oddVBand="0" w:evenVBand="0" w:oddHBand="0" w:evenHBand="0" w:firstRowFirstColumn="0" w:firstRowLastColumn="0" w:lastRowFirstColumn="0" w:lastRowLastColumn="0"/>
            </w:pPr>
            <w:r>
              <w:t xml:space="preserve">Çalışan Bağlılığı/Memnuniyeti kategori başkanının sunulan öneri veya çalışmayı çalışan </w:t>
            </w:r>
            <w:r w:rsidR="00845C6B">
              <w:t>uzmanlığını</w:t>
            </w:r>
            <w:r w:rsidR="00283A5F">
              <w:t xml:space="preserve"> arttırıcı etkileri</w:t>
            </w:r>
            <w:r>
              <w:t xml:space="preserve"> açısından değerlendirdiği serbest yazı alanıdır.</w:t>
            </w:r>
          </w:p>
        </w:tc>
      </w:tr>
      <w:tr w:rsidR="00D62D47" w14:paraId="4FEC2C9A"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063186" w14:textId="19E84A9B" w:rsidR="00D62D47" w:rsidRDefault="00D62D47" w:rsidP="00D62D47">
            <w:pPr>
              <w:pStyle w:val="Tabloerik"/>
            </w:pPr>
            <w:r w:rsidRPr="008345F5">
              <w:t>Çalışanlar arasındaki iletişime etkisi var mı?</w:t>
            </w:r>
          </w:p>
        </w:tc>
        <w:tc>
          <w:tcPr>
            <w:tcW w:w="1848" w:type="dxa"/>
          </w:tcPr>
          <w:p w14:paraId="57A699E0" w14:textId="072E92B7" w:rsidR="00D62D47" w:rsidRDefault="00D62D47" w:rsidP="00D62D47">
            <w:pPr>
              <w:pStyle w:val="Tabloerik"/>
              <w:cnfStyle w:val="000000100000" w:firstRow="0" w:lastRow="0" w:firstColumn="0" w:lastColumn="0" w:oddVBand="0" w:evenVBand="0" w:oddHBand="1" w:evenHBand="0" w:firstRowFirstColumn="0" w:firstRowLastColumn="0" w:lastRowFirstColumn="0" w:lastRowLastColumn="0"/>
            </w:pPr>
            <w:r>
              <w:t>CALISANLAR_ARASI_ILETISIM</w:t>
            </w:r>
          </w:p>
        </w:tc>
        <w:tc>
          <w:tcPr>
            <w:tcW w:w="1159" w:type="dxa"/>
          </w:tcPr>
          <w:p w14:paraId="2D6A090F" w14:textId="3B4E1571" w:rsidR="00D62D47" w:rsidRDefault="00D62D47" w:rsidP="00D62D47">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57EA4064" w14:textId="3D9972BB" w:rsidR="00D62D47" w:rsidRDefault="00D62D47" w:rsidP="00D62D47">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0B52228" w14:textId="79BBD7F8" w:rsidR="00D62D47" w:rsidRDefault="00D62D47" w:rsidP="00D62D47">
            <w:pPr>
              <w:pStyle w:val="Tabloerik"/>
              <w:jc w:val="both"/>
              <w:cnfStyle w:val="000000100000" w:firstRow="0" w:lastRow="0" w:firstColumn="0" w:lastColumn="0" w:oddVBand="0" w:evenVBand="0" w:oddHBand="1" w:evenHBand="0" w:firstRowFirstColumn="0" w:firstRowLastColumn="0" w:lastRowFirstColumn="0" w:lastRowLastColumn="0"/>
            </w:pPr>
            <w:r>
              <w:t>Çalışan Bağlılığı/Memnuniyeti kategori başkanının “</w:t>
            </w:r>
            <w:r w:rsidRPr="008345F5">
              <w:t>Çalışanlar arasındaki iletişime etkisi var mı?</w:t>
            </w:r>
            <w:r>
              <w:t>” sorusuna verdiği cevabı işaretlediği seçim kutusu alanıdır.</w:t>
            </w:r>
          </w:p>
        </w:tc>
      </w:tr>
      <w:tr w:rsidR="00423000" w14:paraId="2ACFDC48"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00D36AB" w14:textId="2B60A2F2" w:rsidR="00423000" w:rsidRDefault="00423000" w:rsidP="00423000">
            <w:pPr>
              <w:pStyle w:val="Tabloerik"/>
            </w:pPr>
            <w:r>
              <w:t>Çalışanlar Arası İletişim Açıklama</w:t>
            </w:r>
          </w:p>
        </w:tc>
        <w:tc>
          <w:tcPr>
            <w:tcW w:w="1848" w:type="dxa"/>
          </w:tcPr>
          <w:p w14:paraId="45F724D9" w14:textId="72C964F2" w:rsidR="00423000"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423000">
              <w:t>CALISANLAR_ARASI_ILETISIM_ACIKLAMA</w:t>
            </w:r>
          </w:p>
        </w:tc>
        <w:tc>
          <w:tcPr>
            <w:tcW w:w="1159" w:type="dxa"/>
          </w:tcPr>
          <w:p w14:paraId="354D73DF" w14:textId="7C482D82" w:rsidR="00423000" w:rsidRDefault="00423000" w:rsidP="0042300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7630015" w14:textId="7806C3B7" w:rsidR="00423000" w:rsidRDefault="00423000" w:rsidP="00423000">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C07302C" w14:textId="2543988A" w:rsidR="00423000" w:rsidRDefault="00423000" w:rsidP="00423000">
            <w:pPr>
              <w:pStyle w:val="Tabloerik"/>
              <w:jc w:val="both"/>
              <w:cnfStyle w:val="000000000000" w:firstRow="0" w:lastRow="0" w:firstColumn="0" w:lastColumn="0" w:oddVBand="0" w:evenVBand="0" w:oddHBand="0" w:evenHBand="0" w:firstRowFirstColumn="0" w:firstRowLastColumn="0" w:lastRowFirstColumn="0" w:lastRowLastColumn="0"/>
            </w:pPr>
            <w:r>
              <w:t>Çalışan Bağlılığı/Memnuniyeti kategori başkanının sunulan öneri veya çalışmayı çalışan</w:t>
            </w:r>
            <w:r w:rsidR="00D96642">
              <w:t>lar arası</w:t>
            </w:r>
            <w:r w:rsidR="005215DC">
              <w:t>ndaki iletişim</w:t>
            </w:r>
            <w:r w:rsidR="00D96642">
              <w:t xml:space="preserve"> </w:t>
            </w:r>
            <w:r>
              <w:t>açısından değerlendirdiği serbest yazı alanıdır.</w:t>
            </w:r>
          </w:p>
        </w:tc>
      </w:tr>
      <w:tr w:rsidR="00423000" w14:paraId="3CEE57A1"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277E225" w14:textId="77777777" w:rsidR="00423000" w:rsidRDefault="00423000" w:rsidP="00423000">
            <w:pPr>
              <w:pStyle w:val="Tabloerik"/>
            </w:pPr>
            <w:r>
              <w:lastRenderedPageBreak/>
              <w:t>Revize Açıklama</w:t>
            </w:r>
          </w:p>
        </w:tc>
        <w:tc>
          <w:tcPr>
            <w:tcW w:w="1848" w:type="dxa"/>
          </w:tcPr>
          <w:p w14:paraId="3C2B62E2" w14:textId="77777777" w:rsidR="00423000" w:rsidRDefault="00423000" w:rsidP="00423000">
            <w:pPr>
              <w:pStyle w:val="Tabloerik"/>
              <w:cnfStyle w:val="000000100000" w:firstRow="0" w:lastRow="0" w:firstColumn="0" w:lastColumn="0" w:oddVBand="0" w:evenVBand="0" w:oddHBand="1" w:evenHBand="0" w:firstRowFirstColumn="0" w:firstRowLastColumn="0" w:lastRowFirstColumn="0" w:lastRowLastColumn="0"/>
            </w:pPr>
            <w:r>
              <w:t>REVIZE_ACIKLAMA</w:t>
            </w:r>
          </w:p>
        </w:tc>
        <w:tc>
          <w:tcPr>
            <w:tcW w:w="1159" w:type="dxa"/>
          </w:tcPr>
          <w:p w14:paraId="677D4FD7" w14:textId="77777777" w:rsidR="00423000" w:rsidRDefault="00423000" w:rsidP="0042300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D6CDFD8" w14:textId="77777777" w:rsidR="00423000" w:rsidRDefault="00423000" w:rsidP="00423000">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4D43B28" w14:textId="08E5A2C4" w:rsidR="00423000" w:rsidRDefault="00E6065A" w:rsidP="00423000">
            <w:pPr>
              <w:pStyle w:val="Tabloerik"/>
              <w:jc w:val="both"/>
              <w:cnfStyle w:val="000000100000" w:firstRow="0" w:lastRow="0" w:firstColumn="0" w:lastColumn="0" w:oddVBand="0" w:evenVBand="0" w:oddHBand="1" w:evenHBand="0" w:firstRowFirstColumn="0" w:firstRowLastColumn="0" w:lastRowFirstColumn="0" w:lastRowLastColumn="0"/>
            </w:pPr>
            <w:r>
              <w:t>Çalışan Bağlılığı/Memnuniyeti</w:t>
            </w:r>
            <w:r w:rsidR="00423000">
              <w:t xml:space="preserve"> kategori başkanının revizeye gönderdiğinde açıklama girdiği serbest yazı alanıdır.</w:t>
            </w:r>
          </w:p>
        </w:tc>
      </w:tr>
      <w:tr w:rsidR="00423000" w14:paraId="2C2C7BBD"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1EA49D1F" w14:textId="77777777" w:rsidR="00423000" w:rsidRDefault="00423000" w:rsidP="00423000">
            <w:pPr>
              <w:pStyle w:val="Tabloerik"/>
              <w:jc w:val="center"/>
            </w:pPr>
            <w:r w:rsidRPr="003E783A">
              <w:rPr>
                <w:color w:val="FF0000"/>
              </w:rPr>
              <w:t>İşlem Tarihçesi</w:t>
            </w:r>
          </w:p>
        </w:tc>
      </w:tr>
      <w:tr w:rsidR="00423000" w:rsidRPr="003E783A" w14:paraId="43E3994D"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193D475" w14:textId="77777777" w:rsidR="00423000" w:rsidRPr="003E783A" w:rsidRDefault="00423000" w:rsidP="00423000">
            <w:pPr>
              <w:pStyle w:val="Tabloerik"/>
            </w:pPr>
            <w:r>
              <w:t>İşlem Sahibi</w:t>
            </w:r>
          </w:p>
        </w:tc>
        <w:tc>
          <w:tcPr>
            <w:tcW w:w="1848" w:type="dxa"/>
          </w:tcPr>
          <w:p w14:paraId="5F4A5B54"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429E82A7"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5607120A"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84BED83" w14:textId="77777777" w:rsidR="00423000" w:rsidRPr="003E783A" w:rsidRDefault="00423000" w:rsidP="00423000">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423000" w:rsidRPr="003E783A" w14:paraId="3B10B107"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D7CE93B" w14:textId="77777777" w:rsidR="00423000" w:rsidRPr="003E783A" w:rsidRDefault="00423000" w:rsidP="00423000">
            <w:pPr>
              <w:pStyle w:val="Tabloerik"/>
            </w:pPr>
            <w:r>
              <w:t>İşlem Tarihi</w:t>
            </w:r>
          </w:p>
        </w:tc>
        <w:tc>
          <w:tcPr>
            <w:tcW w:w="1848" w:type="dxa"/>
          </w:tcPr>
          <w:p w14:paraId="0C0C3023"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4A9F6EEE"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616F6D7C"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0AC823C3" w14:textId="77777777" w:rsidR="00423000" w:rsidRPr="003E783A" w:rsidRDefault="00423000" w:rsidP="00423000">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423000" w:rsidRPr="003E783A" w14:paraId="560F277F"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A64346F" w14:textId="77777777" w:rsidR="00423000" w:rsidRPr="003E783A" w:rsidRDefault="00423000" w:rsidP="00423000">
            <w:pPr>
              <w:pStyle w:val="Tabloerik"/>
            </w:pPr>
            <w:r>
              <w:t>İşlem Yapılan Adım</w:t>
            </w:r>
          </w:p>
        </w:tc>
        <w:tc>
          <w:tcPr>
            <w:tcW w:w="1848" w:type="dxa"/>
          </w:tcPr>
          <w:p w14:paraId="413C4677"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4068094A"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2392F5A" w14:textId="77777777" w:rsidR="00423000" w:rsidRPr="003E783A" w:rsidRDefault="00423000" w:rsidP="00423000">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16DA76E0" w14:textId="77777777" w:rsidR="00423000" w:rsidRPr="003E783A" w:rsidRDefault="00423000" w:rsidP="00423000">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423000" w:rsidRPr="003E783A" w14:paraId="01E7191D"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E6B0EDA" w14:textId="77777777" w:rsidR="00423000" w:rsidRPr="003E783A" w:rsidRDefault="00423000" w:rsidP="00423000">
            <w:pPr>
              <w:pStyle w:val="Tabloerik"/>
            </w:pPr>
            <w:r>
              <w:t>İşlem Sahibi Açıklama</w:t>
            </w:r>
          </w:p>
        </w:tc>
        <w:tc>
          <w:tcPr>
            <w:tcW w:w="1848" w:type="dxa"/>
          </w:tcPr>
          <w:p w14:paraId="0C258143"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15DCA66F"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CE9A18D" w14:textId="77777777" w:rsidR="00423000" w:rsidRPr="003E783A" w:rsidRDefault="00423000" w:rsidP="00423000">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9E78506" w14:textId="77777777" w:rsidR="00423000" w:rsidRPr="003E783A" w:rsidRDefault="00423000" w:rsidP="00423000">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57E64EAF" w14:textId="77777777" w:rsidR="00D24866" w:rsidRDefault="00D24866" w:rsidP="00D24866">
      <w:pPr>
        <w:ind w:left="360"/>
      </w:pPr>
    </w:p>
    <w:p w14:paraId="4F8E48C2" w14:textId="47008D25" w:rsidR="00ED2B6C" w:rsidRDefault="004252C2" w:rsidP="004252C2">
      <w:pPr>
        <w:pStyle w:val="Taslak3"/>
        <w:numPr>
          <w:ilvl w:val="2"/>
          <w:numId w:val="9"/>
        </w:numPr>
      </w:pPr>
      <w:r>
        <w:t>Çalışan Bağlılığı/Memnuniyeti Fizibilite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4252C2" w14:paraId="7381A254" w14:textId="77777777" w:rsidTr="004252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D430A35" w14:textId="77777777" w:rsidR="004252C2" w:rsidRDefault="004252C2" w:rsidP="000163C6">
            <w:pPr>
              <w:pStyle w:val="TabloBalk"/>
            </w:pPr>
            <w:r>
              <w:t>İşlem Adı</w:t>
            </w:r>
          </w:p>
        </w:tc>
        <w:tc>
          <w:tcPr>
            <w:tcW w:w="992" w:type="dxa"/>
          </w:tcPr>
          <w:p w14:paraId="2FEB5352" w14:textId="77777777" w:rsidR="004252C2" w:rsidRDefault="004252C2" w:rsidP="000163C6">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71E82FE0" w14:textId="77777777" w:rsidR="004252C2" w:rsidRDefault="004252C2" w:rsidP="000163C6">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4252C2" w14:paraId="7D9CB48C" w14:textId="77777777" w:rsidTr="004252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F3D5764" w14:textId="77777777" w:rsidR="004252C2" w:rsidRDefault="004252C2" w:rsidP="000163C6">
            <w:pPr>
              <w:pStyle w:val="Tabloerik"/>
            </w:pPr>
            <w:r>
              <w:t>Onayla</w:t>
            </w:r>
          </w:p>
        </w:tc>
        <w:tc>
          <w:tcPr>
            <w:tcW w:w="992" w:type="dxa"/>
          </w:tcPr>
          <w:p w14:paraId="7F4E804D" w14:textId="77777777" w:rsidR="004252C2" w:rsidRDefault="004252C2" w:rsidP="000163C6">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019CF62C" w14:textId="77777777" w:rsidR="004252C2" w:rsidRDefault="004252C2" w:rsidP="000163C6">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4252C2" w:rsidRPr="00356D27" w14:paraId="5A8437AD" w14:textId="77777777" w:rsidTr="004252C2">
        <w:tc>
          <w:tcPr>
            <w:cnfStyle w:val="001000000000" w:firstRow="0" w:lastRow="0" w:firstColumn="1" w:lastColumn="0" w:oddVBand="0" w:evenVBand="0" w:oddHBand="0" w:evenHBand="0" w:firstRowFirstColumn="0" w:firstRowLastColumn="0" w:lastRowFirstColumn="0" w:lastRowLastColumn="0"/>
            <w:tcW w:w="1984" w:type="dxa"/>
          </w:tcPr>
          <w:p w14:paraId="7FC75265" w14:textId="77777777" w:rsidR="004252C2" w:rsidRDefault="004252C2" w:rsidP="000163C6">
            <w:pPr>
              <w:pStyle w:val="Tabloerik"/>
            </w:pPr>
            <w:r>
              <w:t>Revizeye Gönder</w:t>
            </w:r>
          </w:p>
        </w:tc>
        <w:tc>
          <w:tcPr>
            <w:tcW w:w="992" w:type="dxa"/>
          </w:tcPr>
          <w:p w14:paraId="1CB0FBE2" w14:textId="77777777" w:rsidR="004252C2" w:rsidRDefault="004252C2" w:rsidP="000163C6">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4CBBC513" w14:textId="77777777" w:rsidR="004252C2" w:rsidRPr="00356D27" w:rsidRDefault="004252C2" w:rsidP="000163C6">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2AFED31E" w14:textId="77777777" w:rsidR="004252C2" w:rsidRDefault="004252C2" w:rsidP="004252C2"/>
    <w:p w14:paraId="49EF1715" w14:textId="62658242" w:rsidR="004252C2" w:rsidRDefault="00BE5725" w:rsidP="00BE5725">
      <w:pPr>
        <w:pStyle w:val="Taslak2"/>
        <w:numPr>
          <w:ilvl w:val="1"/>
          <w:numId w:val="9"/>
        </w:numPr>
      </w:pPr>
      <w:r>
        <w:lastRenderedPageBreak/>
        <w:t xml:space="preserve">TÖS </w:t>
      </w:r>
      <w:r w:rsidR="008551DB">
        <w:t xml:space="preserve">İş </w:t>
      </w:r>
      <w:r>
        <w:t>Kalitesi Fizibilite Formu</w:t>
      </w:r>
    </w:p>
    <w:p w14:paraId="41E7789A" w14:textId="4ED946D2" w:rsidR="00BE5725" w:rsidRDefault="00435882" w:rsidP="00435882">
      <w:pPr>
        <w:jc w:val="center"/>
      </w:pPr>
      <w:r w:rsidRPr="00435882">
        <w:rPr>
          <w:noProof/>
        </w:rPr>
        <w:drawing>
          <wp:inline distT="0" distB="0" distL="0" distR="0" wp14:anchorId="007EB3EB" wp14:editId="6620FE29">
            <wp:extent cx="4228344" cy="5806731"/>
            <wp:effectExtent l="0" t="0" r="1270" b="3810"/>
            <wp:docPr id="169494932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49323" name=""/>
                    <pic:cNvPicPr/>
                  </pic:nvPicPr>
                  <pic:blipFill>
                    <a:blip r:embed="rId25"/>
                    <a:stretch>
                      <a:fillRect/>
                    </a:stretch>
                  </pic:blipFill>
                  <pic:spPr>
                    <a:xfrm>
                      <a:off x="0" y="0"/>
                      <a:ext cx="4262854" cy="5854123"/>
                    </a:xfrm>
                    <a:prstGeom prst="rect">
                      <a:avLst/>
                    </a:prstGeom>
                  </pic:spPr>
                </pic:pic>
              </a:graphicData>
            </a:graphic>
          </wp:inline>
        </w:drawing>
      </w:r>
    </w:p>
    <w:p w14:paraId="1D52F647" w14:textId="3DC1538D" w:rsidR="00ED2B6C" w:rsidRDefault="00A942A9" w:rsidP="00BE2EFA">
      <w:pPr>
        <w:jc w:val="center"/>
      </w:pPr>
      <w:r w:rsidRPr="00A942A9">
        <w:rPr>
          <w:noProof/>
        </w:rPr>
        <w:lastRenderedPageBreak/>
        <w:drawing>
          <wp:inline distT="0" distB="0" distL="0" distR="0" wp14:anchorId="7A86B27C" wp14:editId="26495497">
            <wp:extent cx="4164210" cy="3867272"/>
            <wp:effectExtent l="0" t="0" r="8255" b="0"/>
            <wp:docPr id="2054400329"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00329" name="Resim 1" descr="metin, ekran görüntüsü, sayı, numara, yazı tipi içeren bir resim"/>
                    <pic:cNvPicPr/>
                  </pic:nvPicPr>
                  <pic:blipFill>
                    <a:blip r:embed="rId26"/>
                    <a:stretch>
                      <a:fillRect/>
                    </a:stretch>
                  </pic:blipFill>
                  <pic:spPr>
                    <a:xfrm>
                      <a:off x="0" y="0"/>
                      <a:ext cx="4193098" cy="3894100"/>
                    </a:xfrm>
                    <a:prstGeom prst="rect">
                      <a:avLst/>
                    </a:prstGeom>
                  </pic:spPr>
                </pic:pic>
              </a:graphicData>
            </a:graphic>
          </wp:inline>
        </w:drawing>
      </w:r>
    </w:p>
    <w:p w14:paraId="05BD0BAB" w14:textId="4189E686" w:rsidR="00A942A9" w:rsidRDefault="00A942A9" w:rsidP="00A942A9">
      <w:pPr>
        <w:pStyle w:val="Taslak3"/>
        <w:numPr>
          <w:ilvl w:val="2"/>
          <w:numId w:val="9"/>
        </w:numPr>
      </w:pPr>
      <w:r>
        <w:t>TÖS İş Kalitesi</w:t>
      </w:r>
      <w:r w:rsidR="00EF475A">
        <w:t xml:space="preserve"> Fizibilite</w:t>
      </w:r>
      <w:r>
        <w:t xml:space="preserv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9D4427" w:rsidRPr="003E783A" w14:paraId="113ED335" w14:textId="77777777" w:rsidTr="000163C6">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1D922285" w14:textId="77777777" w:rsidR="009D4427" w:rsidRPr="003E783A" w:rsidRDefault="009D4427" w:rsidP="000163C6">
            <w:pPr>
              <w:pStyle w:val="TabloBalk"/>
              <w:rPr>
                <w:b/>
              </w:rPr>
            </w:pPr>
            <w:r w:rsidRPr="003E783A">
              <w:t>Alan Adı</w:t>
            </w:r>
          </w:p>
        </w:tc>
        <w:tc>
          <w:tcPr>
            <w:tcW w:w="1848" w:type="dxa"/>
            <w:hideMark/>
          </w:tcPr>
          <w:p w14:paraId="0A431C3D" w14:textId="77777777" w:rsidR="009D4427" w:rsidRPr="003E783A" w:rsidRDefault="009D4427"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4B9F146B" w14:textId="77777777" w:rsidR="009D4427" w:rsidRPr="003E783A" w:rsidRDefault="009D4427"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30DF38EB" w14:textId="77777777" w:rsidR="009D4427" w:rsidRPr="003E783A" w:rsidRDefault="009D4427"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E97665C" w14:textId="77777777" w:rsidR="009D4427" w:rsidRPr="003E783A" w:rsidRDefault="009D4427" w:rsidP="000163C6">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9D4427" w:rsidRPr="003E783A" w14:paraId="127FCDC3"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2394E6E" w14:textId="77777777" w:rsidR="009D4427" w:rsidRPr="003E783A" w:rsidRDefault="009D4427" w:rsidP="000163C6">
            <w:pPr>
              <w:pStyle w:val="Tabloerik"/>
            </w:pPr>
            <w:r w:rsidRPr="00555E89">
              <w:t>Aday Gösterilen Adı Soyadı</w:t>
            </w:r>
          </w:p>
        </w:tc>
        <w:tc>
          <w:tcPr>
            <w:tcW w:w="1848" w:type="dxa"/>
          </w:tcPr>
          <w:p w14:paraId="5B8291F3"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3B25F5C3"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A52158E"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A11A8A5" w14:textId="77777777" w:rsidR="009D4427" w:rsidRPr="003E783A" w:rsidRDefault="009D4427"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D4427" w:rsidRPr="003E783A" w14:paraId="37A0EBB0"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C056338" w14:textId="77777777" w:rsidR="009D4427" w:rsidRPr="003E783A" w:rsidRDefault="009D4427" w:rsidP="000163C6">
            <w:pPr>
              <w:pStyle w:val="Tabloerik"/>
            </w:pPr>
            <w:r w:rsidRPr="00A43F9A">
              <w:t>Aday Gösterilen Departmanı</w:t>
            </w:r>
          </w:p>
        </w:tc>
        <w:tc>
          <w:tcPr>
            <w:tcW w:w="1848" w:type="dxa"/>
          </w:tcPr>
          <w:p w14:paraId="05BC29B9"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1E995189"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AD9B880"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D880E80" w14:textId="77777777" w:rsidR="009D4427" w:rsidRPr="003E783A" w:rsidRDefault="009D4427"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D4427" w:rsidRPr="003E783A" w14:paraId="179D467B"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37E98B4" w14:textId="77777777" w:rsidR="009D4427" w:rsidRPr="003E783A" w:rsidRDefault="009D4427" w:rsidP="000163C6">
            <w:pPr>
              <w:pStyle w:val="Tabloerik"/>
            </w:pPr>
            <w:r w:rsidRPr="00790F83">
              <w:t>Aday Gösterilen Unvanı</w:t>
            </w:r>
          </w:p>
        </w:tc>
        <w:tc>
          <w:tcPr>
            <w:tcW w:w="1848" w:type="dxa"/>
          </w:tcPr>
          <w:p w14:paraId="1AB4FC19"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2C38023B"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BBA5F48"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7E642CB" w14:textId="77777777" w:rsidR="009D4427" w:rsidRPr="003E783A" w:rsidRDefault="009D4427"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D4427" w:rsidRPr="003E783A" w14:paraId="0A3B2C1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7A5A345" w14:textId="77777777" w:rsidR="009D4427" w:rsidRPr="00C17E0B" w:rsidRDefault="009D4427" w:rsidP="000163C6">
            <w:pPr>
              <w:pStyle w:val="Tabloerik"/>
            </w:pPr>
            <w:r>
              <w:t>Statüsü</w:t>
            </w:r>
          </w:p>
        </w:tc>
        <w:tc>
          <w:tcPr>
            <w:tcW w:w="1848" w:type="dxa"/>
          </w:tcPr>
          <w:p w14:paraId="78754596" w14:textId="77777777" w:rsidR="009D4427"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45FB7C2F"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BD7F81B"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7560645" w14:textId="77777777" w:rsidR="009D4427" w:rsidRPr="003E783A" w:rsidRDefault="009D4427"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D4427" w:rsidRPr="003E783A" w14:paraId="7ADBB7F5"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17D3A3" w14:textId="77777777" w:rsidR="009D4427" w:rsidRPr="00C17E0B" w:rsidRDefault="009D4427" w:rsidP="000163C6">
            <w:pPr>
              <w:pStyle w:val="Tabloerik"/>
            </w:pPr>
            <w:r>
              <w:t>Kategorisi</w:t>
            </w:r>
          </w:p>
        </w:tc>
        <w:tc>
          <w:tcPr>
            <w:tcW w:w="1848" w:type="dxa"/>
          </w:tcPr>
          <w:p w14:paraId="7C1EE728" w14:textId="77777777" w:rsidR="009D4427"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4896ECA8"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101BE13" w14:textId="77777777" w:rsidR="009D4427" w:rsidRPr="003E783A" w:rsidRDefault="009D4427" w:rsidP="000163C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AE5BEF7" w14:textId="77777777" w:rsidR="009D4427" w:rsidRPr="003E783A" w:rsidRDefault="009D4427" w:rsidP="000163C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D4427" w:rsidRPr="003E783A" w14:paraId="15E2E77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A2D34FA" w14:textId="77777777" w:rsidR="009D4427" w:rsidRPr="00C17E0B" w:rsidRDefault="009D4427" w:rsidP="000163C6">
            <w:pPr>
              <w:pStyle w:val="Tabloerik"/>
            </w:pPr>
            <w:r>
              <w:t>Proje/Öneri/Buluş İsmi</w:t>
            </w:r>
          </w:p>
        </w:tc>
        <w:tc>
          <w:tcPr>
            <w:tcW w:w="1848" w:type="dxa"/>
          </w:tcPr>
          <w:p w14:paraId="13564825" w14:textId="77777777" w:rsidR="009D4427"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PROJE_ONERI_BULUS_ISMI</w:t>
            </w:r>
          </w:p>
        </w:tc>
        <w:tc>
          <w:tcPr>
            <w:tcW w:w="1159" w:type="dxa"/>
          </w:tcPr>
          <w:p w14:paraId="701A6770"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FFF3623" w14:textId="77777777" w:rsidR="009D4427" w:rsidRPr="003E783A" w:rsidRDefault="009D4427" w:rsidP="000163C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CCCBFB2" w14:textId="77777777" w:rsidR="009D4427" w:rsidRPr="003E783A" w:rsidRDefault="009D4427" w:rsidP="000163C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FC7806" w:rsidRPr="003E783A" w14:paraId="4D8961AC"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D72F07" w14:textId="0D94FE35" w:rsidR="00FC7806" w:rsidRPr="003E783A" w:rsidRDefault="00FC7806" w:rsidP="00FC7806">
            <w:pPr>
              <w:pStyle w:val="Tabloerik"/>
            </w:pPr>
            <w:r w:rsidRPr="00351DD1">
              <w:t>İş Kalitesi/Verimliliğini Arttırma Başvuru Sebebi</w:t>
            </w:r>
          </w:p>
        </w:tc>
        <w:tc>
          <w:tcPr>
            <w:tcW w:w="1848" w:type="dxa"/>
          </w:tcPr>
          <w:p w14:paraId="2633F51D" w14:textId="27E901CF"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324F1DA5" w14:textId="30F731C6"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031210E" w14:textId="6E3DD3FD"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7CDCEF6" w14:textId="1EC9927D" w:rsidR="00FC7806" w:rsidRPr="003E783A" w:rsidRDefault="00FC7806" w:rsidP="00FC780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C7806" w:rsidRPr="003E783A" w14:paraId="436DC8C2"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74E711" w14:textId="22504C05" w:rsidR="00FC7806" w:rsidRPr="003E783A" w:rsidRDefault="00FC7806" w:rsidP="00FC7806">
            <w:pPr>
              <w:pStyle w:val="Tabloerik"/>
            </w:pPr>
            <w:r w:rsidRPr="00D34800">
              <w:t>Şirket Katma Değer Etkisi</w:t>
            </w:r>
          </w:p>
        </w:tc>
        <w:tc>
          <w:tcPr>
            <w:tcW w:w="1848" w:type="dxa"/>
          </w:tcPr>
          <w:p w14:paraId="61D13A03" w14:textId="7D81174E" w:rsidR="00FC7806" w:rsidRPr="003E783A" w:rsidRDefault="00FC7806" w:rsidP="00FC7806">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32AB5FD4" w14:textId="5C681414" w:rsidR="00FC7806" w:rsidRPr="003E783A" w:rsidRDefault="00FC7806" w:rsidP="00FC780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3882094" w14:textId="296EC07A" w:rsidR="00FC7806" w:rsidRPr="003E783A" w:rsidRDefault="00FC7806" w:rsidP="00FC780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856C26E" w14:textId="0D23554F" w:rsidR="00FC7806" w:rsidRPr="003E783A" w:rsidRDefault="00FC7806" w:rsidP="00FC780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FC7806" w:rsidRPr="003E783A" w14:paraId="47234DFD"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0A9D62" w14:textId="4E39664D" w:rsidR="00FC7806" w:rsidRPr="003E783A" w:rsidRDefault="00FC7806" w:rsidP="00FC7806">
            <w:pPr>
              <w:pStyle w:val="Tabloerik"/>
            </w:pPr>
            <w:r w:rsidRPr="0039125F">
              <w:t>İş Kalitesi/Verimlilik Etkisi</w:t>
            </w:r>
          </w:p>
        </w:tc>
        <w:tc>
          <w:tcPr>
            <w:tcW w:w="1848" w:type="dxa"/>
          </w:tcPr>
          <w:p w14:paraId="48446E1A" w14:textId="0B1678A2"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0440A973" w14:textId="781E9E76"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FB157A0" w14:textId="1B466891" w:rsidR="00FC7806" w:rsidRPr="003E783A"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17B6D78" w14:textId="6B0F16F6" w:rsidR="00FC7806" w:rsidRPr="003E783A" w:rsidRDefault="00FC7806" w:rsidP="00FC780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C7806" w:rsidRPr="003E783A" w14:paraId="1A4554C0"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5BB894D" w14:textId="5C05FD46" w:rsidR="00FC7806" w:rsidRPr="003E783A" w:rsidRDefault="00591E14" w:rsidP="00FC7806">
            <w:pPr>
              <w:pStyle w:val="Tabloerik"/>
            </w:pPr>
            <w:r w:rsidRPr="00591E14">
              <w:lastRenderedPageBreak/>
              <w:t>Şirketin katma değerini art</w:t>
            </w:r>
            <w:r w:rsidR="00814320">
              <w:t>t</w:t>
            </w:r>
            <w:r w:rsidRPr="00591E14">
              <w:t>ırıcı etkisi var mı?</w:t>
            </w:r>
          </w:p>
        </w:tc>
        <w:tc>
          <w:tcPr>
            <w:tcW w:w="1848" w:type="dxa"/>
          </w:tcPr>
          <w:p w14:paraId="668F2C1B" w14:textId="016EDCD1" w:rsidR="00FC7806" w:rsidRPr="003E783A" w:rsidRDefault="0012416D" w:rsidP="00FC7806">
            <w:pPr>
              <w:pStyle w:val="Tabloerik"/>
              <w:cnfStyle w:val="000000000000" w:firstRow="0" w:lastRow="0" w:firstColumn="0" w:lastColumn="0" w:oddVBand="0" w:evenVBand="0" w:oddHBand="0" w:evenHBand="0" w:firstRowFirstColumn="0" w:firstRowLastColumn="0" w:lastRowFirstColumn="0" w:lastRowLastColumn="0"/>
            </w:pPr>
            <w:r>
              <w:t>SIRKETIN_KATMA_DEGERI</w:t>
            </w:r>
          </w:p>
        </w:tc>
        <w:tc>
          <w:tcPr>
            <w:tcW w:w="1159" w:type="dxa"/>
          </w:tcPr>
          <w:p w14:paraId="1D9BFF8C" w14:textId="77777777" w:rsidR="00FC7806" w:rsidRPr="003E783A" w:rsidRDefault="00FC7806" w:rsidP="00FC7806">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04A75B61" w14:textId="77777777" w:rsidR="00FC7806" w:rsidRPr="003E783A" w:rsidRDefault="00FC7806" w:rsidP="00FC7806">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3695096" w14:textId="2FC0B0BF" w:rsidR="00FC7806" w:rsidRPr="003E783A" w:rsidRDefault="00FC2D8C" w:rsidP="00FC7806">
            <w:pPr>
              <w:pStyle w:val="Tabloerik"/>
              <w:jc w:val="both"/>
              <w:cnfStyle w:val="000000000000" w:firstRow="0" w:lastRow="0" w:firstColumn="0" w:lastColumn="0" w:oddVBand="0" w:evenVBand="0" w:oddHBand="0" w:evenHBand="0" w:firstRowFirstColumn="0" w:firstRowLastColumn="0" w:lastRowFirstColumn="0" w:lastRowLastColumn="0"/>
            </w:pPr>
            <w:r>
              <w:t>İş</w:t>
            </w:r>
            <w:r w:rsidR="00B80F31">
              <w:t xml:space="preserve"> Kalitesi ve Verimliliği</w:t>
            </w:r>
            <w:r w:rsidR="00FC7806">
              <w:t xml:space="preserve"> kategori başkanının “</w:t>
            </w:r>
            <w:r w:rsidR="00B80F31" w:rsidRPr="00591E14">
              <w:t>Şirketin katma değerini art</w:t>
            </w:r>
            <w:r w:rsidR="00B80F31">
              <w:t>t</w:t>
            </w:r>
            <w:r w:rsidR="00B80F31" w:rsidRPr="00591E14">
              <w:t>ırıcı etkisi var mı?</w:t>
            </w:r>
            <w:r w:rsidR="00FC7806">
              <w:t>” sorusuna verdiği cevabı işaretlediği seçim kutusu alanıdır.</w:t>
            </w:r>
          </w:p>
        </w:tc>
      </w:tr>
      <w:tr w:rsidR="00FC7806" w14:paraId="7CB8149E"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0D0FD73" w14:textId="7D04C923" w:rsidR="00FC7806" w:rsidRPr="00805AFC" w:rsidRDefault="00FC7806" w:rsidP="00FC7806">
            <w:pPr>
              <w:pStyle w:val="Tabloerik"/>
            </w:pPr>
            <w:r>
              <w:t>Açıklama</w:t>
            </w:r>
          </w:p>
        </w:tc>
        <w:tc>
          <w:tcPr>
            <w:tcW w:w="1848" w:type="dxa"/>
          </w:tcPr>
          <w:p w14:paraId="1C980B5B" w14:textId="47B44047" w:rsidR="00FC7806" w:rsidRDefault="002C1F96" w:rsidP="00FC7806">
            <w:pPr>
              <w:pStyle w:val="Tabloerik"/>
              <w:cnfStyle w:val="000000100000" w:firstRow="0" w:lastRow="0" w:firstColumn="0" w:lastColumn="0" w:oddVBand="0" w:evenVBand="0" w:oddHBand="1" w:evenHBand="0" w:firstRowFirstColumn="0" w:firstRowLastColumn="0" w:lastRowFirstColumn="0" w:lastRowLastColumn="0"/>
            </w:pPr>
            <w:r>
              <w:t>SIRKETIN_KATMA_DEGERI</w:t>
            </w:r>
            <w:r w:rsidR="00FC7806" w:rsidRPr="00F8070C">
              <w:t>_ACIKLAMA</w:t>
            </w:r>
          </w:p>
        </w:tc>
        <w:tc>
          <w:tcPr>
            <w:tcW w:w="1159" w:type="dxa"/>
          </w:tcPr>
          <w:p w14:paraId="0FF86F2A" w14:textId="77777777" w:rsidR="00FC7806"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8CD4E36" w14:textId="77777777" w:rsidR="00FC7806" w:rsidRDefault="00FC7806" w:rsidP="00FC7806">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73E510D" w14:textId="274D8945" w:rsidR="00FC7806" w:rsidRDefault="002C1F96" w:rsidP="00FC7806">
            <w:pPr>
              <w:pStyle w:val="Tabloerik"/>
              <w:jc w:val="both"/>
              <w:cnfStyle w:val="000000100000" w:firstRow="0" w:lastRow="0" w:firstColumn="0" w:lastColumn="0" w:oddVBand="0" w:evenVBand="0" w:oddHBand="1" w:evenHBand="0" w:firstRowFirstColumn="0" w:firstRowLastColumn="0" w:lastRowFirstColumn="0" w:lastRowLastColumn="0"/>
            </w:pPr>
            <w:r>
              <w:t>İş Kalitesi ve Verimliliği</w:t>
            </w:r>
            <w:r w:rsidR="00FC7806">
              <w:t xml:space="preserve"> kategori başkanının sunulan öneri veya çalışma</w:t>
            </w:r>
            <w:r w:rsidR="007C2A17">
              <w:t>nın şirketin katma değerini arttırmaya etkisini değer</w:t>
            </w:r>
            <w:r w:rsidR="00FE0786">
              <w:t>lendirdiği serbest yazı alanıdır.</w:t>
            </w:r>
          </w:p>
        </w:tc>
      </w:tr>
      <w:tr w:rsidR="00283764" w14:paraId="30107288"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FBFABE" w14:textId="1E611AAB" w:rsidR="00283764" w:rsidRPr="00805AFC" w:rsidRDefault="00283764" w:rsidP="00283764">
            <w:pPr>
              <w:pStyle w:val="Tabloerik"/>
            </w:pPr>
            <w:r w:rsidRPr="0050123B">
              <w:t>Hata statükolarını azaltıcı etkisi var mı?</w:t>
            </w:r>
          </w:p>
        </w:tc>
        <w:tc>
          <w:tcPr>
            <w:tcW w:w="1848" w:type="dxa"/>
          </w:tcPr>
          <w:p w14:paraId="29CF22EA" w14:textId="1D3DDD4D" w:rsidR="00283764" w:rsidRDefault="00283764" w:rsidP="00283764">
            <w:pPr>
              <w:pStyle w:val="Tabloerik"/>
              <w:cnfStyle w:val="000000000000" w:firstRow="0" w:lastRow="0" w:firstColumn="0" w:lastColumn="0" w:oddVBand="0" w:evenVBand="0" w:oddHBand="0" w:evenHBand="0" w:firstRowFirstColumn="0" w:firstRowLastColumn="0" w:lastRowFirstColumn="0" w:lastRowLastColumn="0"/>
            </w:pPr>
            <w:r>
              <w:t>HATA_STATIKOSU</w:t>
            </w:r>
          </w:p>
        </w:tc>
        <w:tc>
          <w:tcPr>
            <w:tcW w:w="1159" w:type="dxa"/>
          </w:tcPr>
          <w:p w14:paraId="0A7B4753" w14:textId="77777777" w:rsidR="00283764" w:rsidRDefault="00283764" w:rsidP="00283764">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366BE63D" w14:textId="77777777" w:rsidR="00283764" w:rsidRDefault="00283764" w:rsidP="00283764">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46C76A5" w14:textId="43EC46C2" w:rsidR="00283764" w:rsidRDefault="00283764" w:rsidP="00283764">
            <w:pPr>
              <w:pStyle w:val="Tabloerik"/>
              <w:jc w:val="both"/>
              <w:cnfStyle w:val="000000000000" w:firstRow="0" w:lastRow="0" w:firstColumn="0" w:lastColumn="0" w:oddVBand="0" w:evenVBand="0" w:oddHBand="0" w:evenHBand="0" w:firstRowFirstColumn="0" w:firstRowLastColumn="0" w:lastRowFirstColumn="0" w:lastRowLastColumn="0"/>
            </w:pPr>
            <w:r>
              <w:t>İş Kalitesi ve Verimliliği kategori başkanının “</w:t>
            </w:r>
            <w:r w:rsidRPr="0050123B">
              <w:t>Hata statükolarını azaltıcı etkisi var mı?</w:t>
            </w:r>
            <w:r>
              <w:t>” sorusuna verdiği cevabı işaretlediği seçim kutusu alanıdır.</w:t>
            </w:r>
          </w:p>
        </w:tc>
      </w:tr>
      <w:tr w:rsidR="00B37F69" w14:paraId="440922C1"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206960A" w14:textId="48DFFAB4" w:rsidR="00B37F69" w:rsidRDefault="00FD1B5D" w:rsidP="00B37F69">
            <w:pPr>
              <w:pStyle w:val="Tabloerik"/>
            </w:pPr>
            <w:r>
              <w:t>Açıklama</w:t>
            </w:r>
          </w:p>
        </w:tc>
        <w:tc>
          <w:tcPr>
            <w:tcW w:w="1848" w:type="dxa"/>
          </w:tcPr>
          <w:p w14:paraId="51B6ADD0" w14:textId="262FE22B"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HATA_STATIKOSU</w:t>
            </w:r>
            <w:r w:rsidR="00FD1B5D">
              <w:t>_ACIKLAMA</w:t>
            </w:r>
          </w:p>
        </w:tc>
        <w:tc>
          <w:tcPr>
            <w:tcW w:w="1159" w:type="dxa"/>
          </w:tcPr>
          <w:p w14:paraId="6836D689"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AD12BAD"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5854085" w14:textId="5D7BAFD4" w:rsidR="00B37F69" w:rsidRDefault="00AF4BED" w:rsidP="00B37F69">
            <w:pPr>
              <w:pStyle w:val="Tabloerik"/>
              <w:jc w:val="both"/>
              <w:cnfStyle w:val="000000100000" w:firstRow="0" w:lastRow="0" w:firstColumn="0" w:lastColumn="0" w:oddVBand="0" w:evenVBand="0" w:oddHBand="1" w:evenHBand="0" w:firstRowFirstColumn="0" w:firstRowLastColumn="0" w:lastRowFirstColumn="0" w:lastRowLastColumn="0"/>
            </w:pPr>
            <w:r>
              <w:t xml:space="preserve">İş Kalitesi ve Verimliliği kategori başkanının sunulan öneri veya çalışmanın </w:t>
            </w:r>
            <w:r w:rsidR="00FB62E0">
              <w:t>hata statükolarını</w:t>
            </w:r>
            <w:r w:rsidR="00B85E83">
              <w:t xml:space="preserve"> azaltmaya</w:t>
            </w:r>
            <w:r>
              <w:t xml:space="preserve"> etkisini değerlendirdiği serbest yazı alanıdır.</w:t>
            </w:r>
          </w:p>
        </w:tc>
      </w:tr>
      <w:tr w:rsidR="00B37F69" w14:paraId="71E3CAFB"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872A4B" w14:textId="3CA9F09E" w:rsidR="00B37F69" w:rsidRDefault="00CB570A" w:rsidP="00B37F69">
            <w:pPr>
              <w:pStyle w:val="Tabloerik"/>
            </w:pPr>
            <w:r w:rsidRPr="00CB570A">
              <w:t>İş kalitesine etkisi var mı?</w:t>
            </w:r>
          </w:p>
        </w:tc>
        <w:tc>
          <w:tcPr>
            <w:tcW w:w="1848" w:type="dxa"/>
          </w:tcPr>
          <w:p w14:paraId="356E5377" w14:textId="0000E33B" w:rsidR="00B37F69" w:rsidRDefault="00DA4211" w:rsidP="00B37F69">
            <w:pPr>
              <w:pStyle w:val="Tabloerik"/>
              <w:cnfStyle w:val="000000000000" w:firstRow="0" w:lastRow="0" w:firstColumn="0" w:lastColumn="0" w:oddVBand="0" w:evenVBand="0" w:oddHBand="0" w:evenHBand="0" w:firstRowFirstColumn="0" w:firstRowLastColumn="0" w:lastRowFirstColumn="0" w:lastRowLastColumn="0"/>
            </w:pPr>
            <w:r>
              <w:t>IS_KALITESINE_ETKI</w:t>
            </w:r>
          </w:p>
        </w:tc>
        <w:tc>
          <w:tcPr>
            <w:tcW w:w="1159" w:type="dxa"/>
          </w:tcPr>
          <w:p w14:paraId="6484DC5D"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5806B759"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4B4A9D3" w14:textId="2ED4C5B3" w:rsidR="00B37F69" w:rsidRDefault="00DA4211" w:rsidP="00B37F69">
            <w:pPr>
              <w:pStyle w:val="Tabloerik"/>
              <w:jc w:val="both"/>
              <w:cnfStyle w:val="000000000000" w:firstRow="0" w:lastRow="0" w:firstColumn="0" w:lastColumn="0" w:oddVBand="0" w:evenVBand="0" w:oddHBand="0" w:evenHBand="0" w:firstRowFirstColumn="0" w:firstRowLastColumn="0" w:lastRowFirstColumn="0" w:lastRowLastColumn="0"/>
            </w:pPr>
            <w:r>
              <w:t>İş Kalitesi ve Verimliliği kategori başkanının “İ</w:t>
            </w:r>
            <w:r w:rsidRPr="00CB570A">
              <w:t>ş kalitesine etkisi var mı?</w:t>
            </w:r>
            <w:r>
              <w:t>” sorusuna verdiği cevabı işaretlediği seçim kutusu alanıdır.</w:t>
            </w:r>
          </w:p>
        </w:tc>
      </w:tr>
      <w:tr w:rsidR="00B37F69" w14:paraId="2F1B7AC5"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EEFC63" w14:textId="620CF9B4" w:rsidR="00B37F69" w:rsidRDefault="00B37F69" w:rsidP="00B37F69">
            <w:pPr>
              <w:pStyle w:val="Tabloerik"/>
            </w:pPr>
            <w:r>
              <w:t>Açıklama</w:t>
            </w:r>
          </w:p>
        </w:tc>
        <w:tc>
          <w:tcPr>
            <w:tcW w:w="1848" w:type="dxa"/>
          </w:tcPr>
          <w:p w14:paraId="4D554FE2" w14:textId="76F2FE60" w:rsidR="00B37F69" w:rsidRDefault="000116A6" w:rsidP="00B37F69">
            <w:pPr>
              <w:pStyle w:val="Tabloerik"/>
              <w:cnfStyle w:val="000000100000" w:firstRow="0" w:lastRow="0" w:firstColumn="0" w:lastColumn="0" w:oddVBand="0" w:evenVBand="0" w:oddHBand="1" w:evenHBand="0" w:firstRowFirstColumn="0" w:firstRowLastColumn="0" w:lastRowFirstColumn="0" w:lastRowLastColumn="0"/>
            </w:pPr>
            <w:r>
              <w:t>IS_KALITESINE_ETKI</w:t>
            </w:r>
            <w:r w:rsidR="00B37F69" w:rsidRPr="003938C3">
              <w:t>_ACIKLAMA</w:t>
            </w:r>
          </w:p>
        </w:tc>
        <w:tc>
          <w:tcPr>
            <w:tcW w:w="1159" w:type="dxa"/>
          </w:tcPr>
          <w:p w14:paraId="5CE67CD9"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1507251"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63E4CF7" w14:textId="2A79647C" w:rsidR="00B37F69" w:rsidRDefault="00BD446A" w:rsidP="00B37F69">
            <w:pPr>
              <w:pStyle w:val="Tabloerik"/>
              <w:jc w:val="both"/>
              <w:cnfStyle w:val="000000100000" w:firstRow="0" w:lastRow="0" w:firstColumn="0" w:lastColumn="0" w:oddVBand="0" w:evenVBand="0" w:oddHBand="1" w:evenHBand="0" w:firstRowFirstColumn="0" w:firstRowLastColumn="0" w:lastRowFirstColumn="0" w:lastRowLastColumn="0"/>
            </w:pPr>
            <w:r>
              <w:t>İş Kalitesi ve Verimliliği kategori başkanının sunulan öneri veya çalışmanın</w:t>
            </w:r>
            <w:r w:rsidR="00FD6178">
              <w:t xml:space="preserve"> </w:t>
            </w:r>
            <w:r>
              <w:t>iş</w:t>
            </w:r>
            <w:r w:rsidR="00FD6178">
              <w:t xml:space="preserve"> kalitesine</w:t>
            </w:r>
            <w:r>
              <w:t xml:space="preserve"> etkisini değerlendirdiği serbest yazı alanıdır.</w:t>
            </w:r>
          </w:p>
        </w:tc>
      </w:tr>
      <w:tr w:rsidR="00B37F69" w14:paraId="4A7169D8"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C41A5A4" w14:textId="0B7E53A1" w:rsidR="00B37F69" w:rsidRDefault="000E3BA0" w:rsidP="00B37F69">
            <w:pPr>
              <w:pStyle w:val="Tabloerik"/>
            </w:pPr>
            <w:r w:rsidRPr="000E3BA0">
              <w:t>Verimliliğe etkisi var mı?</w:t>
            </w:r>
          </w:p>
        </w:tc>
        <w:tc>
          <w:tcPr>
            <w:tcW w:w="1848" w:type="dxa"/>
          </w:tcPr>
          <w:p w14:paraId="0D7C68C3" w14:textId="1014A858" w:rsidR="00B37F69" w:rsidRDefault="000E3BA0" w:rsidP="00B37F69">
            <w:pPr>
              <w:pStyle w:val="Tabloerik"/>
              <w:cnfStyle w:val="000000000000" w:firstRow="0" w:lastRow="0" w:firstColumn="0" w:lastColumn="0" w:oddVBand="0" w:evenVBand="0" w:oddHBand="0" w:evenHBand="0" w:firstRowFirstColumn="0" w:firstRowLastColumn="0" w:lastRowFirstColumn="0" w:lastRowLastColumn="0"/>
            </w:pPr>
            <w:r>
              <w:t>VERIMLILIGE_ETKI</w:t>
            </w:r>
          </w:p>
        </w:tc>
        <w:tc>
          <w:tcPr>
            <w:tcW w:w="1159" w:type="dxa"/>
          </w:tcPr>
          <w:p w14:paraId="78CBAEB1"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38F9C2CC"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0B2E7BF" w14:textId="123EEB46" w:rsidR="00B37F69" w:rsidRDefault="00E0264A" w:rsidP="00B37F69">
            <w:pPr>
              <w:pStyle w:val="Tabloerik"/>
              <w:jc w:val="both"/>
              <w:cnfStyle w:val="000000000000" w:firstRow="0" w:lastRow="0" w:firstColumn="0" w:lastColumn="0" w:oddVBand="0" w:evenVBand="0" w:oddHBand="0" w:evenHBand="0" w:firstRowFirstColumn="0" w:firstRowLastColumn="0" w:lastRowFirstColumn="0" w:lastRowLastColumn="0"/>
            </w:pPr>
            <w:r>
              <w:t>İş Kalitesi ve Verimliliği kategori başkanının “</w:t>
            </w:r>
            <w:r w:rsidRPr="000E3BA0">
              <w:t>Verimliliğe etkisi var mı?</w:t>
            </w:r>
            <w:r>
              <w:t>” sorusuna verdiği cevabı işaretlediği seçim kutusu alanıdır.</w:t>
            </w:r>
          </w:p>
        </w:tc>
      </w:tr>
      <w:tr w:rsidR="00B37F69" w14:paraId="6B8B3D7E"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F66D0A" w14:textId="5AB3CA78" w:rsidR="00B37F69" w:rsidRDefault="00B37F69" w:rsidP="00B37F69">
            <w:pPr>
              <w:pStyle w:val="Tabloerik"/>
            </w:pPr>
            <w:r>
              <w:t>Açıklama</w:t>
            </w:r>
          </w:p>
        </w:tc>
        <w:tc>
          <w:tcPr>
            <w:tcW w:w="1848" w:type="dxa"/>
          </w:tcPr>
          <w:p w14:paraId="37C21637" w14:textId="56E442CE" w:rsidR="00B37F69" w:rsidRDefault="00845080" w:rsidP="00B37F69">
            <w:pPr>
              <w:pStyle w:val="Tabloerik"/>
              <w:cnfStyle w:val="000000100000" w:firstRow="0" w:lastRow="0" w:firstColumn="0" w:lastColumn="0" w:oddVBand="0" w:evenVBand="0" w:oddHBand="1" w:evenHBand="0" w:firstRowFirstColumn="0" w:firstRowLastColumn="0" w:lastRowFirstColumn="0" w:lastRowLastColumn="0"/>
            </w:pPr>
            <w:r>
              <w:t>VERIMLILIGE_ETKI</w:t>
            </w:r>
            <w:r w:rsidR="00B37F69" w:rsidRPr="00423000">
              <w:t>_ACIKLAMA</w:t>
            </w:r>
          </w:p>
        </w:tc>
        <w:tc>
          <w:tcPr>
            <w:tcW w:w="1159" w:type="dxa"/>
          </w:tcPr>
          <w:p w14:paraId="2BDAFFF1"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B9990BA" w14:textId="77777777" w:rsidR="00B37F69" w:rsidRDefault="00B37F69" w:rsidP="00B37F69">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D51F0AF" w14:textId="77BC9D9F" w:rsidR="00B37F69" w:rsidRDefault="003A16EB" w:rsidP="00B37F69">
            <w:pPr>
              <w:pStyle w:val="Tabloerik"/>
              <w:jc w:val="both"/>
              <w:cnfStyle w:val="000000100000" w:firstRow="0" w:lastRow="0" w:firstColumn="0" w:lastColumn="0" w:oddVBand="0" w:evenVBand="0" w:oddHBand="1" w:evenHBand="0" w:firstRowFirstColumn="0" w:firstRowLastColumn="0" w:lastRowFirstColumn="0" w:lastRowLastColumn="0"/>
            </w:pPr>
            <w:r>
              <w:t>İş Kalitesi ve Verimliliği kategori başkanının sunulan öneri veya çalışmanın VERİMLİLİĞE etkisini değerlendirdiği serbest yazı alanıdır.</w:t>
            </w:r>
          </w:p>
        </w:tc>
      </w:tr>
      <w:tr w:rsidR="00B37F69" w14:paraId="390B1C8C"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7C2F565" w14:textId="77777777" w:rsidR="00B37F69" w:rsidRDefault="00B37F69" w:rsidP="00B37F69">
            <w:pPr>
              <w:pStyle w:val="Tabloerik"/>
            </w:pPr>
            <w:r>
              <w:t>Revize Açıklama</w:t>
            </w:r>
          </w:p>
        </w:tc>
        <w:tc>
          <w:tcPr>
            <w:tcW w:w="1848" w:type="dxa"/>
          </w:tcPr>
          <w:p w14:paraId="6D4D0FCF"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REVIZE_ACIKLAMA</w:t>
            </w:r>
          </w:p>
        </w:tc>
        <w:tc>
          <w:tcPr>
            <w:tcW w:w="1159" w:type="dxa"/>
          </w:tcPr>
          <w:p w14:paraId="40647C86"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A09F220" w14:textId="77777777" w:rsidR="00B37F69"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A9AA07A" w14:textId="77777777" w:rsidR="00B37F69" w:rsidRDefault="00B37F69" w:rsidP="00B37F69">
            <w:pPr>
              <w:pStyle w:val="Tabloerik"/>
              <w:jc w:val="both"/>
              <w:cnfStyle w:val="000000000000" w:firstRow="0" w:lastRow="0" w:firstColumn="0" w:lastColumn="0" w:oddVBand="0" w:evenVBand="0" w:oddHBand="0" w:evenHBand="0" w:firstRowFirstColumn="0" w:firstRowLastColumn="0" w:lastRowFirstColumn="0" w:lastRowLastColumn="0"/>
            </w:pPr>
            <w:r>
              <w:t>Çalışan Bağlılığı/Memnuniyeti kategori başkanının revizeye gönderdiğinde açıklama girdiği serbest yazı alanıdır.</w:t>
            </w:r>
          </w:p>
        </w:tc>
      </w:tr>
      <w:tr w:rsidR="00B37F69" w14:paraId="5B071EF3"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7A52F17C" w14:textId="77777777" w:rsidR="00B37F69" w:rsidRDefault="00B37F69" w:rsidP="00B37F69">
            <w:pPr>
              <w:pStyle w:val="Tabloerik"/>
              <w:jc w:val="center"/>
            </w:pPr>
            <w:r w:rsidRPr="003E783A">
              <w:rPr>
                <w:color w:val="FF0000"/>
              </w:rPr>
              <w:t>İşlem Tarihçesi</w:t>
            </w:r>
          </w:p>
        </w:tc>
      </w:tr>
      <w:tr w:rsidR="00B37F69" w:rsidRPr="003E783A" w14:paraId="35B5067F"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3B48B0" w14:textId="77777777" w:rsidR="00B37F69" w:rsidRPr="003E783A" w:rsidRDefault="00B37F69" w:rsidP="00B37F69">
            <w:pPr>
              <w:pStyle w:val="Tabloerik"/>
            </w:pPr>
            <w:r>
              <w:t>İşlem Sahibi</w:t>
            </w:r>
          </w:p>
        </w:tc>
        <w:tc>
          <w:tcPr>
            <w:tcW w:w="1848" w:type="dxa"/>
          </w:tcPr>
          <w:p w14:paraId="6C605DCE"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47FB87D2"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179650FE"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7CADE19C" w14:textId="77777777" w:rsidR="00B37F69" w:rsidRPr="003E783A" w:rsidRDefault="00B37F69" w:rsidP="00B37F69">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B37F69" w:rsidRPr="003E783A" w14:paraId="5426F014"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CC71478" w14:textId="77777777" w:rsidR="00B37F69" w:rsidRPr="003E783A" w:rsidRDefault="00B37F69" w:rsidP="00B37F69">
            <w:pPr>
              <w:pStyle w:val="Tabloerik"/>
            </w:pPr>
            <w:r>
              <w:t>İşlem Tarihi</w:t>
            </w:r>
          </w:p>
        </w:tc>
        <w:tc>
          <w:tcPr>
            <w:tcW w:w="1848" w:type="dxa"/>
          </w:tcPr>
          <w:p w14:paraId="7C6933BB"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6AF27BC0"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3826776"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CC81DAA" w14:textId="77777777" w:rsidR="00B37F69" w:rsidRPr="003E783A" w:rsidRDefault="00B37F69" w:rsidP="00B37F69">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B37F69" w:rsidRPr="003E783A" w14:paraId="4E69EEBB" w14:textId="77777777" w:rsidTr="000163C6">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4D509B4" w14:textId="77777777" w:rsidR="00B37F69" w:rsidRPr="003E783A" w:rsidRDefault="00B37F69" w:rsidP="00B37F69">
            <w:pPr>
              <w:pStyle w:val="Tabloerik"/>
            </w:pPr>
            <w:r>
              <w:t>İşlem Yapılan Adım</w:t>
            </w:r>
          </w:p>
        </w:tc>
        <w:tc>
          <w:tcPr>
            <w:tcW w:w="1848" w:type="dxa"/>
          </w:tcPr>
          <w:p w14:paraId="2BE22173"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1D29F15A"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6D1CC27D" w14:textId="77777777" w:rsidR="00B37F69" w:rsidRPr="003E783A" w:rsidRDefault="00B37F69" w:rsidP="00B37F69">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035E297A" w14:textId="77777777" w:rsidR="00B37F69" w:rsidRPr="003E783A" w:rsidRDefault="00B37F69" w:rsidP="00B37F69">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B37F69" w:rsidRPr="003E783A" w14:paraId="21DF58E6" w14:textId="77777777" w:rsidTr="000163C6">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0F86BBA" w14:textId="77777777" w:rsidR="00B37F69" w:rsidRPr="003E783A" w:rsidRDefault="00B37F69" w:rsidP="00B37F69">
            <w:pPr>
              <w:pStyle w:val="Tabloerik"/>
            </w:pPr>
            <w:r>
              <w:t>İşlem Sahibi Açıklama</w:t>
            </w:r>
          </w:p>
        </w:tc>
        <w:tc>
          <w:tcPr>
            <w:tcW w:w="1848" w:type="dxa"/>
          </w:tcPr>
          <w:p w14:paraId="654998B5"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5374454C"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2E9363E1" w14:textId="77777777" w:rsidR="00B37F69" w:rsidRPr="003E783A" w:rsidRDefault="00B37F69" w:rsidP="00B37F69">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76B7E76" w14:textId="77777777" w:rsidR="00B37F69" w:rsidRPr="003E783A" w:rsidRDefault="00B37F69" w:rsidP="00B37F69">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220997C7" w14:textId="77777777" w:rsidR="00A942A9" w:rsidRDefault="00A942A9" w:rsidP="00BE2EFA"/>
    <w:p w14:paraId="008235F4" w14:textId="6C242253" w:rsidR="00E04CEE" w:rsidRDefault="00E04CEE" w:rsidP="00E04CEE">
      <w:pPr>
        <w:pStyle w:val="Taslak3"/>
        <w:numPr>
          <w:ilvl w:val="2"/>
          <w:numId w:val="9"/>
        </w:numPr>
      </w:pPr>
      <w:r>
        <w:t>TÖS İş Kalitesi</w:t>
      </w:r>
      <w:r w:rsidR="00EF475A">
        <w:t xml:space="preserve"> Fizibilite</w:t>
      </w:r>
      <w:r>
        <w:t xml:space="preserve"> Form </w:t>
      </w:r>
      <w:r w:rsidR="00B35D0E">
        <w:t>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B35D0E" w14:paraId="3F9DCD19" w14:textId="77777777" w:rsidTr="00CD1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88C6108" w14:textId="77777777" w:rsidR="00B35D0E" w:rsidRDefault="00B35D0E" w:rsidP="00CD19E0">
            <w:pPr>
              <w:pStyle w:val="TabloBalk"/>
            </w:pPr>
            <w:r>
              <w:t>İşlem Adı</w:t>
            </w:r>
          </w:p>
        </w:tc>
        <w:tc>
          <w:tcPr>
            <w:tcW w:w="992" w:type="dxa"/>
          </w:tcPr>
          <w:p w14:paraId="5C731C56" w14:textId="77777777" w:rsidR="00B35D0E" w:rsidRDefault="00B35D0E" w:rsidP="00CD19E0">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4713046E" w14:textId="77777777" w:rsidR="00B35D0E" w:rsidRDefault="00B35D0E" w:rsidP="00CD19E0">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B35D0E" w14:paraId="081C8E4D" w14:textId="77777777" w:rsidTr="00CD1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23D20975" w14:textId="77777777" w:rsidR="00B35D0E" w:rsidRDefault="00B35D0E" w:rsidP="00CD19E0">
            <w:pPr>
              <w:pStyle w:val="Tabloerik"/>
            </w:pPr>
            <w:r>
              <w:t>Onayla</w:t>
            </w:r>
          </w:p>
        </w:tc>
        <w:tc>
          <w:tcPr>
            <w:tcW w:w="992" w:type="dxa"/>
          </w:tcPr>
          <w:p w14:paraId="4BC18B05" w14:textId="77777777" w:rsidR="00B35D0E" w:rsidRDefault="00B35D0E"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5AFF1D86" w14:textId="77777777" w:rsidR="00B35D0E" w:rsidRDefault="00B35D0E" w:rsidP="00CD19E0">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B35D0E" w:rsidRPr="00356D27" w14:paraId="3DC82574" w14:textId="77777777" w:rsidTr="00CD19E0">
        <w:tc>
          <w:tcPr>
            <w:cnfStyle w:val="001000000000" w:firstRow="0" w:lastRow="0" w:firstColumn="1" w:lastColumn="0" w:oddVBand="0" w:evenVBand="0" w:oddHBand="0" w:evenHBand="0" w:firstRowFirstColumn="0" w:firstRowLastColumn="0" w:lastRowFirstColumn="0" w:lastRowLastColumn="0"/>
            <w:tcW w:w="1984" w:type="dxa"/>
          </w:tcPr>
          <w:p w14:paraId="4A8BD3AC" w14:textId="77777777" w:rsidR="00B35D0E" w:rsidRDefault="00B35D0E" w:rsidP="00CD19E0">
            <w:pPr>
              <w:pStyle w:val="Tabloerik"/>
            </w:pPr>
            <w:r>
              <w:t>Revizeye Gönder</w:t>
            </w:r>
          </w:p>
        </w:tc>
        <w:tc>
          <w:tcPr>
            <w:tcW w:w="992" w:type="dxa"/>
          </w:tcPr>
          <w:p w14:paraId="7144540F" w14:textId="77777777" w:rsidR="00B35D0E" w:rsidRDefault="00B35D0E"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6559B6D6" w14:textId="77777777" w:rsidR="00B35D0E" w:rsidRPr="00356D27" w:rsidRDefault="00B35D0E" w:rsidP="00CD19E0">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09D800E3" w14:textId="77777777" w:rsidR="00A942A9" w:rsidRDefault="00A942A9" w:rsidP="00B35D0E"/>
    <w:p w14:paraId="6BC03226" w14:textId="7A043A99" w:rsidR="003E5101" w:rsidRDefault="003E5101" w:rsidP="003319B4">
      <w:pPr>
        <w:pStyle w:val="Taslak2"/>
        <w:numPr>
          <w:ilvl w:val="1"/>
          <w:numId w:val="9"/>
        </w:numPr>
      </w:pPr>
      <w:r>
        <w:lastRenderedPageBreak/>
        <w:t>TÖS Marka Bilinirliği Fizibilite</w:t>
      </w:r>
      <w:r w:rsidR="00AA26BE">
        <w:t xml:space="preserve"> Formu</w:t>
      </w:r>
    </w:p>
    <w:p w14:paraId="5F295283" w14:textId="580B0804" w:rsidR="00BE2EFA" w:rsidRDefault="003722C3" w:rsidP="00BE2EFA">
      <w:pPr>
        <w:ind w:left="360"/>
        <w:jc w:val="center"/>
      </w:pPr>
      <w:r w:rsidRPr="003722C3">
        <w:rPr>
          <w:noProof/>
        </w:rPr>
        <w:drawing>
          <wp:inline distT="0" distB="0" distL="0" distR="0" wp14:anchorId="0094C04A" wp14:editId="47646476">
            <wp:extent cx="3176884" cy="3937161"/>
            <wp:effectExtent l="0" t="0" r="5080" b="6350"/>
            <wp:docPr id="20878530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53026" name=""/>
                    <pic:cNvPicPr/>
                  </pic:nvPicPr>
                  <pic:blipFill>
                    <a:blip r:embed="rId27"/>
                    <a:stretch>
                      <a:fillRect/>
                    </a:stretch>
                  </pic:blipFill>
                  <pic:spPr>
                    <a:xfrm>
                      <a:off x="0" y="0"/>
                      <a:ext cx="3241369" cy="4017079"/>
                    </a:xfrm>
                    <a:prstGeom prst="rect">
                      <a:avLst/>
                    </a:prstGeom>
                  </pic:spPr>
                </pic:pic>
              </a:graphicData>
            </a:graphic>
          </wp:inline>
        </w:drawing>
      </w:r>
    </w:p>
    <w:p w14:paraId="2D2DABF1" w14:textId="062F8A48" w:rsidR="00BE2EFA" w:rsidRDefault="00BE2EFA" w:rsidP="00BE2EFA">
      <w:pPr>
        <w:ind w:left="360"/>
        <w:jc w:val="center"/>
      </w:pPr>
      <w:r w:rsidRPr="00BE2EFA">
        <w:rPr>
          <w:noProof/>
        </w:rPr>
        <w:drawing>
          <wp:inline distT="0" distB="0" distL="0" distR="0" wp14:anchorId="68D89D9B" wp14:editId="16FFB2E1">
            <wp:extent cx="3168367" cy="2974054"/>
            <wp:effectExtent l="0" t="0" r="0" b="0"/>
            <wp:docPr id="1538225901"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25901" name="Resim 1" descr="metin, ekran görüntüsü, sayı, numara, yazı tipi içeren bir resim"/>
                    <pic:cNvPicPr/>
                  </pic:nvPicPr>
                  <pic:blipFill>
                    <a:blip r:embed="rId28"/>
                    <a:stretch>
                      <a:fillRect/>
                    </a:stretch>
                  </pic:blipFill>
                  <pic:spPr>
                    <a:xfrm>
                      <a:off x="0" y="0"/>
                      <a:ext cx="3230055" cy="3031959"/>
                    </a:xfrm>
                    <a:prstGeom prst="rect">
                      <a:avLst/>
                    </a:prstGeom>
                  </pic:spPr>
                </pic:pic>
              </a:graphicData>
            </a:graphic>
          </wp:inline>
        </w:drawing>
      </w:r>
    </w:p>
    <w:p w14:paraId="034E21A8" w14:textId="4C2D59D2" w:rsidR="00736D4C" w:rsidRDefault="00780D21" w:rsidP="00780D21">
      <w:pPr>
        <w:pStyle w:val="Taslak3"/>
        <w:numPr>
          <w:ilvl w:val="2"/>
          <w:numId w:val="9"/>
        </w:numPr>
      </w:pPr>
      <w:r>
        <w:lastRenderedPageBreak/>
        <w:t>TÖS Marka Bilinirliği Fizibilite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A25634" w:rsidRPr="003E783A" w14:paraId="505F2230" w14:textId="77777777" w:rsidTr="00CD19E0">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5880C115" w14:textId="77777777" w:rsidR="00A25634" w:rsidRPr="003E783A" w:rsidRDefault="00A25634" w:rsidP="00CD19E0">
            <w:pPr>
              <w:pStyle w:val="TabloBalk"/>
              <w:rPr>
                <w:b/>
              </w:rPr>
            </w:pPr>
            <w:r w:rsidRPr="003E783A">
              <w:t>Alan Adı</w:t>
            </w:r>
          </w:p>
        </w:tc>
        <w:tc>
          <w:tcPr>
            <w:tcW w:w="1848" w:type="dxa"/>
            <w:hideMark/>
          </w:tcPr>
          <w:p w14:paraId="5E7C2276" w14:textId="77777777" w:rsidR="00A25634" w:rsidRPr="003E783A" w:rsidRDefault="00A25634"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5B42EEEB" w14:textId="77777777" w:rsidR="00A25634" w:rsidRPr="003E783A" w:rsidRDefault="00A25634"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31D49659" w14:textId="77777777" w:rsidR="00A25634" w:rsidRPr="003E783A" w:rsidRDefault="00A25634"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43989A2A" w14:textId="77777777" w:rsidR="00A25634" w:rsidRPr="003E783A" w:rsidRDefault="00A25634"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A25634" w:rsidRPr="003E783A" w14:paraId="5F2900BF"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AF589C" w14:textId="77777777" w:rsidR="00A25634" w:rsidRPr="003E783A" w:rsidRDefault="00A25634" w:rsidP="00CD19E0">
            <w:pPr>
              <w:pStyle w:val="Tabloerik"/>
            </w:pPr>
            <w:r w:rsidRPr="00555E89">
              <w:t>Aday Gösterilen Adı Soyadı</w:t>
            </w:r>
          </w:p>
        </w:tc>
        <w:tc>
          <w:tcPr>
            <w:tcW w:w="1848" w:type="dxa"/>
          </w:tcPr>
          <w:p w14:paraId="1DE75C53"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4FCD952C"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CE09B98"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FBDCB31" w14:textId="77777777" w:rsidR="00A25634" w:rsidRPr="003E783A" w:rsidRDefault="00A25634"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25634" w:rsidRPr="003E783A" w14:paraId="5EC5AF4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30E9998" w14:textId="77777777" w:rsidR="00A25634" w:rsidRPr="003E783A" w:rsidRDefault="00A25634" w:rsidP="00CD19E0">
            <w:pPr>
              <w:pStyle w:val="Tabloerik"/>
            </w:pPr>
            <w:r w:rsidRPr="00A43F9A">
              <w:t>Aday Gösterilen Departmanı</w:t>
            </w:r>
          </w:p>
        </w:tc>
        <w:tc>
          <w:tcPr>
            <w:tcW w:w="1848" w:type="dxa"/>
          </w:tcPr>
          <w:p w14:paraId="22273FE0"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56CA3E2E"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7C04154"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5970C75" w14:textId="77777777" w:rsidR="00A25634" w:rsidRPr="003E783A" w:rsidRDefault="00A25634"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25634" w:rsidRPr="003E783A" w14:paraId="78373FCA"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E241A2" w14:textId="77777777" w:rsidR="00A25634" w:rsidRPr="003E783A" w:rsidRDefault="00A25634" w:rsidP="00CD19E0">
            <w:pPr>
              <w:pStyle w:val="Tabloerik"/>
            </w:pPr>
            <w:r w:rsidRPr="00790F83">
              <w:t>Aday Gösterilen Unvanı</w:t>
            </w:r>
          </w:p>
        </w:tc>
        <w:tc>
          <w:tcPr>
            <w:tcW w:w="1848" w:type="dxa"/>
          </w:tcPr>
          <w:p w14:paraId="62FCD3F1"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185BBA91"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2110360"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1BB4448" w14:textId="77777777" w:rsidR="00A25634" w:rsidRPr="003E783A" w:rsidRDefault="00A25634"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25634" w:rsidRPr="003E783A" w14:paraId="0AF385D6"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972D14" w14:textId="77777777" w:rsidR="00A25634" w:rsidRPr="00C17E0B" w:rsidRDefault="00A25634" w:rsidP="00CD19E0">
            <w:pPr>
              <w:pStyle w:val="Tabloerik"/>
            </w:pPr>
            <w:r>
              <w:t>Statüsü</w:t>
            </w:r>
          </w:p>
        </w:tc>
        <w:tc>
          <w:tcPr>
            <w:tcW w:w="1848" w:type="dxa"/>
          </w:tcPr>
          <w:p w14:paraId="14A94C7B" w14:textId="77777777" w:rsidR="00A25634"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3DE7DA08"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2A44C76"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415FF64" w14:textId="77777777" w:rsidR="00A25634" w:rsidRPr="003E783A" w:rsidRDefault="00A25634"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25634" w:rsidRPr="003E783A" w14:paraId="231F351F"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621984" w14:textId="77777777" w:rsidR="00A25634" w:rsidRPr="00C17E0B" w:rsidRDefault="00A25634" w:rsidP="00CD19E0">
            <w:pPr>
              <w:pStyle w:val="Tabloerik"/>
            </w:pPr>
            <w:r>
              <w:t>Kategorisi</w:t>
            </w:r>
          </w:p>
        </w:tc>
        <w:tc>
          <w:tcPr>
            <w:tcW w:w="1848" w:type="dxa"/>
          </w:tcPr>
          <w:p w14:paraId="3D79AE53" w14:textId="77777777" w:rsidR="00A25634"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00218A09"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1B9339E"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8FDFEA7" w14:textId="77777777" w:rsidR="00A25634" w:rsidRPr="003E783A" w:rsidRDefault="00A25634"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25634" w:rsidRPr="003E783A" w14:paraId="437FC90F"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F45A1AD" w14:textId="77777777" w:rsidR="00A25634" w:rsidRPr="00C17E0B" w:rsidRDefault="00A25634" w:rsidP="00CD19E0">
            <w:pPr>
              <w:pStyle w:val="Tabloerik"/>
            </w:pPr>
            <w:r>
              <w:t>Proje/Öneri/Buluş İsmi</w:t>
            </w:r>
          </w:p>
        </w:tc>
        <w:tc>
          <w:tcPr>
            <w:tcW w:w="1848" w:type="dxa"/>
          </w:tcPr>
          <w:p w14:paraId="2D586BA0" w14:textId="77777777" w:rsidR="00A25634"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PROJE_ONERI_BULUS_ISMI</w:t>
            </w:r>
          </w:p>
        </w:tc>
        <w:tc>
          <w:tcPr>
            <w:tcW w:w="1159" w:type="dxa"/>
          </w:tcPr>
          <w:p w14:paraId="3425A3AE"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30519C9"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5BB0A1D" w14:textId="77777777" w:rsidR="00A25634" w:rsidRPr="003E783A" w:rsidRDefault="00A25634"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25634" w:rsidRPr="003E783A" w14:paraId="4AC5D830"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512C14" w14:textId="0CEB4AFA" w:rsidR="00A25634" w:rsidRPr="003E783A" w:rsidRDefault="009C58F4" w:rsidP="00CD19E0">
            <w:pPr>
              <w:pStyle w:val="Tabloerik"/>
            </w:pPr>
            <w:r>
              <w:t>Marka Bilinirliği Başvuru Açıklama</w:t>
            </w:r>
          </w:p>
        </w:tc>
        <w:tc>
          <w:tcPr>
            <w:tcW w:w="1848" w:type="dxa"/>
          </w:tcPr>
          <w:p w14:paraId="7D14B6C1" w14:textId="70B8892F" w:rsidR="00A25634" w:rsidRPr="003E783A" w:rsidRDefault="00207266" w:rsidP="00CD19E0">
            <w:pPr>
              <w:pStyle w:val="Tabloerik"/>
              <w:cnfStyle w:val="000000100000" w:firstRow="0" w:lastRow="0" w:firstColumn="0" w:lastColumn="0" w:oddVBand="0" w:evenVBand="0" w:oddHBand="1" w:evenHBand="0" w:firstRowFirstColumn="0" w:firstRowLastColumn="0" w:lastRowFirstColumn="0" w:lastRowLastColumn="0"/>
            </w:pPr>
            <w:r>
              <w:t>MARKA_BILINIRLIGI_BASVURU_ACIKLAMA</w:t>
            </w:r>
          </w:p>
        </w:tc>
        <w:tc>
          <w:tcPr>
            <w:tcW w:w="1159" w:type="dxa"/>
          </w:tcPr>
          <w:p w14:paraId="1EB412DC"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D44486D"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F9B7AE1" w14:textId="77777777" w:rsidR="00A25634" w:rsidRPr="003E783A" w:rsidRDefault="00A25634"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25634" w:rsidRPr="003E783A" w14:paraId="59A34A2A"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3038A19" w14:textId="6EA55D80" w:rsidR="00A25634" w:rsidRPr="003E783A" w:rsidRDefault="003A2B50" w:rsidP="00CD19E0">
            <w:pPr>
              <w:pStyle w:val="Tabloerik"/>
            </w:pPr>
            <w:r>
              <w:t>Marka Bilinirliği Arttırma</w:t>
            </w:r>
          </w:p>
        </w:tc>
        <w:tc>
          <w:tcPr>
            <w:tcW w:w="1848" w:type="dxa"/>
          </w:tcPr>
          <w:p w14:paraId="59D5A0B2" w14:textId="58E9D964" w:rsidR="00A25634" w:rsidRPr="003E783A" w:rsidRDefault="003A2B50" w:rsidP="00CD19E0">
            <w:pPr>
              <w:pStyle w:val="Tabloerik"/>
              <w:cnfStyle w:val="000000000000" w:firstRow="0" w:lastRow="0" w:firstColumn="0" w:lastColumn="0" w:oddVBand="0" w:evenVBand="0" w:oddHBand="0" w:evenHBand="0" w:firstRowFirstColumn="0" w:firstRowLastColumn="0" w:lastRowFirstColumn="0" w:lastRowLastColumn="0"/>
            </w:pPr>
            <w:r>
              <w:t>MARKA_BILINIRLIGI_ARTTIRMA</w:t>
            </w:r>
          </w:p>
        </w:tc>
        <w:tc>
          <w:tcPr>
            <w:tcW w:w="1159" w:type="dxa"/>
          </w:tcPr>
          <w:p w14:paraId="7382AEAB"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773C670" w14:textId="77777777" w:rsidR="00A25634" w:rsidRPr="003E783A"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909B51" w14:textId="77777777" w:rsidR="00A25634" w:rsidRPr="003E783A" w:rsidRDefault="00A25634"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25634" w:rsidRPr="003E783A" w14:paraId="27B60824"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9278136" w14:textId="309FDAA3" w:rsidR="00A25634" w:rsidRPr="003E783A" w:rsidRDefault="00685BA5" w:rsidP="00CD19E0">
            <w:pPr>
              <w:pStyle w:val="Tabloerik"/>
            </w:pPr>
            <w:r w:rsidRPr="00685BA5">
              <w:t>Şirketin pazarlama stratejisi ile uyuşuyor mu?</w:t>
            </w:r>
          </w:p>
        </w:tc>
        <w:tc>
          <w:tcPr>
            <w:tcW w:w="1848" w:type="dxa"/>
          </w:tcPr>
          <w:p w14:paraId="2B94D8CC" w14:textId="73866AB2" w:rsidR="00A25634" w:rsidRPr="003E783A" w:rsidRDefault="004E2735" w:rsidP="00CD19E0">
            <w:pPr>
              <w:pStyle w:val="Tabloerik"/>
              <w:cnfStyle w:val="000000100000" w:firstRow="0" w:lastRow="0" w:firstColumn="0" w:lastColumn="0" w:oddVBand="0" w:evenVBand="0" w:oddHBand="1" w:evenHBand="0" w:firstRowFirstColumn="0" w:firstRowLastColumn="0" w:lastRowFirstColumn="0" w:lastRowLastColumn="0"/>
            </w:pPr>
            <w:r>
              <w:t>SIRKETIN_PAZARLAMA_STRATEJISI</w:t>
            </w:r>
          </w:p>
        </w:tc>
        <w:tc>
          <w:tcPr>
            <w:tcW w:w="1159" w:type="dxa"/>
          </w:tcPr>
          <w:p w14:paraId="084DDE55"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2E571CA6" w14:textId="77777777" w:rsidR="00A25634" w:rsidRPr="003E783A" w:rsidRDefault="00A25634"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5EF2E7DE" w14:textId="6AE0E62F" w:rsidR="00A25634" w:rsidRPr="003E783A" w:rsidRDefault="004E2735" w:rsidP="00CD19E0">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w:t>
            </w:r>
            <w:r w:rsidR="00A25634">
              <w:t xml:space="preserve"> kategori başkanının “</w:t>
            </w:r>
            <w:r w:rsidRPr="00685BA5">
              <w:t>Şirketin pazarlama stratejisi ile uyuşuyor mu?</w:t>
            </w:r>
            <w:r w:rsidR="00A25634">
              <w:t xml:space="preserve">” sorusuna verdiği cevabı işaretlediği seçim </w:t>
            </w:r>
            <w:r w:rsidR="00E95D22">
              <w:t>düğmesi</w:t>
            </w:r>
            <w:r w:rsidR="00A25634">
              <w:t xml:space="preserve"> alanıdır.</w:t>
            </w:r>
          </w:p>
        </w:tc>
      </w:tr>
      <w:tr w:rsidR="00A25634" w14:paraId="56CB02AC"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D63146A" w14:textId="2553B2D6" w:rsidR="00A25634" w:rsidRPr="00805AFC" w:rsidRDefault="0004257F" w:rsidP="00CD19E0">
            <w:pPr>
              <w:pStyle w:val="Tabloerik"/>
            </w:pPr>
            <w:r w:rsidRPr="00685BA5">
              <w:t xml:space="preserve">Şirketin </w:t>
            </w:r>
            <w:r>
              <w:t>P</w:t>
            </w:r>
            <w:r w:rsidRPr="00685BA5">
              <w:t xml:space="preserve">azarlama </w:t>
            </w:r>
            <w:r>
              <w:t>S</w:t>
            </w:r>
            <w:r w:rsidRPr="00685BA5">
              <w:t>tratejisi</w:t>
            </w:r>
            <w:r>
              <w:t xml:space="preserve"> Açıklama</w:t>
            </w:r>
          </w:p>
        </w:tc>
        <w:tc>
          <w:tcPr>
            <w:tcW w:w="1848" w:type="dxa"/>
          </w:tcPr>
          <w:p w14:paraId="2D12D6FD" w14:textId="15A64D0A" w:rsidR="00A25634" w:rsidRDefault="00A32435" w:rsidP="00CD19E0">
            <w:pPr>
              <w:pStyle w:val="Tabloerik"/>
              <w:cnfStyle w:val="000000000000" w:firstRow="0" w:lastRow="0" w:firstColumn="0" w:lastColumn="0" w:oddVBand="0" w:evenVBand="0" w:oddHBand="0" w:evenHBand="0" w:firstRowFirstColumn="0" w:firstRowLastColumn="0" w:lastRowFirstColumn="0" w:lastRowLastColumn="0"/>
            </w:pPr>
            <w:r>
              <w:t>SIRKETIN_PAZARLAMA_STRATEJISI_ACIKLAMA</w:t>
            </w:r>
          </w:p>
        </w:tc>
        <w:tc>
          <w:tcPr>
            <w:tcW w:w="1159" w:type="dxa"/>
          </w:tcPr>
          <w:p w14:paraId="46CE6F64" w14:textId="77777777" w:rsidR="00A25634"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894341B" w14:textId="77777777" w:rsidR="00A25634" w:rsidRDefault="00A25634"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89FD569" w14:textId="445EB747" w:rsidR="00A25634" w:rsidRDefault="002F1DC9" w:rsidP="00CD19E0">
            <w:pPr>
              <w:pStyle w:val="Tabloerik"/>
              <w:jc w:val="both"/>
              <w:cnfStyle w:val="000000000000" w:firstRow="0" w:lastRow="0" w:firstColumn="0" w:lastColumn="0" w:oddVBand="0" w:evenVBand="0" w:oddHBand="0" w:evenHBand="0" w:firstRowFirstColumn="0" w:firstRowLastColumn="0" w:lastRowFirstColumn="0" w:lastRowLastColumn="0"/>
            </w:pPr>
            <w:r>
              <w:t>Marka Bilinirliği ve Pazar Payını Arttırma kategori başkanının</w:t>
            </w:r>
            <w:r w:rsidR="00A25634">
              <w:t xml:space="preserve"> sunulan öneri veya çalışmayı </w:t>
            </w:r>
            <w:r w:rsidR="00222628">
              <w:t>şirketin pazarlama stratejisi</w:t>
            </w:r>
            <w:r w:rsidR="00A25634">
              <w:t xml:space="preserve"> açısından değerlendirdiği serbest yazı alanıdır.</w:t>
            </w:r>
          </w:p>
        </w:tc>
      </w:tr>
      <w:tr w:rsidR="000D2D1D" w14:paraId="2FE5DED2"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5325F0B" w14:textId="087F38A2" w:rsidR="000D2D1D" w:rsidRPr="00805AFC" w:rsidRDefault="000D2D1D" w:rsidP="000D2D1D">
            <w:pPr>
              <w:pStyle w:val="Tabloerik"/>
            </w:pPr>
            <w:r w:rsidRPr="000D2D1D">
              <w:t>Marka bilinirliğini ar</w:t>
            </w:r>
            <w:r w:rsidR="006C7C62">
              <w:t>t</w:t>
            </w:r>
            <w:r w:rsidRPr="000D2D1D">
              <w:t>tırıyor mu?</w:t>
            </w:r>
          </w:p>
        </w:tc>
        <w:tc>
          <w:tcPr>
            <w:tcW w:w="1848" w:type="dxa"/>
          </w:tcPr>
          <w:p w14:paraId="38750BAD" w14:textId="7951EF43"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MARKA_BILINIRLIGI</w:t>
            </w:r>
          </w:p>
        </w:tc>
        <w:tc>
          <w:tcPr>
            <w:tcW w:w="1159" w:type="dxa"/>
          </w:tcPr>
          <w:p w14:paraId="7D4DCE26"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2CEA93FF"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E3C71C8" w14:textId="7B56C71D" w:rsidR="000D2D1D" w:rsidRDefault="000D2D1D" w:rsidP="000D2D1D">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 kategori başkanının “</w:t>
            </w:r>
            <w:r w:rsidRPr="000D2D1D">
              <w:t>Marka bilinirliğini art</w:t>
            </w:r>
            <w:r w:rsidR="006C7C62">
              <w:t>t</w:t>
            </w:r>
            <w:r w:rsidRPr="000D2D1D">
              <w:t>ırıyor mu?</w:t>
            </w:r>
            <w:r>
              <w:t xml:space="preserve">” sorusuna verdiği cevabı işaretlediği seçim </w:t>
            </w:r>
            <w:r w:rsidR="00E95D22">
              <w:t>düğmesi</w:t>
            </w:r>
            <w:r>
              <w:t xml:space="preserve"> alanıdır.</w:t>
            </w:r>
          </w:p>
        </w:tc>
      </w:tr>
      <w:tr w:rsidR="000D2D1D" w14:paraId="1DD51679"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A1FDFA" w14:textId="279E5603" w:rsidR="000D2D1D" w:rsidRDefault="003D7732" w:rsidP="000D2D1D">
            <w:pPr>
              <w:pStyle w:val="Tabloerik"/>
            </w:pPr>
            <w:r>
              <w:t>Marka Bilinirliği Açıklama</w:t>
            </w:r>
          </w:p>
        </w:tc>
        <w:tc>
          <w:tcPr>
            <w:tcW w:w="1848" w:type="dxa"/>
          </w:tcPr>
          <w:p w14:paraId="01991194" w14:textId="1551E698" w:rsidR="000D2D1D" w:rsidRDefault="003D7732" w:rsidP="000D2D1D">
            <w:pPr>
              <w:pStyle w:val="Tabloerik"/>
              <w:cnfStyle w:val="000000000000" w:firstRow="0" w:lastRow="0" w:firstColumn="0" w:lastColumn="0" w:oddVBand="0" w:evenVBand="0" w:oddHBand="0" w:evenHBand="0" w:firstRowFirstColumn="0" w:firstRowLastColumn="0" w:lastRowFirstColumn="0" w:lastRowLastColumn="0"/>
            </w:pPr>
            <w:r>
              <w:t>MARKA_BILINIRLIGI</w:t>
            </w:r>
            <w:r w:rsidR="000D2D1D">
              <w:t>_ACIKLAMA</w:t>
            </w:r>
          </w:p>
        </w:tc>
        <w:tc>
          <w:tcPr>
            <w:tcW w:w="1159" w:type="dxa"/>
          </w:tcPr>
          <w:p w14:paraId="6843FF41"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3A44C11"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106D2E3" w14:textId="24537DBA" w:rsidR="000D2D1D" w:rsidRDefault="003D7732" w:rsidP="000D2D1D">
            <w:pPr>
              <w:pStyle w:val="Tabloerik"/>
              <w:jc w:val="both"/>
              <w:cnfStyle w:val="000000000000" w:firstRow="0" w:lastRow="0" w:firstColumn="0" w:lastColumn="0" w:oddVBand="0" w:evenVBand="0" w:oddHBand="0" w:evenHBand="0" w:firstRowFirstColumn="0" w:firstRowLastColumn="0" w:lastRowFirstColumn="0" w:lastRowLastColumn="0"/>
            </w:pPr>
            <w:r>
              <w:t xml:space="preserve">Marka Bilinirliği ve Pazar Payını Arttırma kategori başkanının sunulan öneri veya çalışmayı </w:t>
            </w:r>
            <w:r w:rsidR="00E53638">
              <w:t>marka bilinirliğini arttırma</w:t>
            </w:r>
            <w:r>
              <w:t xml:space="preserve"> açısından değerlendirdiği serbest yazı alanıdır.</w:t>
            </w:r>
          </w:p>
        </w:tc>
      </w:tr>
      <w:tr w:rsidR="000D2D1D" w14:paraId="719EB319"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CBE8CA" w14:textId="49C0E595" w:rsidR="000D2D1D" w:rsidRDefault="00AB48AB" w:rsidP="000D2D1D">
            <w:pPr>
              <w:pStyle w:val="Tabloerik"/>
            </w:pPr>
            <w:r>
              <w:t>İçerik Pazarlama</w:t>
            </w:r>
          </w:p>
        </w:tc>
        <w:tc>
          <w:tcPr>
            <w:tcW w:w="1848" w:type="dxa"/>
          </w:tcPr>
          <w:p w14:paraId="33AE5624" w14:textId="5C27DF06" w:rsidR="000D2D1D" w:rsidRDefault="001950A4" w:rsidP="000D2D1D">
            <w:pPr>
              <w:pStyle w:val="Tabloerik"/>
              <w:cnfStyle w:val="000000100000" w:firstRow="0" w:lastRow="0" w:firstColumn="0" w:lastColumn="0" w:oddVBand="0" w:evenVBand="0" w:oddHBand="1" w:evenHBand="0" w:firstRowFirstColumn="0" w:firstRowLastColumn="0" w:lastRowFirstColumn="0" w:lastRowLastColumn="0"/>
            </w:pPr>
            <w:r>
              <w:t>ICERIK_PAZARLAMA</w:t>
            </w:r>
          </w:p>
        </w:tc>
        <w:tc>
          <w:tcPr>
            <w:tcW w:w="1159" w:type="dxa"/>
          </w:tcPr>
          <w:p w14:paraId="422B64DE" w14:textId="23B19FE3" w:rsidR="000D2D1D" w:rsidRDefault="001950A4" w:rsidP="000D2D1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5C95E8F"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93D597B" w14:textId="3324B503" w:rsidR="000D2D1D" w:rsidRDefault="00B15DEB" w:rsidP="000D2D1D">
            <w:pPr>
              <w:pStyle w:val="Tabloerik"/>
              <w:jc w:val="both"/>
              <w:cnfStyle w:val="000000100000" w:firstRow="0" w:lastRow="0" w:firstColumn="0" w:lastColumn="0" w:oddVBand="0" w:evenVBand="0" w:oddHBand="1" w:evenHBand="0" w:firstRowFirstColumn="0" w:firstRowLastColumn="0" w:lastRowFirstColumn="0" w:lastRowLastColumn="0"/>
            </w:pPr>
            <w:r>
              <w:t xml:space="preserve">Marka </w:t>
            </w:r>
            <w:r w:rsidR="0032335F">
              <w:t>Bilinirliği ve Pazar Payını Arttırma</w:t>
            </w:r>
            <w:r w:rsidR="000D2D1D">
              <w:t xml:space="preserve"> kategori başkanının </w:t>
            </w:r>
            <w:r w:rsidR="0032335F">
              <w:t>sunulan öneri veya çalışma</w:t>
            </w:r>
            <w:r w:rsidR="00BF447F">
              <w:t>nın “İçerik Pazarlama” içeriyorsa işaretlediği seçim kutusu alanıdır.</w:t>
            </w:r>
          </w:p>
        </w:tc>
      </w:tr>
      <w:tr w:rsidR="000D2D1D" w14:paraId="4AD175C1"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049CA1A" w14:textId="449E9BF9" w:rsidR="000D2D1D" w:rsidRDefault="007312B1" w:rsidP="000D2D1D">
            <w:pPr>
              <w:pStyle w:val="Tabloerik"/>
            </w:pPr>
            <w:r>
              <w:t>İçerik Pazarlama</w:t>
            </w:r>
            <w:r w:rsidR="000D2D1D">
              <w:t xml:space="preserve"> Açıklama</w:t>
            </w:r>
          </w:p>
        </w:tc>
        <w:tc>
          <w:tcPr>
            <w:tcW w:w="1848" w:type="dxa"/>
          </w:tcPr>
          <w:p w14:paraId="59DB49BF" w14:textId="306F7F72" w:rsidR="000D2D1D" w:rsidRDefault="007312B1" w:rsidP="000D2D1D">
            <w:pPr>
              <w:pStyle w:val="Tabloerik"/>
              <w:cnfStyle w:val="000000000000" w:firstRow="0" w:lastRow="0" w:firstColumn="0" w:lastColumn="0" w:oddVBand="0" w:evenVBand="0" w:oddHBand="0" w:evenHBand="0" w:firstRowFirstColumn="0" w:firstRowLastColumn="0" w:lastRowFirstColumn="0" w:lastRowLastColumn="0"/>
            </w:pPr>
            <w:r w:rsidRPr="007312B1">
              <w:t>ICERIK_PAZARLAMA_ACIKLAMA</w:t>
            </w:r>
          </w:p>
        </w:tc>
        <w:tc>
          <w:tcPr>
            <w:tcW w:w="1159" w:type="dxa"/>
          </w:tcPr>
          <w:p w14:paraId="4CA8F96E"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975D106"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07E0816A" w14:textId="69230CBF" w:rsidR="000D2D1D" w:rsidRDefault="00A045AB" w:rsidP="000D2D1D">
            <w:pPr>
              <w:pStyle w:val="Tabloerik"/>
              <w:jc w:val="both"/>
              <w:cnfStyle w:val="000000000000" w:firstRow="0" w:lastRow="0" w:firstColumn="0" w:lastColumn="0" w:oddVBand="0" w:evenVBand="0" w:oddHBand="0" w:evenHBand="0" w:firstRowFirstColumn="0" w:firstRowLastColumn="0" w:lastRowFirstColumn="0" w:lastRowLastColumn="0"/>
            </w:pPr>
            <w:r>
              <w:t>Marka Bilinirliği ve Pazar Payını Arttırma kategori başkanının sunulan öneri veya çalışma içerik pazarlama içeriyorsa</w:t>
            </w:r>
            <w:r w:rsidR="003D3449">
              <w:t xml:space="preserve"> değerlendirmesini girdiği serbest yazı alanıdır.</w:t>
            </w:r>
          </w:p>
        </w:tc>
      </w:tr>
      <w:tr w:rsidR="000D2D1D" w14:paraId="7E9FC8A4"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9F5A6F" w14:textId="261DF647" w:rsidR="000D2D1D" w:rsidRDefault="00F03A50" w:rsidP="000D2D1D">
            <w:pPr>
              <w:pStyle w:val="Tabloerik"/>
            </w:pPr>
            <w:r w:rsidRPr="00F03A50">
              <w:t>Sosyal Sorumluluk Projelerine Katılım</w:t>
            </w:r>
          </w:p>
        </w:tc>
        <w:tc>
          <w:tcPr>
            <w:tcW w:w="1848" w:type="dxa"/>
          </w:tcPr>
          <w:p w14:paraId="5C5D2EB0" w14:textId="46E46338" w:rsidR="000D2D1D" w:rsidRDefault="00F03A50" w:rsidP="000D2D1D">
            <w:pPr>
              <w:pStyle w:val="Tabloerik"/>
              <w:cnfStyle w:val="000000100000" w:firstRow="0" w:lastRow="0" w:firstColumn="0" w:lastColumn="0" w:oddVBand="0" w:evenVBand="0" w:oddHBand="1" w:evenHBand="0" w:firstRowFirstColumn="0" w:firstRowLastColumn="0" w:lastRowFirstColumn="0" w:lastRowLastColumn="0"/>
            </w:pPr>
            <w:r>
              <w:t>SOSYAL_SORUMLULUK_KATILIM</w:t>
            </w:r>
          </w:p>
        </w:tc>
        <w:tc>
          <w:tcPr>
            <w:tcW w:w="1159" w:type="dxa"/>
          </w:tcPr>
          <w:p w14:paraId="7DD4F205" w14:textId="3868A2A0" w:rsidR="000D2D1D" w:rsidRDefault="00C527CB" w:rsidP="000D2D1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D55B315"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BC423D8" w14:textId="6ED79A32" w:rsidR="000D2D1D" w:rsidRDefault="00F03A50" w:rsidP="000D2D1D">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 kategori başkanının sunulan öneri veya çalışmanın “</w:t>
            </w:r>
            <w:r w:rsidR="005A000F" w:rsidRPr="00F03A50">
              <w:t>Sosyal Sorumluluk Projelerine Katılım</w:t>
            </w:r>
            <w:r>
              <w:t>” içeriyorsa işaretlediği seçim kutusu alanıdır.</w:t>
            </w:r>
          </w:p>
        </w:tc>
      </w:tr>
      <w:tr w:rsidR="000D2D1D" w14:paraId="3B5AF60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E13E1A" w14:textId="374678CB" w:rsidR="000D2D1D" w:rsidRDefault="000B2A20" w:rsidP="000D2D1D">
            <w:pPr>
              <w:pStyle w:val="Tabloerik"/>
            </w:pPr>
            <w:r>
              <w:t>Sosyal Sorumluluk Katılım Açıklama</w:t>
            </w:r>
          </w:p>
        </w:tc>
        <w:tc>
          <w:tcPr>
            <w:tcW w:w="1848" w:type="dxa"/>
          </w:tcPr>
          <w:p w14:paraId="26185579" w14:textId="608302B4" w:rsidR="000D2D1D" w:rsidRDefault="007D2E44" w:rsidP="000D2D1D">
            <w:pPr>
              <w:pStyle w:val="Tabloerik"/>
              <w:cnfStyle w:val="000000000000" w:firstRow="0" w:lastRow="0" w:firstColumn="0" w:lastColumn="0" w:oddVBand="0" w:evenVBand="0" w:oddHBand="0" w:evenHBand="0" w:firstRowFirstColumn="0" w:firstRowLastColumn="0" w:lastRowFirstColumn="0" w:lastRowLastColumn="0"/>
            </w:pPr>
            <w:r w:rsidRPr="007D2E44">
              <w:t>SOSYAL_SORUMLULUK_KATILIM_ACIKLAMA</w:t>
            </w:r>
          </w:p>
        </w:tc>
        <w:tc>
          <w:tcPr>
            <w:tcW w:w="1159" w:type="dxa"/>
          </w:tcPr>
          <w:p w14:paraId="0E93B743"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3EA3093" w14:textId="77777777" w:rsidR="000D2D1D" w:rsidRDefault="000D2D1D" w:rsidP="000D2D1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A5649D2" w14:textId="54260E3F" w:rsidR="000D2D1D" w:rsidRDefault="00C95B9F" w:rsidP="000D2D1D">
            <w:pPr>
              <w:pStyle w:val="Tabloerik"/>
              <w:jc w:val="both"/>
              <w:cnfStyle w:val="000000000000" w:firstRow="0" w:lastRow="0" w:firstColumn="0" w:lastColumn="0" w:oddVBand="0" w:evenVBand="0" w:oddHBand="0" w:evenHBand="0" w:firstRowFirstColumn="0" w:firstRowLastColumn="0" w:lastRowFirstColumn="0" w:lastRowLastColumn="0"/>
            </w:pPr>
            <w:r>
              <w:t xml:space="preserve">Marka Bilinirliği ve Pazar Payını Arttırma kategori başkanının sunulan öneri veya çalışma </w:t>
            </w:r>
            <w:r w:rsidR="00213D27">
              <w:t>sosyal sorumluluk</w:t>
            </w:r>
            <w:r w:rsidR="007D1B03">
              <w:t xml:space="preserve"> çalışması</w:t>
            </w:r>
            <w:r>
              <w:t xml:space="preserve"> </w:t>
            </w:r>
            <w:r>
              <w:lastRenderedPageBreak/>
              <w:t>içeriyorsa değerlendirmesini girdiği serbest yazı alanıdır.</w:t>
            </w:r>
          </w:p>
        </w:tc>
      </w:tr>
      <w:tr w:rsidR="000D2D1D" w14:paraId="6C071A1A"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9C2961" w14:textId="77777777" w:rsidR="000D2D1D" w:rsidRDefault="000D2D1D" w:rsidP="000D2D1D">
            <w:pPr>
              <w:pStyle w:val="Tabloerik"/>
            </w:pPr>
            <w:r>
              <w:t>Revize Açıklama</w:t>
            </w:r>
          </w:p>
        </w:tc>
        <w:tc>
          <w:tcPr>
            <w:tcW w:w="1848" w:type="dxa"/>
          </w:tcPr>
          <w:p w14:paraId="20EC3DBD"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REVIZE_ACIKLAMA</w:t>
            </w:r>
          </w:p>
        </w:tc>
        <w:tc>
          <w:tcPr>
            <w:tcW w:w="1159" w:type="dxa"/>
          </w:tcPr>
          <w:p w14:paraId="22094AC9"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986D3AA" w14:textId="77777777" w:rsidR="000D2D1D"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4730803" w14:textId="483456DC" w:rsidR="000D2D1D" w:rsidRDefault="00CA18A9" w:rsidP="000D2D1D">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w:t>
            </w:r>
            <w:r w:rsidR="000D2D1D">
              <w:t xml:space="preserve"> kategori başkanının revizeye gönderdiğinde açıklama girdiği serbest yazı alanıdır.</w:t>
            </w:r>
          </w:p>
        </w:tc>
      </w:tr>
      <w:tr w:rsidR="000D2D1D" w14:paraId="66AABCE2"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67814E6E" w14:textId="77777777" w:rsidR="000D2D1D" w:rsidRDefault="000D2D1D" w:rsidP="000D2D1D">
            <w:pPr>
              <w:pStyle w:val="Tabloerik"/>
              <w:jc w:val="center"/>
            </w:pPr>
            <w:r w:rsidRPr="003E783A">
              <w:rPr>
                <w:color w:val="FF0000"/>
              </w:rPr>
              <w:t>İşlem Tarihçesi</w:t>
            </w:r>
          </w:p>
        </w:tc>
      </w:tr>
      <w:tr w:rsidR="000D2D1D" w:rsidRPr="003E783A" w14:paraId="1A10827C"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1D0BA9" w14:textId="77777777" w:rsidR="000D2D1D" w:rsidRPr="003E783A" w:rsidRDefault="000D2D1D" w:rsidP="000D2D1D">
            <w:pPr>
              <w:pStyle w:val="Tabloerik"/>
            </w:pPr>
            <w:r>
              <w:t>İşlem Sahibi</w:t>
            </w:r>
          </w:p>
        </w:tc>
        <w:tc>
          <w:tcPr>
            <w:tcW w:w="1848" w:type="dxa"/>
          </w:tcPr>
          <w:p w14:paraId="585518E7"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53A92CD5"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C29DC32"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0CF12476" w14:textId="77777777" w:rsidR="000D2D1D" w:rsidRPr="003E783A" w:rsidRDefault="000D2D1D" w:rsidP="000D2D1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0D2D1D" w:rsidRPr="003E783A" w14:paraId="16728FCF"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6A8AB2" w14:textId="77777777" w:rsidR="000D2D1D" w:rsidRPr="003E783A" w:rsidRDefault="000D2D1D" w:rsidP="000D2D1D">
            <w:pPr>
              <w:pStyle w:val="Tabloerik"/>
            </w:pPr>
            <w:r>
              <w:t>İşlem Tarihi</w:t>
            </w:r>
          </w:p>
        </w:tc>
        <w:tc>
          <w:tcPr>
            <w:tcW w:w="1848" w:type="dxa"/>
          </w:tcPr>
          <w:p w14:paraId="40577241"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75C70C2A"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702A9E51"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2E087B65" w14:textId="77777777" w:rsidR="000D2D1D" w:rsidRPr="003E783A" w:rsidRDefault="000D2D1D" w:rsidP="000D2D1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0D2D1D" w:rsidRPr="003E783A" w14:paraId="220E8F61"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403C1EE" w14:textId="77777777" w:rsidR="000D2D1D" w:rsidRPr="003E783A" w:rsidRDefault="000D2D1D" w:rsidP="000D2D1D">
            <w:pPr>
              <w:pStyle w:val="Tabloerik"/>
            </w:pPr>
            <w:r>
              <w:t>İşlem Yapılan Adım</w:t>
            </w:r>
          </w:p>
        </w:tc>
        <w:tc>
          <w:tcPr>
            <w:tcW w:w="1848" w:type="dxa"/>
          </w:tcPr>
          <w:p w14:paraId="5F33971C"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5938EA3B"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77ECA33" w14:textId="77777777" w:rsidR="000D2D1D" w:rsidRPr="003E783A" w:rsidRDefault="000D2D1D" w:rsidP="000D2D1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561FEE87" w14:textId="77777777" w:rsidR="000D2D1D" w:rsidRPr="003E783A" w:rsidRDefault="000D2D1D" w:rsidP="000D2D1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0D2D1D" w:rsidRPr="003E783A" w14:paraId="685D4195"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39F4A04" w14:textId="77777777" w:rsidR="000D2D1D" w:rsidRPr="003E783A" w:rsidRDefault="000D2D1D" w:rsidP="000D2D1D">
            <w:pPr>
              <w:pStyle w:val="Tabloerik"/>
            </w:pPr>
            <w:r>
              <w:t>İşlem Sahibi Açıklama</w:t>
            </w:r>
          </w:p>
        </w:tc>
        <w:tc>
          <w:tcPr>
            <w:tcW w:w="1848" w:type="dxa"/>
          </w:tcPr>
          <w:p w14:paraId="30E743C3"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331F4E2E"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53071958" w14:textId="77777777" w:rsidR="000D2D1D" w:rsidRPr="003E783A" w:rsidRDefault="000D2D1D" w:rsidP="000D2D1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2642E9E" w14:textId="77777777" w:rsidR="000D2D1D" w:rsidRPr="003E783A" w:rsidRDefault="000D2D1D" w:rsidP="000D2D1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363944C5" w14:textId="77777777" w:rsidR="00A25634" w:rsidRDefault="00A25634" w:rsidP="00A25634"/>
    <w:p w14:paraId="1C271CFD" w14:textId="3CEBC135" w:rsidR="00780D21" w:rsidRDefault="00AC472F" w:rsidP="004A7476">
      <w:pPr>
        <w:pStyle w:val="Taslak3"/>
        <w:numPr>
          <w:ilvl w:val="2"/>
          <w:numId w:val="9"/>
        </w:numPr>
      </w:pPr>
      <w:r>
        <w:t>TÖS Marka Bilinirliği Fizibilite Form Aksiyo</w:t>
      </w:r>
      <w:r w:rsidR="004A7476">
        <w:t>nları</w:t>
      </w:r>
    </w:p>
    <w:tbl>
      <w:tblPr>
        <w:tblStyle w:val="KlavuzuTablo4-Vurgu5"/>
        <w:tblW w:w="0" w:type="auto"/>
        <w:tblInd w:w="421" w:type="dxa"/>
        <w:tblLook w:val="04A0" w:firstRow="1" w:lastRow="0" w:firstColumn="1" w:lastColumn="0" w:noHBand="0" w:noVBand="1"/>
      </w:tblPr>
      <w:tblGrid>
        <w:gridCol w:w="1984"/>
        <w:gridCol w:w="992"/>
        <w:gridCol w:w="5619"/>
      </w:tblGrid>
      <w:tr w:rsidR="004A7476" w14:paraId="106F686F" w14:textId="77777777" w:rsidTr="00CD1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7D3A51D" w14:textId="77777777" w:rsidR="004A7476" w:rsidRDefault="004A7476" w:rsidP="00CD19E0">
            <w:pPr>
              <w:pStyle w:val="TabloBalk"/>
            </w:pPr>
            <w:r>
              <w:t>İşlem Adı</w:t>
            </w:r>
          </w:p>
        </w:tc>
        <w:tc>
          <w:tcPr>
            <w:tcW w:w="992" w:type="dxa"/>
          </w:tcPr>
          <w:p w14:paraId="2D71F78B" w14:textId="77777777" w:rsidR="004A7476" w:rsidRDefault="004A7476" w:rsidP="00CD19E0">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08326593" w14:textId="77777777" w:rsidR="004A7476" w:rsidRDefault="004A7476" w:rsidP="00CD19E0">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4A7476" w14:paraId="336C356B" w14:textId="77777777" w:rsidTr="00CD1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D062E5D" w14:textId="77777777" w:rsidR="004A7476" w:rsidRDefault="004A7476" w:rsidP="00CD19E0">
            <w:pPr>
              <w:pStyle w:val="Tabloerik"/>
            </w:pPr>
            <w:r>
              <w:t>Onayla</w:t>
            </w:r>
          </w:p>
        </w:tc>
        <w:tc>
          <w:tcPr>
            <w:tcW w:w="992" w:type="dxa"/>
          </w:tcPr>
          <w:p w14:paraId="112D5691" w14:textId="77777777" w:rsidR="004A7476" w:rsidRDefault="004A7476"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135EB5AC" w14:textId="77777777" w:rsidR="004A7476" w:rsidRDefault="004A7476" w:rsidP="00CD19E0">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4A7476" w:rsidRPr="00356D27" w14:paraId="26AB2A3B" w14:textId="77777777" w:rsidTr="00CD19E0">
        <w:tc>
          <w:tcPr>
            <w:cnfStyle w:val="001000000000" w:firstRow="0" w:lastRow="0" w:firstColumn="1" w:lastColumn="0" w:oddVBand="0" w:evenVBand="0" w:oddHBand="0" w:evenHBand="0" w:firstRowFirstColumn="0" w:firstRowLastColumn="0" w:lastRowFirstColumn="0" w:lastRowLastColumn="0"/>
            <w:tcW w:w="1984" w:type="dxa"/>
          </w:tcPr>
          <w:p w14:paraId="594A0A9C" w14:textId="77777777" w:rsidR="004A7476" w:rsidRDefault="004A7476" w:rsidP="00CD19E0">
            <w:pPr>
              <w:pStyle w:val="Tabloerik"/>
            </w:pPr>
            <w:r>
              <w:t>Revizeye Gönder</w:t>
            </w:r>
          </w:p>
        </w:tc>
        <w:tc>
          <w:tcPr>
            <w:tcW w:w="992" w:type="dxa"/>
          </w:tcPr>
          <w:p w14:paraId="0885DA1E" w14:textId="77777777" w:rsidR="004A7476" w:rsidRDefault="004A7476"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120D6367" w14:textId="77777777" w:rsidR="004A7476" w:rsidRPr="00356D27" w:rsidRDefault="004A7476" w:rsidP="00CD19E0">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6BEA90EC" w14:textId="77777777" w:rsidR="004A7476" w:rsidRDefault="004A7476" w:rsidP="004A7476"/>
    <w:p w14:paraId="7361FDA2" w14:textId="76FC6C54" w:rsidR="004132FF" w:rsidRDefault="00BC2A22" w:rsidP="00540DB5">
      <w:pPr>
        <w:pStyle w:val="Taslak2"/>
        <w:numPr>
          <w:ilvl w:val="1"/>
          <w:numId w:val="9"/>
        </w:numPr>
      </w:pPr>
      <w:r>
        <w:lastRenderedPageBreak/>
        <w:t>TÖS Mevcut Müşteri</w:t>
      </w:r>
      <w:r w:rsidR="00390DF0">
        <w:t xml:space="preserve"> Satış</w:t>
      </w:r>
      <w:r w:rsidR="005C1D04">
        <w:t xml:space="preserve"> Fizibilite Formu</w:t>
      </w:r>
    </w:p>
    <w:p w14:paraId="54957F0B" w14:textId="4803D0B4" w:rsidR="00540DB5" w:rsidRDefault="001B623D" w:rsidP="00A8278B">
      <w:pPr>
        <w:jc w:val="center"/>
      </w:pPr>
      <w:r w:rsidRPr="001B623D">
        <w:rPr>
          <w:noProof/>
        </w:rPr>
        <w:drawing>
          <wp:inline distT="0" distB="0" distL="0" distR="0" wp14:anchorId="556A610E" wp14:editId="3ED0CD96">
            <wp:extent cx="4564709" cy="6039700"/>
            <wp:effectExtent l="0" t="0" r="7620" b="0"/>
            <wp:docPr id="815281286" name="Resim 1" descr="metin, ekran görüntüsü, sayı, numara, yazılım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81286" name="Resim 1" descr="metin, ekran görüntüsü, sayı, numara, yazılım içeren bir resim"/>
                    <pic:cNvPicPr/>
                  </pic:nvPicPr>
                  <pic:blipFill>
                    <a:blip r:embed="rId29"/>
                    <a:stretch>
                      <a:fillRect/>
                    </a:stretch>
                  </pic:blipFill>
                  <pic:spPr>
                    <a:xfrm>
                      <a:off x="0" y="0"/>
                      <a:ext cx="4585177" cy="6066782"/>
                    </a:xfrm>
                    <a:prstGeom prst="rect">
                      <a:avLst/>
                    </a:prstGeom>
                  </pic:spPr>
                </pic:pic>
              </a:graphicData>
            </a:graphic>
          </wp:inline>
        </w:drawing>
      </w:r>
    </w:p>
    <w:p w14:paraId="6BF70589" w14:textId="59CA8FE4" w:rsidR="00736D4C" w:rsidRDefault="005A09C1" w:rsidP="00BE2EFA">
      <w:pPr>
        <w:ind w:left="360"/>
        <w:jc w:val="center"/>
      </w:pPr>
      <w:r w:rsidRPr="005A09C1">
        <w:rPr>
          <w:noProof/>
        </w:rPr>
        <w:drawing>
          <wp:inline distT="0" distB="0" distL="0" distR="0" wp14:anchorId="4AFF017C" wp14:editId="65B27F4E">
            <wp:extent cx="4472988" cy="691073"/>
            <wp:effectExtent l="0" t="0" r="3810" b="0"/>
            <wp:docPr id="417701829" name="Resim 1" descr="metin, çizgi, yazı tipi, ekran görüntüsü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01829" name="Resim 1" descr="metin, çizgi, yazı tipi, ekran görüntüsü içeren bir resim"/>
                    <pic:cNvPicPr/>
                  </pic:nvPicPr>
                  <pic:blipFill>
                    <a:blip r:embed="rId30"/>
                    <a:stretch>
                      <a:fillRect/>
                    </a:stretch>
                  </pic:blipFill>
                  <pic:spPr>
                    <a:xfrm>
                      <a:off x="0" y="0"/>
                      <a:ext cx="4545475" cy="702272"/>
                    </a:xfrm>
                    <a:prstGeom prst="rect">
                      <a:avLst/>
                    </a:prstGeom>
                  </pic:spPr>
                </pic:pic>
              </a:graphicData>
            </a:graphic>
          </wp:inline>
        </w:drawing>
      </w:r>
    </w:p>
    <w:p w14:paraId="4A6AEFB1" w14:textId="0AA7A9A3" w:rsidR="00736D4C" w:rsidRDefault="00736D4C" w:rsidP="00BE2EFA">
      <w:pPr>
        <w:ind w:left="360"/>
        <w:jc w:val="center"/>
      </w:pPr>
    </w:p>
    <w:p w14:paraId="241FEAB0" w14:textId="1991A92D" w:rsidR="0037395A" w:rsidRDefault="00EF1328" w:rsidP="00EF1328">
      <w:pPr>
        <w:pStyle w:val="Taslak3"/>
        <w:numPr>
          <w:ilvl w:val="2"/>
          <w:numId w:val="9"/>
        </w:numPr>
      </w:pPr>
      <w:r>
        <w:lastRenderedPageBreak/>
        <w:t>TÖS Mevcut Müşteri</w:t>
      </w:r>
      <w:r w:rsidR="00390DF0">
        <w:t xml:space="preserve"> Satış</w:t>
      </w:r>
      <w:r>
        <w:t xml:space="preserve"> Fizibilite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EF1328" w:rsidRPr="003E783A" w14:paraId="1C6322D3" w14:textId="77777777" w:rsidTr="00CD19E0">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632E53ED" w14:textId="77777777" w:rsidR="00EF1328" w:rsidRPr="003E783A" w:rsidRDefault="00EF1328" w:rsidP="00CD19E0">
            <w:pPr>
              <w:pStyle w:val="TabloBalk"/>
              <w:rPr>
                <w:b/>
              </w:rPr>
            </w:pPr>
            <w:r w:rsidRPr="003E783A">
              <w:t>Alan Adı</w:t>
            </w:r>
          </w:p>
        </w:tc>
        <w:tc>
          <w:tcPr>
            <w:tcW w:w="1848" w:type="dxa"/>
            <w:hideMark/>
          </w:tcPr>
          <w:p w14:paraId="03569D24" w14:textId="77777777" w:rsidR="00EF1328" w:rsidRPr="003E783A" w:rsidRDefault="00EF1328"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2CD73317" w14:textId="77777777" w:rsidR="00EF1328" w:rsidRPr="003E783A" w:rsidRDefault="00EF1328"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56CFB7FF" w14:textId="77777777" w:rsidR="00EF1328" w:rsidRPr="003E783A" w:rsidRDefault="00EF1328"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9D285C7" w14:textId="77777777" w:rsidR="00EF1328" w:rsidRPr="003E783A" w:rsidRDefault="00EF1328"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EF1328" w:rsidRPr="003E783A" w14:paraId="60657412"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23BB220" w14:textId="77777777" w:rsidR="00EF1328" w:rsidRPr="003E783A" w:rsidRDefault="00EF1328" w:rsidP="00CD19E0">
            <w:pPr>
              <w:pStyle w:val="Tabloerik"/>
            </w:pPr>
            <w:r w:rsidRPr="00555E89">
              <w:t>Aday Gösterilen Adı Soyadı</w:t>
            </w:r>
          </w:p>
        </w:tc>
        <w:tc>
          <w:tcPr>
            <w:tcW w:w="1848" w:type="dxa"/>
          </w:tcPr>
          <w:p w14:paraId="672D3550"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4C632709"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2DD7078"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4306A28" w14:textId="77777777" w:rsidR="00EF1328" w:rsidRPr="003E783A" w:rsidRDefault="00EF1328"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328" w:rsidRPr="003E783A" w14:paraId="7F4E808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22B3D3" w14:textId="77777777" w:rsidR="00EF1328" w:rsidRPr="003E783A" w:rsidRDefault="00EF1328" w:rsidP="00CD19E0">
            <w:pPr>
              <w:pStyle w:val="Tabloerik"/>
            </w:pPr>
            <w:r w:rsidRPr="00A43F9A">
              <w:t>Aday Gösterilen Departmanı</w:t>
            </w:r>
          </w:p>
        </w:tc>
        <w:tc>
          <w:tcPr>
            <w:tcW w:w="1848" w:type="dxa"/>
          </w:tcPr>
          <w:p w14:paraId="615984F6" w14:textId="77777777" w:rsidR="00EF1328" w:rsidRPr="003E783A"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424EAD01" w14:textId="77777777" w:rsidR="00EF1328" w:rsidRPr="003E783A"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F4FDED2" w14:textId="77777777" w:rsidR="00EF1328" w:rsidRPr="003E783A"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62407DE" w14:textId="77777777" w:rsidR="00EF1328" w:rsidRPr="003E783A" w:rsidRDefault="00EF1328"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328" w:rsidRPr="003E783A" w14:paraId="56AC567C"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A498D4" w14:textId="77777777" w:rsidR="00EF1328" w:rsidRPr="003E783A" w:rsidRDefault="00EF1328" w:rsidP="00CD19E0">
            <w:pPr>
              <w:pStyle w:val="Tabloerik"/>
            </w:pPr>
            <w:r w:rsidRPr="00790F83">
              <w:t>Aday Gösterilen Unvanı</w:t>
            </w:r>
          </w:p>
        </w:tc>
        <w:tc>
          <w:tcPr>
            <w:tcW w:w="1848" w:type="dxa"/>
          </w:tcPr>
          <w:p w14:paraId="2287A6E7"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491AB400"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0783F4D"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021404B" w14:textId="77777777" w:rsidR="00EF1328" w:rsidRPr="003E783A" w:rsidRDefault="00EF1328"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328" w:rsidRPr="003E783A" w14:paraId="1731682A"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C7EB9B3" w14:textId="77777777" w:rsidR="00EF1328" w:rsidRPr="00C17E0B" w:rsidRDefault="00EF1328" w:rsidP="00CD19E0">
            <w:pPr>
              <w:pStyle w:val="Tabloerik"/>
            </w:pPr>
            <w:r>
              <w:t>Statüsü</w:t>
            </w:r>
          </w:p>
        </w:tc>
        <w:tc>
          <w:tcPr>
            <w:tcW w:w="1848" w:type="dxa"/>
          </w:tcPr>
          <w:p w14:paraId="14A6DC06" w14:textId="77777777" w:rsidR="00EF1328"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60539D68" w14:textId="77777777" w:rsidR="00EF1328" w:rsidRPr="003E783A"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2CA86B6" w14:textId="77777777" w:rsidR="00EF1328" w:rsidRPr="003E783A" w:rsidRDefault="00EF1328"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E9EA51F" w14:textId="77777777" w:rsidR="00EF1328" w:rsidRPr="003E783A" w:rsidRDefault="00EF1328"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328" w:rsidRPr="003E783A" w14:paraId="6C48C6B0"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D75CBD4" w14:textId="77777777" w:rsidR="00EF1328" w:rsidRPr="00C17E0B" w:rsidRDefault="00EF1328" w:rsidP="00CD19E0">
            <w:pPr>
              <w:pStyle w:val="Tabloerik"/>
            </w:pPr>
            <w:r>
              <w:t>Kategorisi</w:t>
            </w:r>
          </w:p>
        </w:tc>
        <w:tc>
          <w:tcPr>
            <w:tcW w:w="1848" w:type="dxa"/>
          </w:tcPr>
          <w:p w14:paraId="0B19632E" w14:textId="77777777" w:rsidR="00EF1328"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67FE830C"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9F64B10" w14:textId="77777777" w:rsidR="00EF1328" w:rsidRPr="003E783A" w:rsidRDefault="00EF1328"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8AA6746" w14:textId="77777777" w:rsidR="00EF1328" w:rsidRPr="003E783A" w:rsidRDefault="00EF1328"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8171D" w:rsidRPr="003E783A" w14:paraId="3F69052D"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45E856F" w14:textId="0F23CC9A" w:rsidR="00F8171D" w:rsidRPr="003E783A" w:rsidRDefault="00F8171D" w:rsidP="00F8171D">
            <w:pPr>
              <w:pStyle w:val="Tabloerik"/>
            </w:pPr>
            <w:r>
              <w:t>Müşteri Adı</w:t>
            </w:r>
          </w:p>
        </w:tc>
        <w:tc>
          <w:tcPr>
            <w:tcW w:w="1848" w:type="dxa"/>
          </w:tcPr>
          <w:p w14:paraId="6931E00B" w14:textId="4C2F4E77" w:rsidR="00F8171D" w:rsidRPr="003E783A" w:rsidRDefault="00F8171D" w:rsidP="00F8171D">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396CF56A" w14:textId="73C3CB61" w:rsidR="00F8171D" w:rsidRPr="003E783A" w:rsidRDefault="00F8171D" w:rsidP="00F8171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40FC12C" w14:textId="700B346F" w:rsidR="00F8171D" w:rsidRPr="003E783A" w:rsidRDefault="00F8171D" w:rsidP="00F8171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0B726A69" w14:textId="77777777" w:rsidR="00F8171D" w:rsidRPr="003E783A" w:rsidRDefault="00F8171D" w:rsidP="00F8171D">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F8171D" w:rsidRPr="003E783A" w14:paraId="5926B916"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F870AE" w14:textId="64322572" w:rsidR="00F8171D" w:rsidRPr="003E783A" w:rsidRDefault="00F8171D" w:rsidP="00F8171D">
            <w:pPr>
              <w:pStyle w:val="Tabloerik"/>
            </w:pPr>
            <w:r>
              <w:t>Proje İsmi</w:t>
            </w:r>
          </w:p>
        </w:tc>
        <w:tc>
          <w:tcPr>
            <w:tcW w:w="1848" w:type="dxa"/>
          </w:tcPr>
          <w:p w14:paraId="68079B2D" w14:textId="37563347" w:rsidR="00F8171D" w:rsidRPr="003E783A" w:rsidRDefault="00F8171D" w:rsidP="00F8171D">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06D8F0A2" w14:textId="136B02B3" w:rsidR="00F8171D" w:rsidRPr="003E783A" w:rsidRDefault="00F8171D" w:rsidP="00F8171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B941DD0" w14:textId="12DBBDAE" w:rsidR="00F8171D" w:rsidRPr="003E783A" w:rsidRDefault="00F8171D" w:rsidP="00F8171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C489FCA" w14:textId="77777777" w:rsidR="00F8171D" w:rsidRPr="003E783A" w:rsidRDefault="00F8171D" w:rsidP="00F8171D">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764E2" w:rsidRPr="003E783A" w14:paraId="66D0DBE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D975D61" w14:textId="45E99216" w:rsidR="00A764E2" w:rsidRPr="003E783A" w:rsidRDefault="00A764E2" w:rsidP="00A764E2">
            <w:pPr>
              <w:pStyle w:val="Tabloerik"/>
            </w:pPr>
            <w:r>
              <w:t>Mevcut Müşteri Satış Açıklaması</w:t>
            </w:r>
          </w:p>
        </w:tc>
        <w:tc>
          <w:tcPr>
            <w:tcW w:w="1848" w:type="dxa"/>
          </w:tcPr>
          <w:p w14:paraId="72E62AA7" w14:textId="1AF90608"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02FF2F66" w14:textId="02BDE891"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2CA10BB" w14:textId="071ABE89"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CF0A402" w14:textId="6AA49053" w:rsidR="00A764E2" w:rsidRPr="003E783A" w:rsidRDefault="00A764E2" w:rsidP="00A764E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764E2" w14:paraId="40CAB58C"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59144CB" w14:textId="057E1ACD" w:rsidR="00A764E2" w:rsidRPr="00805AFC" w:rsidRDefault="00711F8B" w:rsidP="00A764E2">
            <w:pPr>
              <w:pStyle w:val="Tabloerik"/>
            </w:pPr>
            <w:r w:rsidRPr="00711F8B">
              <w:t>Ödüllendirmeye aday gösterilen çalışanın ilgili satışa katkısı oldu mu?</w:t>
            </w:r>
          </w:p>
        </w:tc>
        <w:tc>
          <w:tcPr>
            <w:tcW w:w="1848" w:type="dxa"/>
          </w:tcPr>
          <w:p w14:paraId="61092711" w14:textId="178D5AC6" w:rsidR="00A764E2" w:rsidRDefault="00711F8B" w:rsidP="00A764E2">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372C92D0" w14:textId="64EFDF3C" w:rsidR="00A764E2" w:rsidRDefault="002D5E64" w:rsidP="00A764E2">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44091505"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B784A64" w14:textId="7D841AD5" w:rsidR="00A764E2" w:rsidRDefault="00C157C5" w:rsidP="00A764E2">
            <w:pPr>
              <w:pStyle w:val="Tabloerik"/>
              <w:jc w:val="both"/>
              <w:cnfStyle w:val="000000100000" w:firstRow="0" w:lastRow="0" w:firstColumn="0" w:lastColumn="0" w:oddVBand="0" w:evenVBand="0" w:oddHBand="1" w:evenHBand="0" w:firstRowFirstColumn="0" w:firstRowLastColumn="0" w:lastRowFirstColumn="0" w:lastRowLastColumn="0"/>
            </w:pPr>
            <w:r>
              <w:t>Mevcut Müşteri Satış</w:t>
            </w:r>
            <w:r w:rsidR="00427B01">
              <w:t xml:space="preserve"> kategori başkanının </w:t>
            </w:r>
            <w:r w:rsidR="00B21BFB">
              <w:t>ödüllendirmeye</w:t>
            </w:r>
            <w:r w:rsidR="00FD144B">
              <w:t xml:space="preserve"> aday gösterilen çalışanın satışa katkısı olup olmadığını “Evet” ya da “Hayır” olacak şekilde işaretlediği seçim düğmesi alanıdır.</w:t>
            </w:r>
          </w:p>
        </w:tc>
      </w:tr>
      <w:tr w:rsidR="00A764E2" w14:paraId="53C2AF0A"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A37FD2" w14:textId="645F6A27" w:rsidR="00A764E2" w:rsidRPr="00805AFC" w:rsidRDefault="006D7E55" w:rsidP="00A764E2">
            <w:pPr>
              <w:pStyle w:val="Tabloerik"/>
            </w:pPr>
            <w:r w:rsidRPr="006D7E55">
              <w:t>Açıklaması</w:t>
            </w:r>
          </w:p>
        </w:tc>
        <w:tc>
          <w:tcPr>
            <w:tcW w:w="1848" w:type="dxa"/>
          </w:tcPr>
          <w:p w14:paraId="0A6B6B77" w14:textId="54407A29" w:rsidR="00A764E2" w:rsidRDefault="006D7E55" w:rsidP="00A764E2">
            <w:pPr>
              <w:pStyle w:val="Tabloerik"/>
              <w:cnfStyle w:val="000000000000" w:firstRow="0" w:lastRow="0" w:firstColumn="0" w:lastColumn="0" w:oddVBand="0" w:evenVBand="0" w:oddHBand="0" w:evenHBand="0" w:firstRowFirstColumn="0" w:firstRowLastColumn="0" w:lastRowFirstColumn="0" w:lastRowLastColumn="0"/>
            </w:pPr>
            <w:r>
              <w:t>MEVCUT_MUSTERI_SATIS_KONTROL_ACIKLAMA</w:t>
            </w:r>
          </w:p>
        </w:tc>
        <w:tc>
          <w:tcPr>
            <w:tcW w:w="1159" w:type="dxa"/>
          </w:tcPr>
          <w:p w14:paraId="56067558" w14:textId="1C8BC2E3" w:rsidR="00A764E2" w:rsidRDefault="00887800" w:rsidP="00A764E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0D084E3" w14:textId="77777777" w:rsidR="00A764E2" w:rsidRDefault="00A764E2" w:rsidP="00A764E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A86E316" w14:textId="319CFE53" w:rsidR="00A764E2" w:rsidRDefault="00924372" w:rsidP="00A764E2">
            <w:pPr>
              <w:pStyle w:val="Tabloerik"/>
              <w:jc w:val="both"/>
              <w:cnfStyle w:val="000000000000" w:firstRow="0" w:lastRow="0" w:firstColumn="0" w:lastColumn="0" w:oddVBand="0" w:evenVBand="0" w:oddHBand="0" w:evenHBand="0" w:firstRowFirstColumn="0" w:firstRowLastColumn="0" w:lastRowFirstColumn="0" w:lastRowLastColumn="0"/>
            </w:pPr>
            <w:r>
              <w:t>Mevcut Müşteri Satış kategori başkanının</w:t>
            </w:r>
            <w:r w:rsidR="00B673C2">
              <w:t xml:space="preserve"> aday gösterilen çalışanın satışa etkisiyle ilgili açıklama girdiği serbest yazı alanıdır</w:t>
            </w:r>
            <w:r w:rsidR="007350F3">
              <w:t>.</w:t>
            </w:r>
          </w:p>
        </w:tc>
      </w:tr>
      <w:tr w:rsidR="00A764E2" w14:paraId="049CCE95"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C1E99F" w14:textId="23AF9819" w:rsidR="00A764E2" w:rsidRDefault="007350F3" w:rsidP="00A764E2">
            <w:pPr>
              <w:pStyle w:val="Tabloerik"/>
            </w:pPr>
            <w:r w:rsidRPr="007350F3">
              <w:t>Danışmanlık Satıldı</w:t>
            </w:r>
          </w:p>
        </w:tc>
        <w:tc>
          <w:tcPr>
            <w:tcW w:w="1848" w:type="dxa"/>
          </w:tcPr>
          <w:p w14:paraId="202C748C" w14:textId="3DB6833E" w:rsidR="00A764E2" w:rsidRDefault="00DE358C" w:rsidP="00A764E2">
            <w:pPr>
              <w:pStyle w:val="Tabloerik"/>
              <w:cnfStyle w:val="000000100000" w:firstRow="0" w:lastRow="0" w:firstColumn="0" w:lastColumn="0" w:oddVBand="0" w:evenVBand="0" w:oddHBand="1" w:evenHBand="0" w:firstRowFirstColumn="0" w:firstRowLastColumn="0" w:lastRowFirstColumn="0" w:lastRowLastColumn="0"/>
            </w:pPr>
            <w:r>
              <w:t>DANISMANLIK_SATILDI</w:t>
            </w:r>
          </w:p>
        </w:tc>
        <w:tc>
          <w:tcPr>
            <w:tcW w:w="1159" w:type="dxa"/>
          </w:tcPr>
          <w:p w14:paraId="647FD508"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1C7A43"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A8B1476" w14:textId="1BEF2D59" w:rsidR="00A764E2" w:rsidRDefault="00DE358C" w:rsidP="00A764E2">
            <w:pPr>
              <w:pStyle w:val="Tabloerik"/>
              <w:jc w:val="both"/>
              <w:cnfStyle w:val="000000100000" w:firstRow="0" w:lastRow="0" w:firstColumn="0" w:lastColumn="0" w:oddVBand="0" w:evenVBand="0" w:oddHBand="1" w:evenHBand="0" w:firstRowFirstColumn="0" w:firstRowLastColumn="0" w:lastRowFirstColumn="0" w:lastRowLastColumn="0"/>
            </w:pPr>
            <w:r>
              <w:t>CALISAN_SATIS_ETKISI</w:t>
            </w:r>
            <w:r w:rsidR="00D366F2">
              <w:t xml:space="preserve"> tip alanı “Evet” değerini alırsa görünür olan </w:t>
            </w:r>
            <w:r w:rsidR="00EA111A">
              <w:t>onay</w:t>
            </w:r>
            <w:r w:rsidR="00D366F2">
              <w:t xml:space="preserve"> kutu</w:t>
            </w:r>
            <w:r w:rsidR="00EA111A">
              <w:t>su alanıdır.</w:t>
            </w:r>
          </w:p>
        </w:tc>
      </w:tr>
      <w:tr w:rsidR="00392EB7" w14:paraId="2085D9C9"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ADEA32" w14:textId="03D61F5F" w:rsidR="00392EB7" w:rsidRDefault="00392EB7" w:rsidP="00392EB7">
            <w:pPr>
              <w:pStyle w:val="Tabloerik"/>
            </w:pPr>
            <w:r w:rsidRPr="00D931E1">
              <w:t>Bakım/Destek Hizmeti Satıldı</w:t>
            </w:r>
          </w:p>
        </w:tc>
        <w:tc>
          <w:tcPr>
            <w:tcW w:w="1848" w:type="dxa"/>
          </w:tcPr>
          <w:p w14:paraId="40FE3F41" w14:textId="09270926"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BAKIM_DESTEK_HIZMET_SATIS</w:t>
            </w:r>
          </w:p>
        </w:tc>
        <w:tc>
          <w:tcPr>
            <w:tcW w:w="1159" w:type="dxa"/>
          </w:tcPr>
          <w:p w14:paraId="74CD7834" w14:textId="77777777"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98949B2" w14:textId="77777777"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2DCED3B" w14:textId="58D4208C" w:rsidR="00392EB7" w:rsidRDefault="00392EB7" w:rsidP="00392EB7">
            <w:pPr>
              <w:pStyle w:val="Tabloerik"/>
              <w:jc w:val="both"/>
              <w:cnfStyle w:val="000000000000" w:firstRow="0" w:lastRow="0" w:firstColumn="0" w:lastColumn="0" w:oddVBand="0" w:evenVBand="0" w:oddHBand="0" w:evenHBand="0" w:firstRowFirstColumn="0" w:firstRowLastColumn="0" w:lastRowFirstColumn="0" w:lastRowLastColumn="0"/>
            </w:pPr>
            <w:r w:rsidRPr="00245691">
              <w:t>CALISAN_SATIS_ETKISI tip alanı “Evet” değerini alırsa görünür olan onay kutusu alanıdır.</w:t>
            </w:r>
          </w:p>
        </w:tc>
      </w:tr>
      <w:tr w:rsidR="00392EB7" w14:paraId="022E8EDF"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00B67B" w14:textId="5E5230A0" w:rsidR="00392EB7" w:rsidRDefault="00392EB7" w:rsidP="00392EB7">
            <w:pPr>
              <w:pStyle w:val="Tabloerik"/>
            </w:pPr>
            <w:r w:rsidRPr="00B0204D">
              <w:t>Ek Kullanıcı Lisansı Satıldı</w:t>
            </w:r>
          </w:p>
        </w:tc>
        <w:tc>
          <w:tcPr>
            <w:tcW w:w="1848" w:type="dxa"/>
          </w:tcPr>
          <w:p w14:paraId="18656AF2" w14:textId="2DAE43EA" w:rsidR="00392EB7" w:rsidRDefault="00392EB7" w:rsidP="00392EB7">
            <w:pPr>
              <w:pStyle w:val="Tabloerik"/>
              <w:cnfStyle w:val="000000100000" w:firstRow="0" w:lastRow="0" w:firstColumn="0" w:lastColumn="0" w:oddVBand="0" w:evenVBand="0" w:oddHBand="1" w:evenHBand="0" w:firstRowFirstColumn="0" w:firstRowLastColumn="0" w:lastRowFirstColumn="0" w:lastRowLastColumn="0"/>
            </w:pPr>
            <w:r>
              <w:t>EK_KULLANICI_LISANS_SATIS</w:t>
            </w:r>
          </w:p>
        </w:tc>
        <w:tc>
          <w:tcPr>
            <w:tcW w:w="1159" w:type="dxa"/>
          </w:tcPr>
          <w:p w14:paraId="05C48CBA" w14:textId="77777777" w:rsidR="00392EB7" w:rsidRDefault="00392EB7" w:rsidP="00392EB7">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05761A2" w14:textId="77777777" w:rsidR="00392EB7" w:rsidRDefault="00392EB7" w:rsidP="00392EB7">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349682F" w14:textId="39E53CDC" w:rsidR="00392EB7" w:rsidRDefault="00392EB7" w:rsidP="00392EB7">
            <w:pPr>
              <w:pStyle w:val="Tabloerik"/>
              <w:jc w:val="both"/>
              <w:cnfStyle w:val="000000100000" w:firstRow="0" w:lastRow="0" w:firstColumn="0" w:lastColumn="0" w:oddVBand="0" w:evenVBand="0" w:oddHBand="1" w:evenHBand="0" w:firstRowFirstColumn="0" w:firstRowLastColumn="0" w:lastRowFirstColumn="0" w:lastRowLastColumn="0"/>
            </w:pPr>
            <w:r w:rsidRPr="00245691">
              <w:t>CALISAN_SATIS_ETKISI tip alanı “Evet” değerini alırsa görünür olan onay kutusu alanıdır.</w:t>
            </w:r>
          </w:p>
        </w:tc>
      </w:tr>
      <w:tr w:rsidR="00392EB7" w14:paraId="45753B69"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F2BB28A" w14:textId="65C73F39" w:rsidR="00392EB7" w:rsidRDefault="00392EB7" w:rsidP="00392EB7">
            <w:pPr>
              <w:pStyle w:val="Tabloerik"/>
            </w:pPr>
            <w:r w:rsidRPr="00392EB7">
              <w:t>Seçimli Modül Satış</w:t>
            </w:r>
          </w:p>
        </w:tc>
        <w:tc>
          <w:tcPr>
            <w:tcW w:w="1848" w:type="dxa"/>
          </w:tcPr>
          <w:p w14:paraId="5A6D3472" w14:textId="3E8908A4"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SECIMLI_MODUL_SATIS</w:t>
            </w:r>
          </w:p>
        </w:tc>
        <w:tc>
          <w:tcPr>
            <w:tcW w:w="1159" w:type="dxa"/>
          </w:tcPr>
          <w:p w14:paraId="2A81E1DE" w14:textId="77777777"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3C2BD11" w14:textId="77777777" w:rsidR="00392EB7" w:rsidRDefault="00392EB7" w:rsidP="00392EB7">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0DC1096" w14:textId="3BA78FD6" w:rsidR="00392EB7" w:rsidRDefault="00392EB7" w:rsidP="00392EB7">
            <w:pPr>
              <w:pStyle w:val="Tabloerik"/>
              <w:jc w:val="both"/>
              <w:cnfStyle w:val="000000000000" w:firstRow="0" w:lastRow="0" w:firstColumn="0" w:lastColumn="0" w:oddVBand="0" w:evenVBand="0" w:oddHBand="0" w:evenHBand="0" w:firstRowFirstColumn="0" w:firstRowLastColumn="0" w:lastRowFirstColumn="0" w:lastRowLastColumn="0"/>
            </w:pPr>
            <w:r w:rsidRPr="00245691">
              <w:t>CALISAN_SATIS_ETKISI tip alanı “Evet” değerini alırsa görünür olan onay kutusu alanıdır.</w:t>
            </w:r>
          </w:p>
        </w:tc>
      </w:tr>
      <w:tr w:rsidR="00A764E2" w14:paraId="383CB684"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4332FD9" w14:textId="77777777" w:rsidR="00A764E2" w:rsidRDefault="00A764E2" w:rsidP="00A764E2">
            <w:pPr>
              <w:pStyle w:val="Tabloerik"/>
            </w:pPr>
            <w:r>
              <w:t>Revize Açıklama</w:t>
            </w:r>
          </w:p>
        </w:tc>
        <w:tc>
          <w:tcPr>
            <w:tcW w:w="1848" w:type="dxa"/>
          </w:tcPr>
          <w:p w14:paraId="7ABF7C88"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REVIZE_ACIKLAMA</w:t>
            </w:r>
          </w:p>
        </w:tc>
        <w:tc>
          <w:tcPr>
            <w:tcW w:w="1159" w:type="dxa"/>
          </w:tcPr>
          <w:p w14:paraId="1F197268"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E46C325" w14:textId="77777777" w:rsidR="00A764E2"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6BB9213B" w14:textId="77777777" w:rsidR="00A764E2" w:rsidRDefault="00A764E2" w:rsidP="00A764E2">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 kategori başkanının revizeye gönderdiğinde açıklama girdiği serbest yazı alanıdır.</w:t>
            </w:r>
          </w:p>
        </w:tc>
      </w:tr>
      <w:tr w:rsidR="00A764E2" w14:paraId="10A16FAE"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0C32B6F4" w14:textId="77777777" w:rsidR="00A764E2" w:rsidRDefault="00A764E2" w:rsidP="00A764E2">
            <w:pPr>
              <w:pStyle w:val="Tabloerik"/>
              <w:jc w:val="center"/>
            </w:pPr>
            <w:r w:rsidRPr="003E783A">
              <w:rPr>
                <w:color w:val="FF0000"/>
              </w:rPr>
              <w:t>İşlem Tarihçesi</w:t>
            </w:r>
          </w:p>
        </w:tc>
      </w:tr>
      <w:tr w:rsidR="00A764E2" w:rsidRPr="003E783A" w14:paraId="528FD935"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C46332A" w14:textId="77777777" w:rsidR="00A764E2" w:rsidRPr="003E783A" w:rsidRDefault="00A764E2" w:rsidP="00A764E2">
            <w:pPr>
              <w:pStyle w:val="Tabloerik"/>
            </w:pPr>
            <w:r>
              <w:t>İşlem Sahibi</w:t>
            </w:r>
          </w:p>
        </w:tc>
        <w:tc>
          <w:tcPr>
            <w:tcW w:w="1848" w:type="dxa"/>
          </w:tcPr>
          <w:p w14:paraId="4C259AA3"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59AA4AE3"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507C0FA"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458320D8" w14:textId="77777777" w:rsidR="00A764E2" w:rsidRPr="003E783A" w:rsidRDefault="00A764E2" w:rsidP="00A764E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A764E2" w:rsidRPr="003E783A" w14:paraId="2738F3C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8C9ED1" w14:textId="77777777" w:rsidR="00A764E2" w:rsidRPr="003E783A" w:rsidRDefault="00A764E2" w:rsidP="00A764E2">
            <w:pPr>
              <w:pStyle w:val="Tabloerik"/>
            </w:pPr>
            <w:r>
              <w:t>İşlem Tarihi</w:t>
            </w:r>
          </w:p>
        </w:tc>
        <w:tc>
          <w:tcPr>
            <w:tcW w:w="1848" w:type="dxa"/>
          </w:tcPr>
          <w:p w14:paraId="74B5AC96"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78AAEFA6"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50B8A891"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727A6DB" w14:textId="77777777" w:rsidR="00A764E2" w:rsidRPr="003E783A" w:rsidRDefault="00A764E2" w:rsidP="00A764E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A764E2" w:rsidRPr="003E783A" w14:paraId="04394163"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EECF96D" w14:textId="77777777" w:rsidR="00A764E2" w:rsidRPr="003E783A" w:rsidRDefault="00A764E2" w:rsidP="00A764E2">
            <w:pPr>
              <w:pStyle w:val="Tabloerik"/>
            </w:pPr>
            <w:r>
              <w:lastRenderedPageBreak/>
              <w:t>İşlem Yapılan Adım</w:t>
            </w:r>
          </w:p>
        </w:tc>
        <w:tc>
          <w:tcPr>
            <w:tcW w:w="1848" w:type="dxa"/>
          </w:tcPr>
          <w:p w14:paraId="7429A628"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7CD84B62"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0D0DC60" w14:textId="77777777" w:rsidR="00A764E2" w:rsidRPr="003E783A" w:rsidRDefault="00A764E2" w:rsidP="00A764E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37A30666" w14:textId="77777777" w:rsidR="00A764E2" w:rsidRPr="003E783A" w:rsidRDefault="00A764E2" w:rsidP="00A764E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A764E2" w:rsidRPr="003E783A" w14:paraId="24579EA3"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38E2DA3" w14:textId="77777777" w:rsidR="00A764E2" w:rsidRPr="003E783A" w:rsidRDefault="00A764E2" w:rsidP="00A764E2">
            <w:pPr>
              <w:pStyle w:val="Tabloerik"/>
            </w:pPr>
            <w:r>
              <w:t>İşlem Sahibi Açıklama</w:t>
            </w:r>
          </w:p>
        </w:tc>
        <w:tc>
          <w:tcPr>
            <w:tcW w:w="1848" w:type="dxa"/>
          </w:tcPr>
          <w:p w14:paraId="2079824F"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7088DE19"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DBD5746" w14:textId="77777777" w:rsidR="00A764E2" w:rsidRPr="003E783A" w:rsidRDefault="00A764E2" w:rsidP="00A764E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73C9EB5F" w14:textId="77777777" w:rsidR="00A764E2" w:rsidRPr="003E783A" w:rsidRDefault="00A764E2" w:rsidP="00A764E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4D208D40" w14:textId="77777777" w:rsidR="00EF1328" w:rsidRDefault="00EF1328" w:rsidP="00630B4E"/>
    <w:p w14:paraId="21E9D8D9" w14:textId="7079A64F" w:rsidR="00324444" w:rsidRDefault="00324444" w:rsidP="00630B4E">
      <w:pPr>
        <w:pStyle w:val="Taslak3"/>
        <w:numPr>
          <w:ilvl w:val="2"/>
          <w:numId w:val="9"/>
        </w:numPr>
      </w:pPr>
      <w:r>
        <w:t>TÖS Mevcut Müşteri</w:t>
      </w:r>
      <w:r w:rsidR="003E5978">
        <w:t xml:space="preserve"> Satış</w:t>
      </w:r>
      <w:r w:rsidR="00450861">
        <w:t xml:space="preserve"> Fizibilite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630B4E" w14:paraId="6F7613D6" w14:textId="77777777" w:rsidTr="00CD1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41BE281" w14:textId="77777777" w:rsidR="00630B4E" w:rsidRDefault="00630B4E" w:rsidP="00CD19E0">
            <w:pPr>
              <w:pStyle w:val="TabloBalk"/>
            </w:pPr>
            <w:r>
              <w:t>İşlem Adı</w:t>
            </w:r>
          </w:p>
        </w:tc>
        <w:tc>
          <w:tcPr>
            <w:tcW w:w="992" w:type="dxa"/>
          </w:tcPr>
          <w:p w14:paraId="6CCD74AF" w14:textId="77777777" w:rsidR="00630B4E" w:rsidRDefault="00630B4E" w:rsidP="00CD19E0">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2102474D" w14:textId="77777777" w:rsidR="00630B4E" w:rsidRDefault="00630B4E" w:rsidP="00CD19E0">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630B4E" w14:paraId="79042D73" w14:textId="77777777" w:rsidTr="00CD1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FE3E1CB" w14:textId="77777777" w:rsidR="00630B4E" w:rsidRDefault="00630B4E" w:rsidP="00CD19E0">
            <w:pPr>
              <w:pStyle w:val="Tabloerik"/>
            </w:pPr>
            <w:r>
              <w:t>Onayla</w:t>
            </w:r>
          </w:p>
        </w:tc>
        <w:tc>
          <w:tcPr>
            <w:tcW w:w="992" w:type="dxa"/>
          </w:tcPr>
          <w:p w14:paraId="0459F5B4" w14:textId="77777777" w:rsidR="00630B4E" w:rsidRDefault="00630B4E"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0A339C69" w14:textId="77777777" w:rsidR="00630B4E" w:rsidRDefault="00630B4E" w:rsidP="00CD19E0">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630B4E" w:rsidRPr="00356D27" w14:paraId="68B40E53" w14:textId="77777777" w:rsidTr="00CD19E0">
        <w:tc>
          <w:tcPr>
            <w:cnfStyle w:val="001000000000" w:firstRow="0" w:lastRow="0" w:firstColumn="1" w:lastColumn="0" w:oddVBand="0" w:evenVBand="0" w:oddHBand="0" w:evenHBand="0" w:firstRowFirstColumn="0" w:firstRowLastColumn="0" w:lastRowFirstColumn="0" w:lastRowLastColumn="0"/>
            <w:tcW w:w="1984" w:type="dxa"/>
          </w:tcPr>
          <w:p w14:paraId="305095A8" w14:textId="77777777" w:rsidR="00630B4E" w:rsidRDefault="00630B4E" w:rsidP="00CD19E0">
            <w:pPr>
              <w:pStyle w:val="Tabloerik"/>
            </w:pPr>
            <w:r>
              <w:t>Revizeye Gönder</w:t>
            </w:r>
          </w:p>
        </w:tc>
        <w:tc>
          <w:tcPr>
            <w:tcW w:w="992" w:type="dxa"/>
          </w:tcPr>
          <w:p w14:paraId="1E8A11B2" w14:textId="77777777" w:rsidR="00630B4E" w:rsidRDefault="00630B4E"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31D58DF7" w14:textId="77777777" w:rsidR="00630B4E" w:rsidRPr="00356D27" w:rsidRDefault="00630B4E" w:rsidP="00CD19E0">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68F5814A" w14:textId="77777777" w:rsidR="00450861" w:rsidRDefault="00450861" w:rsidP="00450861"/>
    <w:p w14:paraId="3DB27174" w14:textId="01F8F684" w:rsidR="00736D4C" w:rsidRDefault="00D70D7F" w:rsidP="00D70D7F">
      <w:pPr>
        <w:pStyle w:val="Taslak2"/>
        <w:numPr>
          <w:ilvl w:val="1"/>
          <w:numId w:val="9"/>
        </w:numPr>
      </w:pPr>
      <w:r>
        <w:t>TÖS Müşteri Memnuniyeti Fizibilite Formu</w:t>
      </w:r>
    </w:p>
    <w:p w14:paraId="197C4CAC" w14:textId="5807F531" w:rsidR="00D70D7F" w:rsidRDefault="00833B4D" w:rsidP="00D70D7F">
      <w:pPr>
        <w:jc w:val="center"/>
      </w:pPr>
      <w:r w:rsidRPr="00833B4D">
        <w:rPr>
          <w:noProof/>
        </w:rPr>
        <w:drawing>
          <wp:inline distT="0" distB="0" distL="0" distR="0" wp14:anchorId="445647EB" wp14:editId="08B051FA">
            <wp:extent cx="3678451" cy="4810760"/>
            <wp:effectExtent l="0" t="0" r="0" b="0"/>
            <wp:docPr id="354312322" name="Resim 1" descr="metin, ekran görüntüsü, yazı tipi,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12322" name="Resim 1" descr="metin, ekran görüntüsü, yazı tipi, sayı, numara içeren bir resim"/>
                    <pic:cNvPicPr/>
                  </pic:nvPicPr>
                  <pic:blipFill>
                    <a:blip r:embed="rId31"/>
                    <a:stretch>
                      <a:fillRect/>
                    </a:stretch>
                  </pic:blipFill>
                  <pic:spPr>
                    <a:xfrm>
                      <a:off x="0" y="0"/>
                      <a:ext cx="3678451" cy="4810760"/>
                    </a:xfrm>
                    <a:prstGeom prst="rect">
                      <a:avLst/>
                    </a:prstGeom>
                  </pic:spPr>
                </pic:pic>
              </a:graphicData>
            </a:graphic>
          </wp:inline>
        </w:drawing>
      </w:r>
    </w:p>
    <w:p w14:paraId="7993B5BA" w14:textId="342356ED" w:rsidR="00084B17" w:rsidRDefault="00084B17" w:rsidP="00084B17">
      <w:pPr>
        <w:jc w:val="center"/>
      </w:pPr>
      <w:r w:rsidRPr="00084B17">
        <w:rPr>
          <w:noProof/>
        </w:rPr>
        <w:lastRenderedPageBreak/>
        <w:drawing>
          <wp:inline distT="0" distB="0" distL="0" distR="0" wp14:anchorId="4ACA8755" wp14:editId="236C9014">
            <wp:extent cx="3692546" cy="2364105"/>
            <wp:effectExtent l="0" t="0" r="3175" b="0"/>
            <wp:docPr id="269694784" name="Resim 1" descr="metin, ekran görüntüsü, yazı tipi,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694784" name="Resim 1" descr="metin, ekran görüntüsü, yazı tipi, sayı, numara içeren bir resim"/>
                    <pic:cNvPicPr/>
                  </pic:nvPicPr>
                  <pic:blipFill>
                    <a:blip r:embed="rId32"/>
                    <a:stretch>
                      <a:fillRect/>
                    </a:stretch>
                  </pic:blipFill>
                  <pic:spPr>
                    <a:xfrm>
                      <a:off x="0" y="0"/>
                      <a:ext cx="3726299" cy="2385715"/>
                    </a:xfrm>
                    <a:prstGeom prst="rect">
                      <a:avLst/>
                    </a:prstGeom>
                  </pic:spPr>
                </pic:pic>
              </a:graphicData>
            </a:graphic>
          </wp:inline>
        </w:drawing>
      </w:r>
    </w:p>
    <w:p w14:paraId="4FD77DD0" w14:textId="3F6082EA" w:rsidR="0050218B" w:rsidRDefault="0050218B" w:rsidP="0050218B">
      <w:pPr>
        <w:pStyle w:val="Taslak3"/>
        <w:numPr>
          <w:ilvl w:val="2"/>
          <w:numId w:val="9"/>
        </w:numPr>
      </w:pPr>
      <w:r>
        <w:t>TÖS Müşteri Memnuniyeti Fizibilite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F77CD0" w:rsidRPr="003E783A" w14:paraId="04353F4E" w14:textId="77777777" w:rsidTr="00CD19E0">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03E31820" w14:textId="77777777" w:rsidR="00F77CD0" w:rsidRPr="003E783A" w:rsidRDefault="00F77CD0" w:rsidP="00CD19E0">
            <w:pPr>
              <w:pStyle w:val="TabloBalk"/>
              <w:rPr>
                <w:b/>
              </w:rPr>
            </w:pPr>
            <w:r w:rsidRPr="003E783A">
              <w:t>Alan Adı</w:t>
            </w:r>
          </w:p>
        </w:tc>
        <w:tc>
          <w:tcPr>
            <w:tcW w:w="1848" w:type="dxa"/>
            <w:hideMark/>
          </w:tcPr>
          <w:p w14:paraId="3A213EE5" w14:textId="77777777" w:rsidR="00F77CD0" w:rsidRPr="003E783A" w:rsidRDefault="00F77CD0"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2876A4AB" w14:textId="77777777" w:rsidR="00F77CD0" w:rsidRPr="003E783A" w:rsidRDefault="00F77CD0"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6A9806EA" w14:textId="77777777" w:rsidR="00F77CD0" w:rsidRPr="003E783A" w:rsidRDefault="00F77CD0"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654E3432" w14:textId="77777777" w:rsidR="00F77CD0" w:rsidRPr="003E783A" w:rsidRDefault="00F77CD0"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F77CD0" w:rsidRPr="003E783A" w14:paraId="75DCBB23"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9CA3E59" w14:textId="77777777" w:rsidR="00F77CD0" w:rsidRPr="003E783A" w:rsidRDefault="00F77CD0" w:rsidP="00CD19E0">
            <w:pPr>
              <w:pStyle w:val="Tabloerik"/>
            </w:pPr>
            <w:r w:rsidRPr="00555E89">
              <w:t>Aday Gösterilen Adı Soyadı</w:t>
            </w:r>
          </w:p>
        </w:tc>
        <w:tc>
          <w:tcPr>
            <w:tcW w:w="1848" w:type="dxa"/>
          </w:tcPr>
          <w:p w14:paraId="2EC699D9"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1408F88B"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733B6C0"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5F6BDD0" w14:textId="77777777" w:rsidR="00F77CD0" w:rsidRPr="003E783A" w:rsidRDefault="00F77CD0"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77CD0" w:rsidRPr="003E783A" w14:paraId="675E5A8F"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004211B" w14:textId="77777777" w:rsidR="00F77CD0" w:rsidRPr="003E783A" w:rsidRDefault="00F77CD0" w:rsidP="00CD19E0">
            <w:pPr>
              <w:pStyle w:val="Tabloerik"/>
            </w:pPr>
            <w:r w:rsidRPr="00A43F9A">
              <w:t>Aday Gösterilen Departmanı</w:t>
            </w:r>
          </w:p>
        </w:tc>
        <w:tc>
          <w:tcPr>
            <w:tcW w:w="1848" w:type="dxa"/>
          </w:tcPr>
          <w:p w14:paraId="2976D829"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4F4F5E15"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2D92685"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FA77C74" w14:textId="77777777" w:rsidR="00F77CD0" w:rsidRPr="003E783A" w:rsidRDefault="00F77CD0"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F77CD0" w:rsidRPr="003E783A" w14:paraId="04052611"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9C519C9" w14:textId="77777777" w:rsidR="00F77CD0" w:rsidRPr="003E783A" w:rsidRDefault="00F77CD0" w:rsidP="00CD19E0">
            <w:pPr>
              <w:pStyle w:val="Tabloerik"/>
            </w:pPr>
            <w:r w:rsidRPr="00790F83">
              <w:t>Aday Gösterilen Unvanı</w:t>
            </w:r>
          </w:p>
        </w:tc>
        <w:tc>
          <w:tcPr>
            <w:tcW w:w="1848" w:type="dxa"/>
          </w:tcPr>
          <w:p w14:paraId="097AF4D6"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4D0F6DCA"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3F3B320"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72BBD2D" w14:textId="77777777" w:rsidR="00F77CD0" w:rsidRPr="003E783A" w:rsidRDefault="00F77CD0"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77CD0" w:rsidRPr="003E783A" w14:paraId="6B58265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4920EED" w14:textId="77777777" w:rsidR="00F77CD0" w:rsidRPr="00C17E0B" w:rsidRDefault="00F77CD0" w:rsidP="00CD19E0">
            <w:pPr>
              <w:pStyle w:val="Tabloerik"/>
            </w:pPr>
            <w:r>
              <w:t>Statüsü</w:t>
            </w:r>
          </w:p>
        </w:tc>
        <w:tc>
          <w:tcPr>
            <w:tcW w:w="1848" w:type="dxa"/>
          </w:tcPr>
          <w:p w14:paraId="02536F25" w14:textId="77777777" w:rsidR="00F77CD0"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55DB9823"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4684B4F"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01E0951" w14:textId="77777777" w:rsidR="00F77CD0" w:rsidRPr="003E783A" w:rsidRDefault="00F77CD0"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F77CD0" w:rsidRPr="003E783A" w14:paraId="2C019EA5"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C2CC9D" w14:textId="77777777" w:rsidR="00F77CD0" w:rsidRPr="00C17E0B" w:rsidRDefault="00F77CD0" w:rsidP="00CD19E0">
            <w:pPr>
              <w:pStyle w:val="Tabloerik"/>
            </w:pPr>
            <w:r>
              <w:t>Kategorisi</w:t>
            </w:r>
          </w:p>
        </w:tc>
        <w:tc>
          <w:tcPr>
            <w:tcW w:w="1848" w:type="dxa"/>
          </w:tcPr>
          <w:p w14:paraId="5F307F1F" w14:textId="77777777" w:rsidR="00F77CD0"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6289AB2A"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6786178" w14:textId="77777777" w:rsidR="00F77CD0" w:rsidRPr="003E783A" w:rsidRDefault="00F77CD0"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340120E" w14:textId="77777777" w:rsidR="00F77CD0" w:rsidRPr="003E783A" w:rsidRDefault="00F77CD0"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F77CD0" w:rsidRPr="003E783A" w14:paraId="4B1390E5"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2FE792" w14:textId="77777777" w:rsidR="00F77CD0" w:rsidRPr="00C17E0B" w:rsidRDefault="00F77CD0" w:rsidP="00CD19E0">
            <w:pPr>
              <w:pStyle w:val="Tabloerik"/>
            </w:pPr>
            <w:r>
              <w:t>Proje/Öneri/Buluş İsmi</w:t>
            </w:r>
          </w:p>
        </w:tc>
        <w:tc>
          <w:tcPr>
            <w:tcW w:w="1848" w:type="dxa"/>
          </w:tcPr>
          <w:p w14:paraId="29D3BEC2" w14:textId="77777777" w:rsidR="00F77CD0"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PROJE_ONERI_BULUS_ISMI</w:t>
            </w:r>
          </w:p>
        </w:tc>
        <w:tc>
          <w:tcPr>
            <w:tcW w:w="1159" w:type="dxa"/>
          </w:tcPr>
          <w:p w14:paraId="3B49CF79"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9A93B3D" w14:textId="77777777" w:rsidR="00F77CD0" w:rsidRPr="003E783A" w:rsidRDefault="00F77CD0"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C524451" w14:textId="77777777" w:rsidR="00F77CD0" w:rsidRPr="003E783A" w:rsidRDefault="00F77CD0"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812D9" w:rsidRPr="003E783A" w14:paraId="1616552A"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8AA873E" w14:textId="6CE248D4" w:rsidR="000812D9" w:rsidRPr="003E783A" w:rsidRDefault="000812D9" w:rsidP="000812D9">
            <w:pPr>
              <w:pStyle w:val="Tabloerik"/>
            </w:pPr>
            <w:r>
              <w:t>Müşteri Memnuniyeti Başvuru Açıklama</w:t>
            </w:r>
          </w:p>
        </w:tc>
        <w:tc>
          <w:tcPr>
            <w:tcW w:w="1848" w:type="dxa"/>
          </w:tcPr>
          <w:p w14:paraId="51133E7F" w14:textId="61DFAC51" w:rsidR="000812D9" w:rsidRPr="003E783A" w:rsidRDefault="000812D9" w:rsidP="000812D9">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6A517A55" w14:textId="1D0CC114" w:rsidR="000812D9" w:rsidRPr="003E783A" w:rsidRDefault="000812D9" w:rsidP="000812D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CEF3CE" w14:textId="0D57E77F" w:rsidR="000812D9" w:rsidRPr="003E783A" w:rsidRDefault="000812D9" w:rsidP="000812D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86C1960" w14:textId="77777777" w:rsidR="000812D9" w:rsidRPr="003E783A" w:rsidRDefault="000812D9" w:rsidP="000812D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812D9" w:rsidRPr="003E783A" w14:paraId="62F202B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1CDE533" w14:textId="2BA67883" w:rsidR="000812D9" w:rsidRPr="003E783A" w:rsidRDefault="000812D9" w:rsidP="000812D9">
            <w:pPr>
              <w:pStyle w:val="Tabloerik"/>
            </w:pPr>
            <w:r w:rsidRPr="002840FB">
              <w:t>Müşteri Memnuniyetine Etkisi</w:t>
            </w:r>
          </w:p>
        </w:tc>
        <w:tc>
          <w:tcPr>
            <w:tcW w:w="1848" w:type="dxa"/>
          </w:tcPr>
          <w:p w14:paraId="02DED788" w14:textId="7C52D650" w:rsidR="000812D9" w:rsidRPr="003E783A" w:rsidRDefault="000812D9" w:rsidP="000812D9">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39FF3594" w14:textId="0058B4B4" w:rsidR="000812D9" w:rsidRPr="003E783A" w:rsidRDefault="000812D9" w:rsidP="000812D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EB738F3" w14:textId="66190E64" w:rsidR="000812D9" w:rsidRPr="003E783A" w:rsidRDefault="000812D9" w:rsidP="000812D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6108604" w14:textId="77777777" w:rsidR="000812D9" w:rsidRPr="003E783A" w:rsidRDefault="000812D9" w:rsidP="000812D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D0DF7" w:rsidRPr="003E783A" w14:paraId="7AB649C0"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95F40AE" w14:textId="1A826CAE" w:rsidR="006D0DF7" w:rsidRPr="003E783A" w:rsidRDefault="006D0DF7" w:rsidP="006D0DF7">
            <w:pPr>
              <w:pStyle w:val="Tabloerik"/>
            </w:pPr>
            <w:r w:rsidRPr="00180B8C">
              <w:t>Müşteri Memnuniyetini Arttırmaya Etkisi Var Mı?</w:t>
            </w:r>
          </w:p>
        </w:tc>
        <w:tc>
          <w:tcPr>
            <w:tcW w:w="1848" w:type="dxa"/>
          </w:tcPr>
          <w:p w14:paraId="56414C5E" w14:textId="402D423E" w:rsidR="006D0DF7" w:rsidRPr="003E783A" w:rsidRDefault="006D0DF7" w:rsidP="006D0DF7">
            <w:pPr>
              <w:pStyle w:val="Tabloerik"/>
              <w:cnfStyle w:val="000000100000" w:firstRow="0" w:lastRow="0" w:firstColumn="0" w:lastColumn="0" w:oddVBand="0" w:evenVBand="0" w:oddHBand="1" w:evenHBand="0" w:firstRowFirstColumn="0" w:firstRowLastColumn="0" w:lastRowFirstColumn="0" w:lastRowLastColumn="0"/>
            </w:pPr>
            <w:r>
              <w:t>MUSTERI_MEMNUNIYETINI_ARTTIRMA_ETKISI</w:t>
            </w:r>
          </w:p>
        </w:tc>
        <w:tc>
          <w:tcPr>
            <w:tcW w:w="1159" w:type="dxa"/>
          </w:tcPr>
          <w:p w14:paraId="221BA76A" w14:textId="176F4301" w:rsidR="006D0DF7" w:rsidRPr="003E783A" w:rsidRDefault="006D0DF7" w:rsidP="006D0DF7">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19F24B40" w14:textId="38DC9D59" w:rsidR="006D0DF7" w:rsidRPr="003E783A" w:rsidRDefault="006D0DF7" w:rsidP="006D0DF7">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F3DA37F" w14:textId="343CDF2F" w:rsidR="006D0DF7" w:rsidRPr="003E783A" w:rsidRDefault="006D0DF7" w:rsidP="006D0DF7">
            <w:pPr>
              <w:pStyle w:val="Tabloerik"/>
              <w:jc w:val="both"/>
              <w:cnfStyle w:val="000000100000" w:firstRow="0" w:lastRow="0" w:firstColumn="0" w:lastColumn="0" w:oddVBand="0" w:evenVBand="0" w:oddHBand="1" w:evenHBand="0" w:firstRowFirstColumn="0" w:firstRowLastColumn="0" w:lastRowFirstColumn="0" w:lastRowLastColumn="0"/>
            </w:pPr>
            <w:r>
              <w:t>Müşteri Memnuniyeti kategori başkanının “</w:t>
            </w:r>
            <w:r w:rsidR="00786485" w:rsidRPr="00180B8C">
              <w:t>Müşteri Memnuniyetini Arttırmaya Etkisi Var Mı?</w:t>
            </w:r>
            <w:r>
              <w:t>” sorusuna verdiği cevabı işaretlediği seçim düğmesi alanıdır.</w:t>
            </w:r>
          </w:p>
        </w:tc>
      </w:tr>
      <w:tr w:rsidR="006D0DF7" w14:paraId="62FA9A64"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384C74" w14:textId="34E8062D" w:rsidR="006D0DF7" w:rsidRPr="00805AFC" w:rsidRDefault="00CB6073" w:rsidP="006D0DF7">
            <w:pPr>
              <w:pStyle w:val="Tabloerik"/>
            </w:pPr>
            <w:r>
              <w:t>Açıklaması</w:t>
            </w:r>
          </w:p>
        </w:tc>
        <w:tc>
          <w:tcPr>
            <w:tcW w:w="1848" w:type="dxa"/>
          </w:tcPr>
          <w:p w14:paraId="10D9C1CE" w14:textId="75A0F486" w:rsidR="006D0DF7" w:rsidRDefault="00CB6073" w:rsidP="006D0DF7">
            <w:pPr>
              <w:pStyle w:val="Tabloerik"/>
              <w:cnfStyle w:val="000000000000" w:firstRow="0" w:lastRow="0" w:firstColumn="0" w:lastColumn="0" w:oddVBand="0" w:evenVBand="0" w:oddHBand="0" w:evenHBand="0" w:firstRowFirstColumn="0" w:firstRowLastColumn="0" w:lastRowFirstColumn="0" w:lastRowLastColumn="0"/>
            </w:pPr>
            <w:r>
              <w:t>MUSTERI_MEMNUNIYETINI_ARTTIRMA_ETKISI_ACIKLAMA</w:t>
            </w:r>
          </w:p>
        </w:tc>
        <w:tc>
          <w:tcPr>
            <w:tcW w:w="1159" w:type="dxa"/>
          </w:tcPr>
          <w:p w14:paraId="0CECB024" w14:textId="04C24852" w:rsidR="006D0DF7" w:rsidRDefault="00CB6073" w:rsidP="006D0DF7">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F2E004F" w14:textId="56E35D3A" w:rsidR="006D0DF7" w:rsidRDefault="00CB6073" w:rsidP="006D0DF7">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2CECF7C" w14:textId="1AD22BB3" w:rsidR="006D0DF7" w:rsidRDefault="00530049" w:rsidP="006D0DF7">
            <w:pPr>
              <w:pStyle w:val="Tabloerik"/>
              <w:jc w:val="both"/>
              <w:cnfStyle w:val="000000000000" w:firstRow="0" w:lastRow="0" w:firstColumn="0" w:lastColumn="0" w:oddVBand="0" w:evenVBand="0" w:oddHBand="0" w:evenHBand="0" w:firstRowFirstColumn="0" w:firstRowLastColumn="0" w:lastRowFirstColumn="0" w:lastRowLastColumn="0"/>
            </w:pPr>
            <w:r>
              <w:t>Müşteri</w:t>
            </w:r>
            <w:r w:rsidR="00B71A03">
              <w:t xml:space="preserve"> Memnuniyeti</w:t>
            </w:r>
            <w:r w:rsidR="006D0DF7">
              <w:t xml:space="preserve"> kategori başkanının sunulan öneri veya çalışma</w:t>
            </w:r>
            <w:r w:rsidR="00B71A03">
              <w:t>nın</w:t>
            </w:r>
            <w:r w:rsidR="006D0DF7">
              <w:t xml:space="preserve"> </w:t>
            </w:r>
            <w:r w:rsidR="00B71A03">
              <w:t>müşteri memnuniyetini arttırmaya etkisini değerlendir</w:t>
            </w:r>
            <w:r w:rsidR="009717BB">
              <w:t>diği serbest yazı alanıdır.</w:t>
            </w:r>
          </w:p>
        </w:tc>
      </w:tr>
      <w:tr w:rsidR="000144F9" w14:paraId="64A937F7"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301E012" w14:textId="50F1C502" w:rsidR="000144F9" w:rsidRPr="00805AFC" w:rsidRDefault="000144F9" w:rsidP="000144F9">
            <w:pPr>
              <w:pStyle w:val="Tabloerik"/>
            </w:pPr>
            <w:r w:rsidRPr="000144F9">
              <w:t>Müşteri taleplerini azaltmaya etkisi oluyor mu?</w:t>
            </w:r>
          </w:p>
        </w:tc>
        <w:tc>
          <w:tcPr>
            <w:tcW w:w="1848" w:type="dxa"/>
          </w:tcPr>
          <w:p w14:paraId="39FDE20A" w14:textId="3B049ECE" w:rsidR="000144F9" w:rsidRDefault="000144F9" w:rsidP="000144F9">
            <w:pPr>
              <w:pStyle w:val="Tabloerik"/>
              <w:cnfStyle w:val="000000100000" w:firstRow="0" w:lastRow="0" w:firstColumn="0" w:lastColumn="0" w:oddVBand="0" w:evenVBand="0" w:oddHBand="1" w:evenHBand="0" w:firstRowFirstColumn="0" w:firstRowLastColumn="0" w:lastRowFirstColumn="0" w:lastRowLastColumn="0"/>
            </w:pPr>
            <w:r>
              <w:t>MUSTERI_TALEPLERINI_AZALTMA</w:t>
            </w:r>
          </w:p>
        </w:tc>
        <w:tc>
          <w:tcPr>
            <w:tcW w:w="1159" w:type="dxa"/>
          </w:tcPr>
          <w:p w14:paraId="5BD568C1" w14:textId="6E83A8C1" w:rsidR="000144F9" w:rsidRDefault="000144F9" w:rsidP="000144F9">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2520AD20" w14:textId="4BEDD405" w:rsidR="000144F9" w:rsidRDefault="000144F9" w:rsidP="000144F9">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19E6583" w14:textId="6EB24335" w:rsidR="000144F9" w:rsidRDefault="000144F9" w:rsidP="000144F9">
            <w:pPr>
              <w:pStyle w:val="Tabloerik"/>
              <w:jc w:val="both"/>
              <w:cnfStyle w:val="000000100000" w:firstRow="0" w:lastRow="0" w:firstColumn="0" w:lastColumn="0" w:oddVBand="0" w:evenVBand="0" w:oddHBand="1" w:evenHBand="0" w:firstRowFirstColumn="0" w:firstRowLastColumn="0" w:lastRowFirstColumn="0" w:lastRowLastColumn="0"/>
            </w:pPr>
            <w:r>
              <w:t>Müşteri Memnuniyeti kategori başkanının “</w:t>
            </w:r>
            <w:r w:rsidRPr="000144F9">
              <w:t>Müşteri taleplerini azaltmaya etkisi oluyor mu?</w:t>
            </w:r>
            <w:r>
              <w:t>” sorusuna verdiği cevabı işaretlediği seçim düğmesi alanıdır.</w:t>
            </w:r>
          </w:p>
        </w:tc>
      </w:tr>
      <w:tr w:rsidR="00F444BA" w14:paraId="047999C2"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D4F5CB" w14:textId="7DD79174" w:rsidR="00F444BA" w:rsidRDefault="00F444BA" w:rsidP="00F444BA">
            <w:pPr>
              <w:pStyle w:val="Tabloerik"/>
            </w:pPr>
            <w:r>
              <w:lastRenderedPageBreak/>
              <w:t>Açıklaması</w:t>
            </w:r>
          </w:p>
        </w:tc>
        <w:tc>
          <w:tcPr>
            <w:tcW w:w="1848" w:type="dxa"/>
          </w:tcPr>
          <w:p w14:paraId="66E63846" w14:textId="64D375E1" w:rsidR="00F444BA" w:rsidRDefault="00F444BA" w:rsidP="00F444BA">
            <w:pPr>
              <w:pStyle w:val="Tabloerik"/>
              <w:cnfStyle w:val="000000000000" w:firstRow="0" w:lastRow="0" w:firstColumn="0" w:lastColumn="0" w:oddVBand="0" w:evenVBand="0" w:oddHBand="0" w:evenHBand="0" w:firstRowFirstColumn="0" w:firstRowLastColumn="0" w:lastRowFirstColumn="0" w:lastRowLastColumn="0"/>
            </w:pPr>
            <w:r>
              <w:t>MUSTERI_TALEPLERINI_AZALTMA_ACIKLAMA</w:t>
            </w:r>
          </w:p>
        </w:tc>
        <w:tc>
          <w:tcPr>
            <w:tcW w:w="1159" w:type="dxa"/>
          </w:tcPr>
          <w:p w14:paraId="2909B2DE" w14:textId="4F6883CA" w:rsidR="00F444BA" w:rsidRDefault="00F444BA" w:rsidP="00F444B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41FB587" w14:textId="7794B326" w:rsidR="00F444BA" w:rsidRDefault="00F444BA" w:rsidP="00F444B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F83F5CC" w14:textId="62A87382" w:rsidR="00F444BA" w:rsidRDefault="00F444BA" w:rsidP="00F444BA">
            <w:pPr>
              <w:pStyle w:val="Tabloerik"/>
              <w:jc w:val="both"/>
              <w:cnfStyle w:val="000000000000" w:firstRow="0" w:lastRow="0" w:firstColumn="0" w:lastColumn="0" w:oddVBand="0" w:evenVBand="0" w:oddHBand="0" w:evenHBand="0" w:firstRowFirstColumn="0" w:firstRowLastColumn="0" w:lastRowFirstColumn="0" w:lastRowLastColumn="0"/>
            </w:pPr>
            <w:r>
              <w:t xml:space="preserve">Müşteri Memnuniyeti kategori başkanının sunulan öneri veya çalışmanın müşteri </w:t>
            </w:r>
            <w:r w:rsidR="005E3AE8">
              <w:t>taleplerini azaltmaya</w:t>
            </w:r>
            <w:r>
              <w:t xml:space="preserve"> etkisini değerlendirdiği serbest yazı alanıdır.</w:t>
            </w:r>
          </w:p>
        </w:tc>
      </w:tr>
      <w:tr w:rsidR="00A757A8" w14:paraId="4D523B40"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80C6AB0" w14:textId="7380F571" w:rsidR="00A757A8" w:rsidRDefault="00A757A8" w:rsidP="00A757A8">
            <w:pPr>
              <w:pStyle w:val="Tabloerik"/>
            </w:pPr>
            <w:r w:rsidRPr="00A757A8">
              <w:t>Müşteri taleplerini kapatma hızını etkiliyor mu?</w:t>
            </w:r>
          </w:p>
        </w:tc>
        <w:tc>
          <w:tcPr>
            <w:tcW w:w="1848" w:type="dxa"/>
          </w:tcPr>
          <w:p w14:paraId="1F65B928" w14:textId="63BEE921" w:rsidR="00A757A8" w:rsidRDefault="00A757A8" w:rsidP="00A757A8">
            <w:pPr>
              <w:pStyle w:val="Tabloerik"/>
              <w:cnfStyle w:val="000000100000" w:firstRow="0" w:lastRow="0" w:firstColumn="0" w:lastColumn="0" w:oddVBand="0" w:evenVBand="0" w:oddHBand="1" w:evenHBand="0" w:firstRowFirstColumn="0" w:firstRowLastColumn="0" w:lastRowFirstColumn="0" w:lastRowLastColumn="0"/>
            </w:pPr>
            <w:r>
              <w:t>MUSTERI_TALEP_KAPATMA</w:t>
            </w:r>
          </w:p>
        </w:tc>
        <w:tc>
          <w:tcPr>
            <w:tcW w:w="1159" w:type="dxa"/>
          </w:tcPr>
          <w:p w14:paraId="1C7CF77E" w14:textId="393C32AA" w:rsidR="00A757A8" w:rsidRDefault="00A757A8" w:rsidP="00A757A8">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012F6CF3" w14:textId="55706ADD" w:rsidR="00A757A8" w:rsidRDefault="00A757A8" w:rsidP="00A757A8">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3736765" w14:textId="3E410921" w:rsidR="00A757A8" w:rsidRDefault="00A757A8" w:rsidP="00A757A8">
            <w:pPr>
              <w:pStyle w:val="Tabloerik"/>
              <w:jc w:val="both"/>
              <w:cnfStyle w:val="000000100000" w:firstRow="0" w:lastRow="0" w:firstColumn="0" w:lastColumn="0" w:oddVBand="0" w:evenVBand="0" w:oddHBand="1" w:evenHBand="0" w:firstRowFirstColumn="0" w:firstRowLastColumn="0" w:lastRowFirstColumn="0" w:lastRowLastColumn="0"/>
            </w:pPr>
            <w:r>
              <w:t>Müşteri Memnuniyeti kategori başkanının “</w:t>
            </w:r>
            <w:r w:rsidRPr="00A757A8">
              <w:t>Müşteri taleplerini kapatma hızını etkiliyor mu?</w:t>
            </w:r>
            <w:r>
              <w:t>” sorusuna verdiği cevabı işaretlediği seçim düğmesi alanıdır.</w:t>
            </w:r>
          </w:p>
        </w:tc>
      </w:tr>
      <w:tr w:rsidR="00895C9E" w14:paraId="1E5F9312"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6B7D602" w14:textId="338E1CA2" w:rsidR="00895C9E" w:rsidRDefault="00895C9E" w:rsidP="00895C9E">
            <w:pPr>
              <w:pStyle w:val="Tabloerik"/>
            </w:pPr>
            <w:r>
              <w:t>Açıklaması</w:t>
            </w:r>
          </w:p>
        </w:tc>
        <w:tc>
          <w:tcPr>
            <w:tcW w:w="1848" w:type="dxa"/>
          </w:tcPr>
          <w:p w14:paraId="359A0576" w14:textId="33D7D50B" w:rsidR="00895C9E" w:rsidRDefault="00895C9E" w:rsidP="00895C9E">
            <w:pPr>
              <w:pStyle w:val="Tabloerik"/>
              <w:cnfStyle w:val="000000000000" w:firstRow="0" w:lastRow="0" w:firstColumn="0" w:lastColumn="0" w:oddVBand="0" w:evenVBand="0" w:oddHBand="0" w:evenHBand="0" w:firstRowFirstColumn="0" w:firstRowLastColumn="0" w:lastRowFirstColumn="0" w:lastRowLastColumn="0"/>
            </w:pPr>
            <w:r>
              <w:t>MUSTERI_TALEP_KAPATMA_ACIKLAMA</w:t>
            </w:r>
          </w:p>
        </w:tc>
        <w:tc>
          <w:tcPr>
            <w:tcW w:w="1159" w:type="dxa"/>
          </w:tcPr>
          <w:p w14:paraId="70D04792" w14:textId="4DFE1FBC" w:rsidR="00895C9E" w:rsidRDefault="00895C9E" w:rsidP="00895C9E">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156A5BA" w14:textId="291445C5" w:rsidR="00895C9E" w:rsidRDefault="00895C9E" w:rsidP="00895C9E">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4208372" w14:textId="1C05FA44" w:rsidR="00895C9E" w:rsidRDefault="00895C9E" w:rsidP="00895C9E">
            <w:pPr>
              <w:pStyle w:val="Tabloerik"/>
              <w:jc w:val="both"/>
              <w:cnfStyle w:val="000000000000" w:firstRow="0" w:lastRow="0" w:firstColumn="0" w:lastColumn="0" w:oddVBand="0" w:evenVBand="0" w:oddHBand="0" w:evenHBand="0" w:firstRowFirstColumn="0" w:firstRowLastColumn="0" w:lastRowFirstColumn="0" w:lastRowLastColumn="0"/>
            </w:pPr>
            <w:r>
              <w:t>Müşteri Memnuniyeti kategori başkanının sunulan öneri veya çalışmanın müşteri taleplerini kapatma hızına etkisini değerlendirdiği serbest yazı alanıdır.</w:t>
            </w:r>
          </w:p>
        </w:tc>
      </w:tr>
      <w:tr w:rsidR="00046C92" w14:paraId="10618E9A"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399D2B5" w14:textId="3AD73AEC" w:rsidR="00046C92" w:rsidRDefault="00046C92" w:rsidP="00046C92">
            <w:pPr>
              <w:pStyle w:val="Tabloerik"/>
            </w:pPr>
            <w:r>
              <w:t>Fikir Uygulanabilirlik</w:t>
            </w:r>
          </w:p>
        </w:tc>
        <w:tc>
          <w:tcPr>
            <w:tcW w:w="1848" w:type="dxa"/>
          </w:tcPr>
          <w:p w14:paraId="4F355A4C" w14:textId="15B9B6CD" w:rsidR="00046C92"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046C92">
              <w:t>FIKIR_UYGULANABILIRLIK</w:t>
            </w:r>
          </w:p>
        </w:tc>
        <w:tc>
          <w:tcPr>
            <w:tcW w:w="1159" w:type="dxa"/>
          </w:tcPr>
          <w:p w14:paraId="4CD5E8B4" w14:textId="1A1E96E5" w:rsidR="00046C92" w:rsidRDefault="00046C92" w:rsidP="00046C92">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454D2C17" w14:textId="228F8E5C" w:rsidR="00046C92" w:rsidRDefault="00046C92" w:rsidP="00046C9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CA13B02" w14:textId="2BDF95AE" w:rsidR="00046C92" w:rsidRDefault="00A86175" w:rsidP="00046C92">
            <w:pPr>
              <w:pStyle w:val="Tabloerik"/>
              <w:jc w:val="both"/>
              <w:cnfStyle w:val="000000100000" w:firstRow="0" w:lastRow="0" w:firstColumn="0" w:lastColumn="0" w:oddVBand="0" w:evenVBand="0" w:oddHBand="1" w:evenHBand="0" w:firstRowFirstColumn="0" w:firstRowLastColumn="0" w:lastRowFirstColumn="0" w:lastRowLastColumn="0"/>
            </w:pPr>
            <w:r>
              <w:t>“</w:t>
            </w:r>
            <w:r w:rsidRPr="00A86175">
              <w:t>Fikrin / Önerinin uygulanabilirlik açısından kolaylık seviyesi nedir?</w:t>
            </w:r>
            <w:r>
              <w:t>” sorusuna verilen cevabın girildiği serbest yazı</w:t>
            </w:r>
            <w:r w:rsidR="000D43CE">
              <w:t xml:space="preserve"> alanıdır.</w:t>
            </w:r>
          </w:p>
        </w:tc>
      </w:tr>
      <w:tr w:rsidR="00046C92" w14:paraId="18ABA51E"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9A85961" w14:textId="77777777" w:rsidR="00046C92" w:rsidRDefault="00046C92" w:rsidP="00046C92">
            <w:pPr>
              <w:pStyle w:val="Tabloerik"/>
            </w:pPr>
            <w:r>
              <w:t>Revize Açıklama</w:t>
            </w:r>
          </w:p>
        </w:tc>
        <w:tc>
          <w:tcPr>
            <w:tcW w:w="1848" w:type="dxa"/>
          </w:tcPr>
          <w:p w14:paraId="1A7990E4" w14:textId="77777777" w:rsidR="00046C92" w:rsidRDefault="00046C92" w:rsidP="00046C92">
            <w:pPr>
              <w:pStyle w:val="Tabloerik"/>
              <w:cnfStyle w:val="000000000000" w:firstRow="0" w:lastRow="0" w:firstColumn="0" w:lastColumn="0" w:oddVBand="0" w:evenVBand="0" w:oddHBand="0" w:evenHBand="0" w:firstRowFirstColumn="0" w:firstRowLastColumn="0" w:lastRowFirstColumn="0" w:lastRowLastColumn="0"/>
            </w:pPr>
            <w:r>
              <w:t>REVIZE_ACIKLAMA</w:t>
            </w:r>
          </w:p>
        </w:tc>
        <w:tc>
          <w:tcPr>
            <w:tcW w:w="1159" w:type="dxa"/>
          </w:tcPr>
          <w:p w14:paraId="44B84C93" w14:textId="77777777" w:rsidR="00046C92" w:rsidRDefault="00046C92" w:rsidP="00046C9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D5E83C2" w14:textId="77777777" w:rsidR="00046C92" w:rsidRDefault="00046C92" w:rsidP="00046C9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DF199F1" w14:textId="77777777" w:rsidR="00046C92" w:rsidRDefault="00046C92" w:rsidP="00046C92">
            <w:pPr>
              <w:pStyle w:val="Tabloerik"/>
              <w:jc w:val="both"/>
              <w:cnfStyle w:val="000000000000" w:firstRow="0" w:lastRow="0" w:firstColumn="0" w:lastColumn="0" w:oddVBand="0" w:evenVBand="0" w:oddHBand="0" w:evenHBand="0" w:firstRowFirstColumn="0" w:firstRowLastColumn="0" w:lastRowFirstColumn="0" w:lastRowLastColumn="0"/>
            </w:pPr>
            <w:r>
              <w:t>Marka Bilinirliği ve Pazar Payını Arttırma kategori başkanının revizeye gönderdiğinde açıklama girdiği serbest yazı alanıdır.</w:t>
            </w:r>
          </w:p>
        </w:tc>
      </w:tr>
      <w:tr w:rsidR="00046C92" w14:paraId="348C1B4F"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0BEA3F53" w14:textId="77777777" w:rsidR="00046C92" w:rsidRDefault="00046C92" w:rsidP="00046C92">
            <w:pPr>
              <w:pStyle w:val="Tabloerik"/>
              <w:jc w:val="center"/>
            </w:pPr>
            <w:r w:rsidRPr="003E783A">
              <w:rPr>
                <w:color w:val="FF0000"/>
              </w:rPr>
              <w:t>İşlem Tarihçesi</w:t>
            </w:r>
          </w:p>
        </w:tc>
      </w:tr>
      <w:tr w:rsidR="00046C92" w:rsidRPr="003E783A" w14:paraId="747962B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007C76" w14:textId="77777777" w:rsidR="00046C92" w:rsidRPr="003E783A" w:rsidRDefault="00046C92" w:rsidP="00046C92">
            <w:pPr>
              <w:pStyle w:val="Tabloerik"/>
            </w:pPr>
            <w:r>
              <w:t>İşlem Sahibi</w:t>
            </w:r>
          </w:p>
        </w:tc>
        <w:tc>
          <w:tcPr>
            <w:tcW w:w="1848" w:type="dxa"/>
          </w:tcPr>
          <w:p w14:paraId="73B3C81B"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53109CC8"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3F5B90EE"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6D3BFFF" w14:textId="77777777" w:rsidR="00046C92" w:rsidRPr="003E783A" w:rsidRDefault="00046C92" w:rsidP="00046C9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046C92" w:rsidRPr="003E783A" w14:paraId="3C90C0DB"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FCBFDF5" w14:textId="77777777" w:rsidR="00046C92" w:rsidRPr="003E783A" w:rsidRDefault="00046C92" w:rsidP="00046C92">
            <w:pPr>
              <w:pStyle w:val="Tabloerik"/>
            </w:pPr>
            <w:r>
              <w:t>İşlem Tarihi</w:t>
            </w:r>
          </w:p>
        </w:tc>
        <w:tc>
          <w:tcPr>
            <w:tcW w:w="1848" w:type="dxa"/>
          </w:tcPr>
          <w:p w14:paraId="7FDAA24D"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01915F62"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4104EC5F"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74ECD413" w14:textId="77777777" w:rsidR="00046C92" w:rsidRPr="003E783A" w:rsidRDefault="00046C92" w:rsidP="00046C9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046C92" w:rsidRPr="003E783A" w14:paraId="6A29855A"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437764" w14:textId="77777777" w:rsidR="00046C92" w:rsidRPr="003E783A" w:rsidRDefault="00046C92" w:rsidP="00046C92">
            <w:pPr>
              <w:pStyle w:val="Tabloerik"/>
            </w:pPr>
            <w:r>
              <w:t>İşlem Yapılan Adım</w:t>
            </w:r>
          </w:p>
        </w:tc>
        <w:tc>
          <w:tcPr>
            <w:tcW w:w="1848" w:type="dxa"/>
          </w:tcPr>
          <w:p w14:paraId="6F47E508"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342A5C78"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582A251C" w14:textId="77777777" w:rsidR="00046C92" w:rsidRPr="003E783A" w:rsidRDefault="00046C92" w:rsidP="00046C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63DE81E1" w14:textId="77777777" w:rsidR="00046C92" w:rsidRPr="003E783A" w:rsidRDefault="00046C92" w:rsidP="00046C9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046C92" w:rsidRPr="003E783A" w14:paraId="3F3F43A7"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EDCE1F" w14:textId="77777777" w:rsidR="00046C92" w:rsidRPr="003E783A" w:rsidRDefault="00046C92" w:rsidP="00046C92">
            <w:pPr>
              <w:pStyle w:val="Tabloerik"/>
            </w:pPr>
            <w:r>
              <w:t>İşlem Sahibi Açıklama</w:t>
            </w:r>
          </w:p>
        </w:tc>
        <w:tc>
          <w:tcPr>
            <w:tcW w:w="1848" w:type="dxa"/>
          </w:tcPr>
          <w:p w14:paraId="1F0961D7"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45FB4222"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5324E1B3" w14:textId="77777777" w:rsidR="00046C92" w:rsidRPr="003E783A" w:rsidRDefault="00046C92" w:rsidP="00046C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48F37794" w14:textId="77777777" w:rsidR="00046C92" w:rsidRPr="003E783A" w:rsidRDefault="00046C92" w:rsidP="00046C9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5A8B41C6" w14:textId="77777777" w:rsidR="0050218B" w:rsidRDefault="0050218B" w:rsidP="0050218B"/>
    <w:p w14:paraId="6D837F2D" w14:textId="1B19BEC1" w:rsidR="000D43CE" w:rsidRDefault="002745B4" w:rsidP="00AE2D13">
      <w:pPr>
        <w:pStyle w:val="Taslak3"/>
        <w:numPr>
          <w:ilvl w:val="2"/>
          <w:numId w:val="9"/>
        </w:numPr>
      </w:pPr>
      <w:r>
        <w:t>TÖS Müşteri M</w:t>
      </w:r>
      <w:r w:rsidR="00AE2D13">
        <w:t>e</w:t>
      </w:r>
      <w:r>
        <w:t>mnuniyeti</w:t>
      </w:r>
      <w:r w:rsidR="003165C4">
        <w:t xml:space="preserve"> Fizibilite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AE2D13" w14:paraId="535FDCCF" w14:textId="77777777" w:rsidTr="00CD1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915C670" w14:textId="77777777" w:rsidR="00AE2D13" w:rsidRDefault="00AE2D13" w:rsidP="00CD19E0">
            <w:pPr>
              <w:pStyle w:val="TabloBalk"/>
            </w:pPr>
            <w:r>
              <w:t>İşlem Adı</w:t>
            </w:r>
          </w:p>
        </w:tc>
        <w:tc>
          <w:tcPr>
            <w:tcW w:w="992" w:type="dxa"/>
          </w:tcPr>
          <w:p w14:paraId="036AB386" w14:textId="77777777" w:rsidR="00AE2D13" w:rsidRDefault="00AE2D13" w:rsidP="00CD19E0">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2F75C052" w14:textId="77777777" w:rsidR="00AE2D13" w:rsidRDefault="00AE2D13" w:rsidP="00CD19E0">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AE2D13" w14:paraId="47A65D8F" w14:textId="77777777" w:rsidTr="00CD1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FA6D4EE" w14:textId="77777777" w:rsidR="00AE2D13" w:rsidRDefault="00AE2D13" w:rsidP="00CD19E0">
            <w:pPr>
              <w:pStyle w:val="Tabloerik"/>
            </w:pPr>
            <w:r>
              <w:t>Onayla</w:t>
            </w:r>
          </w:p>
        </w:tc>
        <w:tc>
          <w:tcPr>
            <w:tcW w:w="992" w:type="dxa"/>
          </w:tcPr>
          <w:p w14:paraId="5E437F3B" w14:textId="77777777" w:rsidR="00AE2D13" w:rsidRDefault="00AE2D13"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5E74F34B" w14:textId="77777777" w:rsidR="00AE2D13" w:rsidRDefault="00AE2D13" w:rsidP="00CD19E0">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AE2D13" w:rsidRPr="00356D27" w14:paraId="3E5C1514" w14:textId="77777777" w:rsidTr="00CD19E0">
        <w:tc>
          <w:tcPr>
            <w:cnfStyle w:val="001000000000" w:firstRow="0" w:lastRow="0" w:firstColumn="1" w:lastColumn="0" w:oddVBand="0" w:evenVBand="0" w:oddHBand="0" w:evenHBand="0" w:firstRowFirstColumn="0" w:firstRowLastColumn="0" w:lastRowFirstColumn="0" w:lastRowLastColumn="0"/>
            <w:tcW w:w="1984" w:type="dxa"/>
          </w:tcPr>
          <w:p w14:paraId="54602492" w14:textId="77777777" w:rsidR="00AE2D13" w:rsidRDefault="00AE2D13" w:rsidP="00CD19E0">
            <w:pPr>
              <w:pStyle w:val="Tabloerik"/>
            </w:pPr>
            <w:r>
              <w:t>Revizeye Gönder</w:t>
            </w:r>
          </w:p>
        </w:tc>
        <w:tc>
          <w:tcPr>
            <w:tcW w:w="992" w:type="dxa"/>
          </w:tcPr>
          <w:p w14:paraId="0767C4EB" w14:textId="77777777" w:rsidR="00AE2D13" w:rsidRDefault="00AE2D13"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32FA109D" w14:textId="77777777" w:rsidR="00AE2D13" w:rsidRPr="00356D27" w:rsidRDefault="00AE2D13" w:rsidP="00CD19E0">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349CDDE5" w14:textId="77777777" w:rsidR="00AE2D13" w:rsidRDefault="00AE2D13" w:rsidP="00AE2D13"/>
    <w:p w14:paraId="67BE7144" w14:textId="01636F6A" w:rsidR="001B214D" w:rsidRDefault="00603843" w:rsidP="00603843">
      <w:pPr>
        <w:pStyle w:val="Taslak2"/>
        <w:numPr>
          <w:ilvl w:val="1"/>
          <w:numId w:val="9"/>
        </w:numPr>
      </w:pPr>
      <w:r>
        <w:lastRenderedPageBreak/>
        <w:t>TÖS Yeni Müşteri Randevu Fizibilite Formu</w:t>
      </w:r>
    </w:p>
    <w:p w14:paraId="4F8528D7" w14:textId="1B8436F3" w:rsidR="00B63A4D" w:rsidRDefault="00B63A4D" w:rsidP="00B63A4D">
      <w:pPr>
        <w:jc w:val="center"/>
      </w:pPr>
      <w:r w:rsidRPr="00B63A4D">
        <w:rPr>
          <w:noProof/>
        </w:rPr>
        <w:drawing>
          <wp:inline distT="0" distB="0" distL="0" distR="0" wp14:anchorId="161EAD42" wp14:editId="030B1788">
            <wp:extent cx="4378149" cy="5166068"/>
            <wp:effectExtent l="0" t="0" r="3810" b="0"/>
            <wp:docPr id="1265317760"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17760" name="Resim 1" descr="metin, ekran görüntüsü, sayı, numara, yazı tipi içeren bir resim"/>
                    <pic:cNvPicPr/>
                  </pic:nvPicPr>
                  <pic:blipFill>
                    <a:blip r:embed="rId33"/>
                    <a:stretch>
                      <a:fillRect/>
                    </a:stretch>
                  </pic:blipFill>
                  <pic:spPr>
                    <a:xfrm>
                      <a:off x="0" y="0"/>
                      <a:ext cx="4398674" cy="5190287"/>
                    </a:xfrm>
                    <a:prstGeom prst="rect">
                      <a:avLst/>
                    </a:prstGeom>
                  </pic:spPr>
                </pic:pic>
              </a:graphicData>
            </a:graphic>
          </wp:inline>
        </w:drawing>
      </w:r>
    </w:p>
    <w:p w14:paraId="4AB8E1B8" w14:textId="31E686F5" w:rsidR="00B63A4D" w:rsidRPr="00B63A4D" w:rsidRDefault="004533B3" w:rsidP="00B63A4D">
      <w:pPr>
        <w:jc w:val="center"/>
      </w:pPr>
      <w:r w:rsidRPr="004533B3">
        <w:rPr>
          <w:noProof/>
        </w:rPr>
        <w:drawing>
          <wp:inline distT="0" distB="0" distL="0" distR="0" wp14:anchorId="73D43194" wp14:editId="15A4E193">
            <wp:extent cx="4394387" cy="1805504"/>
            <wp:effectExtent l="0" t="0" r="6350" b="4445"/>
            <wp:docPr id="633949533" name="Resim 1" descr="metin, ekran görüntüsü, ekran, görüntüleme, yazılım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49533" name="Resim 1" descr="metin, ekran görüntüsü, ekran, görüntüleme, yazılım içeren bir resim"/>
                    <pic:cNvPicPr/>
                  </pic:nvPicPr>
                  <pic:blipFill>
                    <a:blip r:embed="rId34"/>
                    <a:stretch>
                      <a:fillRect/>
                    </a:stretch>
                  </pic:blipFill>
                  <pic:spPr>
                    <a:xfrm>
                      <a:off x="0" y="0"/>
                      <a:ext cx="4403632" cy="1809302"/>
                    </a:xfrm>
                    <a:prstGeom prst="rect">
                      <a:avLst/>
                    </a:prstGeom>
                  </pic:spPr>
                </pic:pic>
              </a:graphicData>
            </a:graphic>
          </wp:inline>
        </w:drawing>
      </w:r>
    </w:p>
    <w:p w14:paraId="6360D750" w14:textId="322D717F" w:rsidR="00AE2D13" w:rsidRDefault="00223B69" w:rsidP="00223B69">
      <w:pPr>
        <w:pStyle w:val="Taslak3"/>
        <w:numPr>
          <w:ilvl w:val="2"/>
          <w:numId w:val="9"/>
        </w:numPr>
      </w:pPr>
      <w:r>
        <w:lastRenderedPageBreak/>
        <w:t>TÖS Yeni Müşteri Randevu Fizibilite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525D71" w:rsidRPr="003E783A" w14:paraId="19800AD4" w14:textId="77777777" w:rsidTr="00CD19E0">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623379B6" w14:textId="77777777" w:rsidR="00525D71" w:rsidRPr="003E783A" w:rsidRDefault="00525D71" w:rsidP="00CD19E0">
            <w:pPr>
              <w:pStyle w:val="TabloBalk"/>
              <w:rPr>
                <w:b/>
              </w:rPr>
            </w:pPr>
            <w:r w:rsidRPr="003E783A">
              <w:t>Alan Adı</w:t>
            </w:r>
          </w:p>
        </w:tc>
        <w:tc>
          <w:tcPr>
            <w:tcW w:w="1848" w:type="dxa"/>
            <w:hideMark/>
          </w:tcPr>
          <w:p w14:paraId="6BD11D59" w14:textId="77777777" w:rsidR="00525D71" w:rsidRPr="003E783A" w:rsidRDefault="00525D71"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505FBE31" w14:textId="77777777" w:rsidR="00525D71" w:rsidRPr="003E783A" w:rsidRDefault="00525D71"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04103625" w14:textId="77777777" w:rsidR="00525D71" w:rsidRPr="003E783A" w:rsidRDefault="00525D71"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CF9E2D5" w14:textId="77777777" w:rsidR="00525D71" w:rsidRPr="003E783A" w:rsidRDefault="00525D71" w:rsidP="00CD19E0">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525D71" w:rsidRPr="003E783A" w14:paraId="40587184"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2C2DD2" w14:textId="77777777" w:rsidR="00525D71" w:rsidRPr="003E783A" w:rsidRDefault="00525D71" w:rsidP="00CD19E0">
            <w:pPr>
              <w:pStyle w:val="Tabloerik"/>
            </w:pPr>
            <w:r w:rsidRPr="00555E89">
              <w:t>Aday Gösterilen Adı Soyadı</w:t>
            </w:r>
          </w:p>
        </w:tc>
        <w:tc>
          <w:tcPr>
            <w:tcW w:w="1848" w:type="dxa"/>
          </w:tcPr>
          <w:p w14:paraId="19E6C415"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44FD1798"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C7F0460"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FD7AEC3" w14:textId="77777777" w:rsidR="00525D71" w:rsidRPr="003E783A" w:rsidRDefault="00525D71"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5D71" w:rsidRPr="003E783A" w14:paraId="0F58FF5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C07A667" w14:textId="77777777" w:rsidR="00525D71" w:rsidRPr="003E783A" w:rsidRDefault="00525D71" w:rsidP="00CD19E0">
            <w:pPr>
              <w:pStyle w:val="Tabloerik"/>
            </w:pPr>
            <w:r w:rsidRPr="00A43F9A">
              <w:t>Aday Gösterilen Departmanı</w:t>
            </w:r>
          </w:p>
        </w:tc>
        <w:tc>
          <w:tcPr>
            <w:tcW w:w="1848" w:type="dxa"/>
          </w:tcPr>
          <w:p w14:paraId="6C8781E6" w14:textId="77777777" w:rsidR="00525D71" w:rsidRPr="003E783A"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258F5582" w14:textId="77777777" w:rsidR="00525D71" w:rsidRPr="003E783A"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6D026EF" w14:textId="77777777" w:rsidR="00525D71" w:rsidRPr="003E783A"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A7255F8" w14:textId="77777777" w:rsidR="00525D71" w:rsidRPr="003E783A" w:rsidRDefault="00525D71"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5D71" w:rsidRPr="003E783A" w14:paraId="4E9D0CDC"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447490C" w14:textId="77777777" w:rsidR="00525D71" w:rsidRPr="003E783A" w:rsidRDefault="00525D71" w:rsidP="00CD19E0">
            <w:pPr>
              <w:pStyle w:val="Tabloerik"/>
            </w:pPr>
            <w:r w:rsidRPr="00790F83">
              <w:t>Aday Gösterilen Unvanı</w:t>
            </w:r>
          </w:p>
        </w:tc>
        <w:tc>
          <w:tcPr>
            <w:tcW w:w="1848" w:type="dxa"/>
          </w:tcPr>
          <w:p w14:paraId="1DCA38EA"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71F61D88"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9D7D0E9"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77640B4" w14:textId="77777777" w:rsidR="00525D71" w:rsidRPr="003E783A" w:rsidRDefault="00525D71"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5D71" w:rsidRPr="003E783A" w14:paraId="1C8D0BE2"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033B18" w14:textId="77777777" w:rsidR="00525D71" w:rsidRPr="00C17E0B" w:rsidRDefault="00525D71" w:rsidP="00CD19E0">
            <w:pPr>
              <w:pStyle w:val="Tabloerik"/>
            </w:pPr>
            <w:r>
              <w:t>Statüsü</w:t>
            </w:r>
          </w:p>
        </w:tc>
        <w:tc>
          <w:tcPr>
            <w:tcW w:w="1848" w:type="dxa"/>
          </w:tcPr>
          <w:p w14:paraId="68FF0C7D" w14:textId="77777777" w:rsidR="00525D71"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1B8F1285" w14:textId="77777777" w:rsidR="00525D71" w:rsidRPr="003E783A"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AC63C80" w14:textId="77777777" w:rsidR="00525D71" w:rsidRPr="003E783A" w:rsidRDefault="00525D71" w:rsidP="00CD19E0">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20BDF95" w14:textId="77777777" w:rsidR="00525D71" w:rsidRPr="003E783A" w:rsidRDefault="00525D71" w:rsidP="00CD19E0">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5D71" w:rsidRPr="003E783A" w14:paraId="34010A4A"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A0D8BC8" w14:textId="77777777" w:rsidR="00525D71" w:rsidRPr="00C17E0B" w:rsidRDefault="00525D71" w:rsidP="00CD19E0">
            <w:pPr>
              <w:pStyle w:val="Tabloerik"/>
            </w:pPr>
            <w:r>
              <w:t>Kategorisi</w:t>
            </w:r>
          </w:p>
        </w:tc>
        <w:tc>
          <w:tcPr>
            <w:tcW w:w="1848" w:type="dxa"/>
          </w:tcPr>
          <w:p w14:paraId="24B86EB8" w14:textId="77777777" w:rsidR="00525D71"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527C545F"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6BD9DF3" w14:textId="77777777" w:rsidR="00525D71" w:rsidRPr="003E783A" w:rsidRDefault="00525D71" w:rsidP="00CD19E0">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3613A29" w14:textId="77777777" w:rsidR="00525D71" w:rsidRPr="003E783A" w:rsidRDefault="00525D71" w:rsidP="00CD19E0">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130D1" w:rsidRPr="003E783A" w14:paraId="4639DD52"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6F49918" w14:textId="52402752" w:rsidR="004130D1" w:rsidRPr="00C17E0B" w:rsidRDefault="004130D1" w:rsidP="004130D1">
            <w:pPr>
              <w:pStyle w:val="Tabloerik"/>
            </w:pPr>
            <w:r w:rsidRPr="00EA4F34">
              <w:t>Müşteri Adı</w:t>
            </w:r>
          </w:p>
        </w:tc>
        <w:tc>
          <w:tcPr>
            <w:tcW w:w="1848" w:type="dxa"/>
          </w:tcPr>
          <w:p w14:paraId="10A1E9E4" w14:textId="6223FD5B" w:rsidR="004130D1"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R_YENI_MUSTERI_ADI</w:t>
            </w:r>
          </w:p>
        </w:tc>
        <w:tc>
          <w:tcPr>
            <w:tcW w:w="1159" w:type="dxa"/>
          </w:tcPr>
          <w:p w14:paraId="2E967DD6" w14:textId="68FAAE3C"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E664272" w14:textId="73FB1FD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410091A" w14:textId="47771C5C" w:rsidR="004130D1" w:rsidRPr="003E783A" w:rsidRDefault="004130D1" w:rsidP="004130D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130D1" w:rsidRPr="003E783A" w14:paraId="0EBF730F"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4EC7971" w14:textId="2163172D" w:rsidR="004130D1" w:rsidRPr="003E783A" w:rsidRDefault="004130D1" w:rsidP="004130D1">
            <w:pPr>
              <w:pStyle w:val="Tabloerik"/>
            </w:pPr>
            <w:r>
              <w:t>Proje İsmi</w:t>
            </w:r>
          </w:p>
        </w:tc>
        <w:tc>
          <w:tcPr>
            <w:tcW w:w="1848" w:type="dxa"/>
          </w:tcPr>
          <w:p w14:paraId="6EFBB80B" w14:textId="717CE6F8"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49D06F96" w14:textId="3F87D8ED"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C55B56B" w14:textId="5999DE54"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F1DA13C" w14:textId="4F6E0A11" w:rsidR="004130D1" w:rsidRPr="003E783A" w:rsidRDefault="004130D1" w:rsidP="004130D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130D1" w:rsidRPr="003E783A" w14:paraId="20DE7AE0"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ADCE61" w14:textId="5A748175" w:rsidR="004130D1" w:rsidRPr="003E783A" w:rsidRDefault="004130D1" w:rsidP="004130D1">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63D34776" w14:textId="42974A5C"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3B696D1C" w14:textId="4B850012"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68B8C95" w14:textId="4860A0D5"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29D1FEC" w14:textId="2BBC4E30" w:rsidR="004130D1" w:rsidRPr="003E783A" w:rsidRDefault="004130D1" w:rsidP="004130D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130D1" w:rsidRPr="003E783A" w14:paraId="63D6715E"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1CAA8F" w14:textId="15700EE6" w:rsidR="004130D1" w:rsidRPr="003E783A" w:rsidRDefault="004130D1" w:rsidP="004130D1">
            <w:pPr>
              <w:pStyle w:val="Tabloerik"/>
            </w:pPr>
            <w:r>
              <w:t>Randevu Tarihi</w:t>
            </w:r>
          </w:p>
        </w:tc>
        <w:tc>
          <w:tcPr>
            <w:tcW w:w="1848" w:type="dxa"/>
          </w:tcPr>
          <w:p w14:paraId="70C7F8DA" w14:textId="06F84621"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42A2B948" w14:textId="721048D9"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7AAE32F" w14:textId="75C79C9F"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1DA6EB8" w14:textId="2AD577F6" w:rsidR="004130D1" w:rsidRPr="003E783A" w:rsidRDefault="004130D1" w:rsidP="004130D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130D1" w14:paraId="476BA66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4C80BF9" w14:textId="0E6EA4B9" w:rsidR="004130D1" w:rsidRPr="00805AFC" w:rsidRDefault="004130D1" w:rsidP="004130D1">
            <w:pPr>
              <w:pStyle w:val="Tabloerik"/>
            </w:pPr>
            <w:r w:rsidRPr="00EB33D6">
              <w:t>Müşteri Referansı</w:t>
            </w:r>
          </w:p>
        </w:tc>
        <w:tc>
          <w:tcPr>
            <w:tcW w:w="1848" w:type="dxa"/>
          </w:tcPr>
          <w:p w14:paraId="79802DB7" w14:textId="45B20E9F" w:rsidR="004130D1"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4566B2A7" w14:textId="5A67E83D" w:rsidR="004130D1"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FE07D2C" w14:textId="5F455E20" w:rsidR="004130D1"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22EC5EB" w14:textId="3677B3AB" w:rsidR="004130D1" w:rsidRDefault="004130D1" w:rsidP="004130D1">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130D1" w14:paraId="53B9C82B"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7DBBC0D" w14:textId="05D238F2" w:rsidR="004130D1" w:rsidRPr="00805AFC" w:rsidRDefault="004130D1" w:rsidP="004130D1">
            <w:pPr>
              <w:pStyle w:val="Tabloerik"/>
            </w:pPr>
            <w:r>
              <w:t>Yeni Müşteri Randevu Açıklama</w:t>
            </w:r>
          </w:p>
        </w:tc>
        <w:tc>
          <w:tcPr>
            <w:tcW w:w="1848" w:type="dxa"/>
          </w:tcPr>
          <w:p w14:paraId="13C9F127" w14:textId="6CDF3CBB" w:rsidR="004130D1"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45352202" w14:textId="5A2AB439" w:rsidR="004130D1"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2669373" w14:textId="3350CC98" w:rsidR="004130D1" w:rsidRDefault="004130D1" w:rsidP="004130D1">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4336BC2" w14:textId="639FB4E4" w:rsidR="004130D1" w:rsidRDefault="004130D1" w:rsidP="004130D1">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130D1" w14:paraId="2666E053"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40F988" w14:textId="06191489" w:rsidR="004130D1" w:rsidRDefault="00C900E5" w:rsidP="004130D1">
            <w:pPr>
              <w:pStyle w:val="Tabloerik"/>
            </w:pPr>
            <w:r w:rsidRPr="00C900E5">
              <w:t>Kategori Başkanı Açıklama</w:t>
            </w:r>
          </w:p>
        </w:tc>
        <w:tc>
          <w:tcPr>
            <w:tcW w:w="1848" w:type="dxa"/>
          </w:tcPr>
          <w:p w14:paraId="6CB19D10" w14:textId="40E85BD7" w:rsidR="004130D1" w:rsidRDefault="001D1485" w:rsidP="004130D1">
            <w:pPr>
              <w:pStyle w:val="Tabloerik"/>
              <w:cnfStyle w:val="000000000000" w:firstRow="0" w:lastRow="0" w:firstColumn="0" w:lastColumn="0" w:oddVBand="0" w:evenVBand="0" w:oddHBand="0" w:evenHBand="0" w:firstRowFirstColumn="0" w:firstRowLastColumn="0" w:lastRowFirstColumn="0" w:lastRowLastColumn="0"/>
            </w:pPr>
            <w:r>
              <w:t>MUSTERI_GORUSME_ACIKLAMA</w:t>
            </w:r>
          </w:p>
        </w:tc>
        <w:tc>
          <w:tcPr>
            <w:tcW w:w="1159" w:type="dxa"/>
          </w:tcPr>
          <w:p w14:paraId="74E353AA" w14:textId="626AE254" w:rsidR="004130D1" w:rsidRDefault="00041C5A" w:rsidP="004130D1">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500D8D7A" w14:textId="7EDB4526" w:rsidR="004130D1" w:rsidRDefault="00041C5A" w:rsidP="004130D1">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2F970BD" w14:textId="487E502C" w:rsidR="004130D1" w:rsidRDefault="006D1F7D" w:rsidP="004130D1">
            <w:pPr>
              <w:pStyle w:val="Tabloerik"/>
              <w:jc w:val="both"/>
              <w:cnfStyle w:val="000000000000" w:firstRow="0" w:lastRow="0" w:firstColumn="0" w:lastColumn="0" w:oddVBand="0" w:evenVBand="0" w:oddHBand="0" w:evenHBand="0" w:firstRowFirstColumn="0" w:firstRowLastColumn="0" w:lastRowFirstColumn="0" w:lastRowLastColumn="0"/>
            </w:pPr>
            <w:r>
              <w:t>Yeni Müşteri/Randevu kategori başkanının</w:t>
            </w:r>
            <w:r w:rsidR="002E3A11">
              <w:t xml:space="preserve"> yeni müşteri randevu kategorisine başvuran adayın</w:t>
            </w:r>
            <w:r w:rsidR="00461158">
              <w:t xml:space="preserve"> </w:t>
            </w:r>
            <w:r w:rsidR="00E0792F">
              <w:t>randevu</w:t>
            </w:r>
            <w:r w:rsidR="002E3A11">
              <w:t xml:space="preserve"> sağlamaya</w:t>
            </w:r>
            <w:r w:rsidR="00E0792F">
              <w:t xml:space="preserve"> </w:t>
            </w:r>
            <w:r w:rsidR="00B524A2">
              <w:t>katkısını değerlendirdiği serbest yazı</w:t>
            </w:r>
            <w:r w:rsidR="006033E8">
              <w:t xml:space="preserve"> alanıdır.</w:t>
            </w:r>
          </w:p>
        </w:tc>
      </w:tr>
      <w:tr w:rsidR="004130D1" w14:paraId="7253F512"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056E44D9" w14:textId="77777777" w:rsidR="004130D1" w:rsidRDefault="004130D1" w:rsidP="004130D1">
            <w:pPr>
              <w:pStyle w:val="Tabloerik"/>
              <w:jc w:val="center"/>
            </w:pPr>
            <w:r w:rsidRPr="003E783A">
              <w:rPr>
                <w:color w:val="FF0000"/>
              </w:rPr>
              <w:t>İşlem Tarihçesi</w:t>
            </w:r>
          </w:p>
        </w:tc>
      </w:tr>
      <w:tr w:rsidR="004130D1" w:rsidRPr="003E783A" w14:paraId="062CF568"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EDB53E" w14:textId="77777777" w:rsidR="004130D1" w:rsidRPr="003E783A" w:rsidRDefault="004130D1" w:rsidP="004130D1">
            <w:pPr>
              <w:pStyle w:val="Tabloerik"/>
            </w:pPr>
            <w:r>
              <w:t>İşlem Sahibi</w:t>
            </w:r>
          </w:p>
        </w:tc>
        <w:tc>
          <w:tcPr>
            <w:tcW w:w="1848" w:type="dxa"/>
          </w:tcPr>
          <w:p w14:paraId="4F4ECF2F"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1D6F18BD"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A14DC42"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1D52A266" w14:textId="77777777" w:rsidR="004130D1" w:rsidRPr="003E783A" w:rsidRDefault="004130D1" w:rsidP="004130D1">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4130D1" w:rsidRPr="003E783A" w14:paraId="1E929B09"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CF3BCD" w14:textId="77777777" w:rsidR="004130D1" w:rsidRPr="003E783A" w:rsidRDefault="004130D1" w:rsidP="004130D1">
            <w:pPr>
              <w:pStyle w:val="Tabloerik"/>
            </w:pPr>
            <w:r>
              <w:t>İşlem Tarihi</w:t>
            </w:r>
          </w:p>
        </w:tc>
        <w:tc>
          <w:tcPr>
            <w:tcW w:w="1848" w:type="dxa"/>
          </w:tcPr>
          <w:p w14:paraId="7A35D09B"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7D90BFCB"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351AC7C2"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5F6E1E70" w14:textId="77777777" w:rsidR="004130D1" w:rsidRPr="003E783A" w:rsidRDefault="004130D1" w:rsidP="004130D1">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4130D1" w:rsidRPr="003E783A" w14:paraId="6881BD6A" w14:textId="77777777" w:rsidTr="00CD19E0">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95274C5" w14:textId="77777777" w:rsidR="004130D1" w:rsidRPr="003E783A" w:rsidRDefault="004130D1" w:rsidP="004130D1">
            <w:pPr>
              <w:pStyle w:val="Tabloerik"/>
            </w:pPr>
            <w:r>
              <w:t>İşlem Yapılan Adım</w:t>
            </w:r>
          </w:p>
        </w:tc>
        <w:tc>
          <w:tcPr>
            <w:tcW w:w="1848" w:type="dxa"/>
          </w:tcPr>
          <w:p w14:paraId="6B5694DD"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7399C051"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6C73E221" w14:textId="77777777" w:rsidR="004130D1" w:rsidRPr="003E783A" w:rsidRDefault="004130D1" w:rsidP="004130D1">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4B6EBD3" w14:textId="77777777" w:rsidR="004130D1" w:rsidRPr="003E783A" w:rsidRDefault="004130D1" w:rsidP="004130D1">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4130D1" w:rsidRPr="003E783A" w14:paraId="6BD83DCC" w14:textId="77777777" w:rsidTr="00CD19E0">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44C7B73" w14:textId="77777777" w:rsidR="004130D1" w:rsidRPr="003E783A" w:rsidRDefault="004130D1" w:rsidP="004130D1">
            <w:pPr>
              <w:pStyle w:val="Tabloerik"/>
            </w:pPr>
            <w:r>
              <w:t>İşlem Sahibi Açıklama</w:t>
            </w:r>
          </w:p>
        </w:tc>
        <w:tc>
          <w:tcPr>
            <w:tcW w:w="1848" w:type="dxa"/>
          </w:tcPr>
          <w:p w14:paraId="1528D2DB"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5A2DDA7F"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2C242A28" w14:textId="77777777" w:rsidR="004130D1" w:rsidRPr="003E783A" w:rsidRDefault="004130D1" w:rsidP="004130D1">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02720937" w14:textId="77777777" w:rsidR="004130D1" w:rsidRPr="003E783A" w:rsidRDefault="004130D1" w:rsidP="004130D1">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736C1C3C" w14:textId="77777777" w:rsidR="00223B69" w:rsidRDefault="00223B69" w:rsidP="00223B69"/>
    <w:p w14:paraId="418B8FAA" w14:textId="2C441580" w:rsidR="006033E8" w:rsidRDefault="00933ACF" w:rsidP="00933ACF">
      <w:pPr>
        <w:pStyle w:val="Taslak3"/>
        <w:numPr>
          <w:ilvl w:val="2"/>
          <w:numId w:val="9"/>
        </w:numPr>
      </w:pPr>
      <w:r>
        <w:t>TÖS Yeni Müşteri Randevu Fizibilite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CF5113" w14:paraId="3FC89B90" w14:textId="77777777" w:rsidTr="00CD19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9B129B7" w14:textId="77777777" w:rsidR="00CF5113" w:rsidRDefault="00CF5113" w:rsidP="00CD19E0">
            <w:pPr>
              <w:pStyle w:val="TabloBalk"/>
            </w:pPr>
            <w:r>
              <w:t>İşlem Adı</w:t>
            </w:r>
          </w:p>
        </w:tc>
        <w:tc>
          <w:tcPr>
            <w:tcW w:w="992" w:type="dxa"/>
          </w:tcPr>
          <w:p w14:paraId="3C99FFF0" w14:textId="77777777" w:rsidR="00CF5113" w:rsidRDefault="00CF5113" w:rsidP="00CD19E0">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7AFC6556" w14:textId="77777777" w:rsidR="00CF5113" w:rsidRDefault="00CF5113" w:rsidP="00CD19E0">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CF5113" w14:paraId="5A57EA3A" w14:textId="77777777" w:rsidTr="00CD19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0E04BEF4" w14:textId="77777777" w:rsidR="00CF5113" w:rsidRDefault="00CF5113" w:rsidP="00CD19E0">
            <w:pPr>
              <w:pStyle w:val="Tabloerik"/>
            </w:pPr>
            <w:r>
              <w:t>Onayla</w:t>
            </w:r>
          </w:p>
        </w:tc>
        <w:tc>
          <w:tcPr>
            <w:tcW w:w="992" w:type="dxa"/>
          </w:tcPr>
          <w:p w14:paraId="671E4FBC" w14:textId="77777777" w:rsidR="00CF5113" w:rsidRDefault="00CF5113" w:rsidP="00CD19E0">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10E5C8E0" w14:textId="77777777" w:rsidR="00CF5113" w:rsidRDefault="00CF5113" w:rsidP="00CD19E0">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CF5113" w:rsidRPr="00356D27" w14:paraId="52B0B080" w14:textId="77777777" w:rsidTr="00CD19E0">
        <w:tc>
          <w:tcPr>
            <w:cnfStyle w:val="001000000000" w:firstRow="0" w:lastRow="0" w:firstColumn="1" w:lastColumn="0" w:oddVBand="0" w:evenVBand="0" w:oddHBand="0" w:evenHBand="0" w:firstRowFirstColumn="0" w:firstRowLastColumn="0" w:lastRowFirstColumn="0" w:lastRowLastColumn="0"/>
            <w:tcW w:w="1984" w:type="dxa"/>
          </w:tcPr>
          <w:p w14:paraId="79C19D64" w14:textId="77777777" w:rsidR="00CF5113" w:rsidRDefault="00CF5113" w:rsidP="00CD19E0">
            <w:pPr>
              <w:pStyle w:val="Tabloerik"/>
            </w:pPr>
            <w:r>
              <w:t>Revizeye Gönder</w:t>
            </w:r>
          </w:p>
        </w:tc>
        <w:tc>
          <w:tcPr>
            <w:tcW w:w="992" w:type="dxa"/>
          </w:tcPr>
          <w:p w14:paraId="13BFFBDE" w14:textId="77777777" w:rsidR="00CF5113" w:rsidRDefault="00CF5113" w:rsidP="00CD19E0">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472E34E9" w14:textId="77777777" w:rsidR="00CF5113" w:rsidRPr="00356D27" w:rsidRDefault="00CF5113" w:rsidP="00CD19E0">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66DEA488" w14:textId="77777777" w:rsidR="00CF5113" w:rsidRDefault="00CF5113" w:rsidP="00933ACF"/>
    <w:p w14:paraId="12108CE3" w14:textId="10DAA95A" w:rsidR="00CF5113" w:rsidRDefault="002F51D1" w:rsidP="00C80646">
      <w:pPr>
        <w:pStyle w:val="Taslak2"/>
        <w:numPr>
          <w:ilvl w:val="1"/>
          <w:numId w:val="9"/>
        </w:numPr>
      </w:pPr>
      <w:r>
        <w:lastRenderedPageBreak/>
        <w:t>TÖS Yeni Müşteri Satış Fizibilite Formu</w:t>
      </w:r>
    </w:p>
    <w:p w14:paraId="5ECFC639" w14:textId="5E700783" w:rsidR="00231E6C" w:rsidRDefault="005F66DC" w:rsidP="00E2346A">
      <w:pPr>
        <w:jc w:val="center"/>
      </w:pPr>
      <w:r w:rsidRPr="005F66DC">
        <w:rPr>
          <w:noProof/>
        </w:rPr>
        <w:drawing>
          <wp:inline distT="0" distB="0" distL="0" distR="0" wp14:anchorId="0ADD06A8" wp14:editId="565590FF">
            <wp:extent cx="4370150" cy="5614532"/>
            <wp:effectExtent l="0" t="0" r="0" b="5715"/>
            <wp:docPr id="2053059749"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59749" name="Resim 1" descr="metin, ekran görüntüsü, sayı, numara, yazı tipi içeren bir resim"/>
                    <pic:cNvPicPr/>
                  </pic:nvPicPr>
                  <pic:blipFill>
                    <a:blip r:embed="rId35"/>
                    <a:stretch>
                      <a:fillRect/>
                    </a:stretch>
                  </pic:blipFill>
                  <pic:spPr>
                    <a:xfrm>
                      <a:off x="0" y="0"/>
                      <a:ext cx="4398342" cy="5650751"/>
                    </a:xfrm>
                    <a:prstGeom prst="rect">
                      <a:avLst/>
                    </a:prstGeom>
                  </pic:spPr>
                </pic:pic>
              </a:graphicData>
            </a:graphic>
          </wp:inline>
        </w:drawing>
      </w:r>
    </w:p>
    <w:p w14:paraId="293CAD33" w14:textId="5A491A58" w:rsidR="005F66DC" w:rsidRDefault="002053F3" w:rsidP="00E2346A">
      <w:pPr>
        <w:jc w:val="center"/>
      </w:pPr>
      <w:r w:rsidRPr="002053F3">
        <w:rPr>
          <w:noProof/>
        </w:rPr>
        <w:drawing>
          <wp:inline distT="0" distB="0" distL="0" distR="0" wp14:anchorId="418499B4" wp14:editId="0013F47D">
            <wp:extent cx="4382504" cy="1537590"/>
            <wp:effectExtent l="0" t="0" r="0" b="5715"/>
            <wp:docPr id="1485836606" name="Resim 1" descr="metin, çizgi, yazı tipi,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36606" name="Resim 1" descr="metin, çizgi, yazı tipi, sayı, numara içeren bir resim"/>
                    <pic:cNvPicPr/>
                  </pic:nvPicPr>
                  <pic:blipFill>
                    <a:blip r:embed="rId36"/>
                    <a:stretch>
                      <a:fillRect/>
                    </a:stretch>
                  </pic:blipFill>
                  <pic:spPr>
                    <a:xfrm>
                      <a:off x="0" y="0"/>
                      <a:ext cx="4446611" cy="1560082"/>
                    </a:xfrm>
                    <a:prstGeom prst="rect">
                      <a:avLst/>
                    </a:prstGeom>
                  </pic:spPr>
                </pic:pic>
              </a:graphicData>
            </a:graphic>
          </wp:inline>
        </w:drawing>
      </w:r>
    </w:p>
    <w:p w14:paraId="5ED918C6" w14:textId="30179F64" w:rsidR="00A33D81" w:rsidRDefault="002A705A" w:rsidP="002A705A">
      <w:pPr>
        <w:pStyle w:val="Taslak3"/>
        <w:numPr>
          <w:ilvl w:val="2"/>
          <w:numId w:val="9"/>
        </w:numPr>
      </w:pPr>
      <w:r>
        <w:lastRenderedPageBreak/>
        <w:t>TÖS Yeni Müşteri Satış Fizibilite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3E5978" w:rsidRPr="003E783A" w14:paraId="513BFAEB"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1CFDC97B" w14:textId="77777777" w:rsidR="003E5978" w:rsidRPr="003E783A" w:rsidRDefault="003E5978" w:rsidP="00EE1A32">
            <w:pPr>
              <w:pStyle w:val="TabloBalk"/>
              <w:rPr>
                <w:b/>
              </w:rPr>
            </w:pPr>
            <w:r w:rsidRPr="003E783A">
              <w:t>Alan Adı</w:t>
            </w:r>
          </w:p>
        </w:tc>
        <w:tc>
          <w:tcPr>
            <w:tcW w:w="1848" w:type="dxa"/>
            <w:hideMark/>
          </w:tcPr>
          <w:p w14:paraId="4F2722D0" w14:textId="77777777" w:rsidR="003E5978" w:rsidRPr="003E783A" w:rsidRDefault="003E597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2B6F6912" w14:textId="77777777" w:rsidR="003E5978" w:rsidRPr="003E783A" w:rsidRDefault="003E597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6C1E9368" w14:textId="77777777" w:rsidR="003E5978" w:rsidRPr="003E783A" w:rsidRDefault="003E597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6C09DBA3" w14:textId="77777777" w:rsidR="003E5978" w:rsidRPr="003E783A" w:rsidRDefault="003E597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3E5978" w:rsidRPr="003E783A" w14:paraId="6A23DE8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15E935" w14:textId="77777777" w:rsidR="003E5978" w:rsidRPr="003E783A" w:rsidRDefault="003E5978" w:rsidP="00EE1A32">
            <w:pPr>
              <w:pStyle w:val="Tabloerik"/>
            </w:pPr>
            <w:r w:rsidRPr="00555E89">
              <w:t>Aday Gösterilen Adı Soyadı</w:t>
            </w:r>
          </w:p>
        </w:tc>
        <w:tc>
          <w:tcPr>
            <w:tcW w:w="1848" w:type="dxa"/>
          </w:tcPr>
          <w:p w14:paraId="34A055F2"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060DE787"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E77EBE0"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9A0D54E" w14:textId="77777777" w:rsidR="003E5978" w:rsidRPr="003E783A" w:rsidRDefault="003E597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3E5978" w:rsidRPr="003E783A" w14:paraId="0217B58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D1C24DF" w14:textId="77777777" w:rsidR="003E5978" w:rsidRPr="003E783A" w:rsidRDefault="003E5978" w:rsidP="00EE1A32">
            <w:pPr>
              <w:pStyle w:val="Tabloerik"/>
            </w:pPr>
            <w:r w:rsidRPr="00A43F9A">
              <w:t>Aday Gösterilen Departmanı</w:t>
            </w:r>
          </w:p>
        </w:tc>
        <w:tc>
          <w:tcPr>
            <w:tcW w:w="1848" w:type="dxa"/>
          </w:tcPr>
          <w:p w14:paraId="3BBF84AF" w14:textId="77777777" w:rsidR="003E5978" w:rsidRPr="003E783A"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3D520936" w14:textId="77777777" w:rsidR="003E5978" w:rsidRPr="003E783A"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F383C14" w14:textId="77777777" w:rsidR="003E5978" w:rsidRPr="003E783A"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B658E79" w14:textId="77777777" w:rsidR="003E5978" w:rsidRPr="003E783A" w:rsidRDefault="003E597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3E5978" w:rsidRPr="003E783A" w14:paraId="1FC03D3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29C3317" w14:textId="77777777" w:rsidR="003E5978" w:rsidRPr="003E783A" w:rsidRDefault="003E5978" w:rsidP="00EE1A32">
            <w:pPr>
              <w:pStyle w:val="Tabloerik"/>
            </w:pPr>
            <w:r w:rsidRPr="00790F83">
              <w:t>Aday Gösterilen Unvanı</w:t>
            </w:r>
          </w:p>
        </w:tc>
        <w:tc>
          <w:tcPr>
            <w:tcW w:w="1848" w:type="dxa"/>
          </w:tcPr>
          <w:p w14:paraId="1D60EFE6"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2ADFFC4F"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DDF2D8D"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5E365AC" w14:textId="77777777" w:rsidR="003E5978" w:rsidRPr="003E783A" w:rsidRDefault="003E597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3E5978" w:rsidRPr="003E783A" w14:paraId="12143FF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CFA517C" w14:textId="77777777" w:rsidR="003E5978" w:rsidRPr="00C17E0B" w:rsidRDefault="003E5978" w:rsidP="00EE1A32">
            <w:pPr>
              <w:pStyle w:val="Tabloerik"/>
            </w:pPr>
            <w:r>
              <w:t>Statüsü</w:t>
            </w:r>
          </w:p>
        </w:tc>
        <w:tc>
          <w:tcPr>
            <w:tcW w:w="1848" w:type="dxa"/>
          </w:tcPr>
          <w:p w14:paraId="1A14D359" w14:textId="77777777" w:rsidR="003E5978"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STATUSU</w:t>
            </w:r>
          </w:p>
        </w:tc>
        <w:tc>
          <w:tcPr>
            <w:tcW w:w="1159" w:type="dxa"/>
          </w:tcPr>
          <w:p w14:paraId="2BFCB3E2" w14:textId="77777777" w:rsidR="003E5978" w:rsidRPr="003E783A"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88DA192" w14:textId="77777777" w:rsidR="003E5978" w:rsidRPr="003E783A" w:rsidRDefault="003E597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C7C27EC" w14:textId="77777777" w:rsidR="003E5978" w:rsidRPr="003E783A" w:rsidRDefault="003E597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3E5978" w:rsidRPr="003E783A" w14:paraId="1761250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E66ED3" w14:textId="77777777" w:rsidR="003E5978" w:rsidRPr="00C17E0B" w:rsidRDefault="003E5978" w:rsidP="00EE1A32">
            <w:pPr>
              <w:pStyle w:val="Tabloerik"/>
            </w:pPr>
            <w:r>
              <w:t>Kategorisi</w:t>
            </w:r>
          </w:p>
        </w:tc>
        <w:tc>
          <w:tcPr>
            <w:tcW w:w="1848" w:type="dxa"/>
          </w:tcPr>
          <w:p w14:paraId="7C365FCD" w14:textId="77777777" w:rsidR="003E5978"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KATEGORISI</w:t>
            </w:r>
          </w:p>
        </w:tc>
        <w:tc>
          <w:tcPr>
            <w:tcW w:w="1159" w:type="dxa"/>
          </w:tcPr>
          <w:p w14:paraId="4D0642CB"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43D4163" w14:textId="77777777" w:rsidR="003E5978" w:rsidRPr="003E783A" w:rsidRDefault="003E597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D022C10" w14:textId="77777777" w:rsidR="003E5978" w:rsidRPr="003E783A" w:rsidRDefault="003E597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8635A" w:rsidRPr="003E783A" w14:paraId="5411DCE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D62E66" w14:textId="031CD080" w:rsidR="0068635A" w:rsidRPr="00C17E0B" w:rsidRDefault="0068635A" w:rsidP="0068635A">
            <w:pPr>
              <w:pStyle w:val="Tabloerik"/>
            </w:pPr>
            <w:r w:rsidRPr="00EA4F34">
              <w:t>Müşteri Adı</w:t>
            </w:r>
          </w:p>
        </w:tc>
        <w:tc>
          <w:tcPr>
            <w:tcW w:w="1848" w:type="dxa"/>
          </w:tcPr>
          <w:p w14:paraId="27BEC304" w14:textId="1808F93F"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5C4C40A0" w14:textId="0F951A1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4582199" w14:textId="66169030"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40DE4DD" w14:textId="77777777" w:rsidR="0068635A" w:rsidRPr="003E783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8635A" w:rsidRPr="003E783A" w14:paraId="5E985CE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C549C67" w14:textId="3ADDEEA0" w:rsidR="0068635A" w:rsidRPr="003E783A" w:rsidRDefault="0068635A" w:rsidP="0068635A">
            <w:pPr>
              <w:pStyle w:val="Tabloerik"/>
            </w:pPr>
            <w:r>
              <w:t>Proje İsmi</w:t>
            </w:r>
          </w:p>
        </w:tc>
        <w:tc>
          <w:tcPr>
            <w:tcW w:w="1848" w:type="dxa"/>
          </w:tcPr>
          <w:p w14:paraId="6500F960" w14:textId="0F8BA4F2"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S_YENI_MUSTERI_PROJE_ISMI</w:t>
            </w:r>
          </w:p>
        </w:tc>
        <w:tc>
          <w:tcPr>
            <w:tcW w:w="1159" w:type="dxa"/>
          </w:tcPr>
          <w:p w14:paraId="716BCF88" w14:textId="0AA6739D"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00597AE" w14:textId="2EAE027D"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198D10C" w14:textId="77777777" w:rsidR="0068635A" w:rsidRPr="003E783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8635A" w:rsidRPr="003E783A" w14:paraId="622E5FB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2FDAF7" w14:textId="6F4311DC" w:rsidR="0068635A" w:rsidRPr="003E783A" w:rsidRDefault="0068635A" w:rsidP="0068635A">
            <w:pPr>
              <w:pStyle w:val="Tabloerik"/>
            </w:pPr>
            <w:r>
              <w:t xml:space="preserve">Müşteri </w:t>
            </w:r>
            <w:proofErr w:type="gramStart"/>
            <w:r>
              <w:t>İle</w:t>
            </w:r>
            <w:proofErr w:type="gramEnd"/>
            <w:r>
              <w:t xml:space="preserve"> İletişim Tarihi</w:t>
            </w:r>
          </w:p>
        </w:tc>
        <w:tc>
          <w:tcPr>
            <w:tcW w:w="1848" w:type="dxa"/>
          </w:tcPr>
          <w:p w14:paraId="44EFEFA6" w14:textId="5906EE2F"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S_YENI_MUSTERI_ILE_ILETISIM_TARIHI</w:t>
            </w:r>
          </w:p>
        </w:tc>
        <w:tc>
          <w:tcPr>
            <w:tcW w:w="1159" w:type="dxa"/>
          </w:tcPr>
          <w:p w14:paraId="43C99CCE" w14:textId="64A22E94"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8915B16" w14:textId="3CE1D44F"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B602312" w14:textId="77777777" w:rsidR="0068635A" w:rsidRPr="003E783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8635A" w:rsidRPr="003E783A" w14:paraId="2B856A0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1A411A" w14:textId="36E7B04B" w:rsidR="0068635A" w:rsidRPr="003E783A" w:rsidRDefault="0068635A" w:rsidP="0068635A">
            <w:pPr>
              <w:pStyle w:val="Tabloerik"/>
            </w:pPr>
            <w:r>
              <w:t>Müşteri Referansı</w:t>
            </w:r>
          </w:p>
        </w:tc>
        <w:tc>
          <w:tcPr>
            <w:tcW w:w="1848" w:type="dxa"/>
          </w:tcPr>
          <w:p w14:paraId="12404B94" w14:textId="7D7E5AE5"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S_YENI_MUSTERI_REFERANSI</w:t>
            </w:r>
          </w:p>
        </w:tc>
        <w:tc>
          <w:tcPr>
            <w:tcW w:w="1159" w:type="dxa"/>
          </w:tcPr>
          <w:p w14:paraId="47A02B08" w14:textId="3E9AADCC"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69FA992" w14:textId="4F0A2F72"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63933D0" w14:textId="77777777" w:rsidR="0068635A" w:rsidRPr="003E783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8635A" w:rsidRPr="003E783A" w14:paraId="1B225A7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C4EF4B6" w14:textId="4F799C77" w:rsidR="0068635A" w:rsidRDefault="0068635A" w:rsidP="0068635A">
            <w:pPr>
              <w:pStyle w:val="Tabloerik"/>
            </w:pPr>
            <w:r w:rsidRPr="006053C7">
              <w:t>Yeni Müşteri Satış Açıklama</w:t>
            </w:r>
          </w:p>
        </w:tc>
        <w:tc>
          <w:tcPr>
            <w:tcW w:w="1848" w:type="dxa"/>
          </w:tcPr>
          <w:p w14:paraId="1C0EB041" w14:textId="07746C9B"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YENI_MUSTERI_SATIS_ACIKLAMA</w:t>
            </w:r>
          </w:p>
        </w:tc>
        <w:tc>
          <w:tcPr>
            <w:tcW w:w="1159" w:type="dxa"/>
          </w:tcPr>
          <w:p w14:paraId="7A8C61AF" w14:textId="54CAF511"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68C7FFD" w14:textId="0928600D"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7171236" w14:textId="6A6B813D" w:rsidR="0068635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8635A" w14:paraId="453FE76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840B874" w14:textId="77777777" w:rsidR="0068635A" w:rsidRPr="00805AFC" w:rsidRDefault="0068635A" w:rsidP="0068635A">
            <w:pPr>
              <w:pStyle w:val="Tabloerik"/>
            </w:pPr>
            <w:r w:rsidRPr="00711F8B">
              <w:t>Ödüllendirmeye aday gösterilen çalışanın ilgili satışa katkısı oldu mu?</w:t>
            </w:r>
          </w:p>
        </w:tc>
        <w:tc>
          <w:tcPr>
            <w:tcW w:w="1848" w:type="dxa"/>
          </w:tcPr>
          <w:p w14:paraId="25F0F8EF"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288AA48B"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69D7396B"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00C29E4F" w14:textId="45A0F79E" w:rsidR="0068635A" w:rsidRDefault="00861B5E" w:rsidP="0068635A">
            <w:pPr>
              <w:pStyle w:val="Tabloerik"/>
              <w:jc w:val="both"/>
              <w:cnfStyle w:val="000000100000" w:firstRow="0" w:lastRow="0" w:firstColumn="0" w:lastColumn="0" w:oddVBand="0" w:evenVBand="0" w:oddHBand="1" w:evenHBand="0" w:firstRowFirstColumn="0" w:firstRowLastColumn="0" w:lastRowFirstColumn="0" w:lastRowLastColumn="0"/>
            </w:pPr>
            <w:r>
              <w:t>Yeni</w:t>
            </w:r>
            <w:r w:rsidR="0068635A">
              <w:t xml:space="preserve"> Müşteri Satış kategori başkanının ödüllendirmeye aday gösterilen çalışanın satışa katkısı olup olmadığını “Evet” ya da “Hayır” olacak şekilde işaretlediği seçim düğmesi alanıdır.</w:t>
            </w:r>
          </w:p>
        </w:tc>
      </w:tr>
      <w:tr w:rsidR="0068635A" w14:paraId="3B3BF20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9D6F27" w14:textId="77777777" w:rsidR="0068635A" w:rsidRPr="00805AFC" w:rsidRDefault="0068635A" w:rsidP="0068635A">
            <w:pPr>
              <w:pStyle w:val="Tabloerik"/>
            </w:pPr>
            <w:r w:rsidRPr="006D7E55">
              <w:t>Açıklaması</w:t>
            </w:r>
          </w:p>
        </w:tc>
        <w:tc>
          <w:tcPr>
            <w:tcW w:w="1848" w:type="dxa"/>
          </w:tcPr>
          <w:p w14:paraId="15BDFF77" w14:textId="36CA21A3" w:rsidR="0068635A" w:rsidRDefault="00325ADE" w:rsidP="0068635A">
            <w:pPr>
              <w:pStyle w:val="Tabloerik"/>
              <w:cnfStyle w:val="000000000000" w:firstRow="0" w:lastRow="0" w:firstColumn="0" w:lastColumn="0" w:oddVBand="0" w:evenVBand="0" w:oddHBand="0" w:evenHBand="0" w:firstRowFirstColumn="0" w:firstRowLastColumn="0" w:lastRowFirstColumn="0" w:lastRowLastColumn="0"/>
            </w:pPr>
            <w:r>
              <w:t>YENI</w:t>
            </w:r>
            <w:r w:rsidR="0068635A">
              <w:t>_MUSTERI_SATIS_KONTROL</w:t>
            </w:r>
          </w:p>
        </w:tc>
        <w:tc>
          <w:tcPr>
            <w:tcW w:w="1159" w:type="dxa"/>
          </w:tcPr>
          <w:p w14:paraId="34FE38F8" w14:textId="77777777"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7DC598A" w14:textId="77777777"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7B63B5A2" w14:textId="3FBC6C25" w:rsidR="0068635A" w:rsidRDefault="00FC5E79" w:rsidP="0068635A">
            <w:pPr>
              <w:pStyle w:val="Tabloerik"/>
              <w:jc w:val="both"/>
              <w:cnfStyle w:val="000000000000" w:firstRow="0" w:lastRow="0" w:firstColumn="0" w:lastColumn="0" w:oddVBand="0" w:evenVBand="0" w:oddHBand="0" w:evenHBand="0" w:firstRowFirstColumn="0" w:firstRowLastColumn="0" w:lastRowFirstColumn="0" w:lastRowLastColumn="0"/>
            </w:pPr>
            <w:r>
              <w:t>Yeni</w:t>
            </w:r>
            <w:r w:rsidR="0068635A">
              <w:t xml:space="preserve"> Müşteri Satış kategori başkanının aday gösterilen çalışanın satışa etkisiyle ilgili açıklama girdiği serbest yazı alanıdır.</w:t>
            </w:r>
          </w:p>
        </w:tc>
      </w:tr>
      <w:tr w:rsidR="0068635A" w14:paraId="0112C71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C0B8DC" w14:textId="77777777" w:rsidR="0068635A" w:rsidRDefault="0068635A" w:rsidP="0068635A">
            <w:pPr>
              <w:pStyle w:val="Tabloerik"/>
            </w:pPr>
            <w:r w:rsidRPr="007350F3">
              <w:t>Danışmanlık Satıldı</w:t>
            </w:r>
          </w:p>
        </w:tc>
        <w:tc>
          <w:tcPr>
            <w:tcW w:w="1848" w:type="dxa"/>
          </w:tcPr>
          <w:p w14:paraId="4D8079E2" w14:textId="4014DEE1" w:rsidR="0068635A" w:rsidRDefault="00087713" w:rsidP="0068635A">
            <w:pPr>
              <w:pStyle w:val="Tabloerik"/>
              <w:cnfStyle w:val="000000100000" w:firstRow="0" w:lastRow="0" w:firstColumn="0" w:lastColumn="0" w:oddVBand="0" w:evenVBand="0" w:oddHBand="1" w:evenHBand="0" w:firstRowFirstColumn="0" w:firstRowLastColumn="0" w:lastRowFirstColumn="0" w:lastRowLastColumn="0"/>
            </w:pPr>
            <w:r>
              <w:t>YENI_MUSTERI_DANISMANLIK_SATIS</w:t>
            </w:r>
          </w:p>
        </w:tc>
        <w:tc>
          <w:tcPr>
            <w:tcW w:w="1159" w:type="dxa"/>
          </w:tcPr>
          <w:p w14:paraId="54D0A226"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2E97DD8"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328DB2D8" w14:textId="77777777" w:rsidR="0068635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t>CALISAN_SATIS_ETKISI tip alanı “Evet” değerini alırsa görünür olan onay kutusu alanıdır.</w:t>
            </w:r>
          </w:p>
        </w:tc>
      </w:tr>
      <w:tr w:rsidR="0068635A" w14:paraId="17C5C8E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86D5151" w14:textId="61C9ECB9" w:rsidR="0068635A" w:rsidRDefault="006B5239" w:rsidP="0068635A">
            <w:pPr>
              <w:pStyle w:val="Tabloerik"/>
            </w:pPr>
            <w:r>
              <w:t>Lisans</w:t>
            </w:r>
            <w:r w:rsidR="0068635A" w:rsidRPr="00D931E1">
              <w:t xml:space="preserve"> Satıldı</w:t>
            </w:r>
          </w:p>
        </w:tc>
        <w:tc>
          <w:tcPr>
            <w:tcW w:w="1848" w:type="dxa"/>
          </w:tcPr>
          <w:p w14:paraId="24D56998" w14:textId="6C76ACC9" w:rsidR="0068635A" w:rsidRDefault="006B5239" w:rsidP="0068635A">
            <w:pPr>
              <w:pStyle w:val="Tabloerik"/>
              <w:cnfStyle w:val="000000000000" w:firstRow="0" w:lastRow="0" w:firstColumn="0" w:lastColumn="0" w:oddVBand="0" w:evenVBand="0" w:oddHBand="0" w:evenHBand="0" w:firstRowFirstColumn="0" w:firstRowLastColumn="0" w:lastRowFirstColumn="0" w:lastRowLastColumn="0"/>
            </w:pPr>
            <w:r w:rsidRPr="006B5239">
              <w:t>LISANS_SATILDI</w:t>
            </w:r>
          </w:p>
        </w:tc>
        <w:tc>
          <w:tcPr>
            <w:tcW w:w="1159" w:type="dxa"/>
          </w:tcPr>
          <w:p w14:paraId="2A40B101" w14:textId="77777777"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ED34377" w14:textId="77777777" w:rsidR="0068635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9CFE660" w14:textId="77777777" w:rsidR="0068635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rsidRPr="00245691">
              <w:t>CALISAN_SATIS_ETKISI tip alanı “Evet” değerini alırsa görünür olan onay kutusu alanıdır.</w:t>
            </w:r>
          </w:p>
        </w:tc>
      </w:tr>
      <w:tr w:rsidR="0068635A" w14:paraId="4957F67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AA3810" w14:textId="77777777" w:rsidR="0068635A" w:rsidRDefault="0068635A" w:rsidP="0068635A">
            <w:pPr>
              <w:pStyle w:val="Tabloerik"/>
            </w:pPr>
            <w:r>
              <w:t>Revize Açıklama</w:t>
            </w:r>
          </w:p>
        </w:tc>
        <w:tc>
          <w:tcPr>
            <w:tcW w:w="1848" w:type="dxa"/>
          </w:tcPr>
          <w:p w14:paraId="55357DE0"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REVIZE_ACIKLAMA</w:t>
            </w:r>
          </w:p>
        </w:tc>
        <w:tc>
          <w:tcPr>
            <w:tcW w:w="1159" w:type="dxa"/>
          </w:tcPr>
          <w:p w14:paraId="002ADFD5"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7D99F9C" w14:textId="77777777" w:rsidR="0068635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42CCE41D" w14:textId="77777777" w:rsidR="0068635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t>Marka Bilinirliği ve Pazar Payını Arttırma kategori başkanının revizeye gönderdiğinde açıklama girdiği serbest yazı alanıdır.</w:t>
            </w:r>
          </w:p>
        </w:tc>
      </w:tr>
      <w:tr w:rsidR="0068635A" w14:paraId="2A2CDC3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4E97A1F4" w14:textId="77777777" w:rsidR="0068635A" w:rsidRDefault="0068635A" w:rsidP="0068635A">
            <w:pPr>
              <w:pStyle w:val="Tabloerik"/>
              <w:jc w:val="center"/>
            </w:pPr>
            <w:r w:rsidRPr="003E783A">
              <w:rPr>
                <w:color w:val="FF0000"/>
              </w:rPr>
              <w:t>İşlem Tarihçesi</w:t>
            </w:r>
          </w:p>
        </w:tc>
      </w:tr>
      <w:tr w:rsidR="0068635A" w:rsidRPr="003E783A" w14:paraId="6F07FC1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09FEC2" w14:textId="77777777" w:rsidR="0068635A" w:rsidRPr="003E783A" w:rsidRDefault="0068635A" w:rsidP="0068635A">
            <w:pPr>
              <w:pStyle w:val="Tabloerik"/>
            </w:pPr>
            <w:r>
              <w:t>İşlem Sahibi</w:t>
            </w:r>
          </w:p>
        </w:tc>
        <w:tc>
          <w:tcPr>
            <w:tcW w:w="1848" w:type="dxa"/>
          </w:tcPr>
          <w:p w14:paraId="187F0FDA"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5D8FDA96"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2C195C3"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079B61EA" w14:textId="77777777" w:rsidR="0068635A" w:rsidRPr="003E783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68635A" w:rsidRPr="003E783A" w14:paraId="663464C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5ECD08" w14:textId="77777777" w:rsidR="0068635A" w:rsidRPr="003E783A" w:rsidRDefault="0068635A" w:rsidP="0068635A">
            <w:pPr>
              <w:pStyle w:val="Tabloerik"/>
            </w:pPr>
            <w:r>
              <w:t>İşlem Tarihi</w:t>
            </w:r>
          </w:p>
        </w:tc>
        <w:tc>
          <w:tcPr>
            <w:tcW w:w="1848" w:type="dxa"/>
          </w:tcPr>
          <w:p w14:paraId="6FEC7B41"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5E41542A"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0B46AA4D"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0FFF3B0" w14:textId="77777777" w:rsidR="0068635A" w:rsidRPr="003E783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68635A" w:rsidRPr="003E783A" w14:paraId="39189CB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30A1456" w14:textId="77777777" w:rsidR="0068635A" w:rsidRPr="003E783A" w:rsidRDefault="0068635A" w:rsidP="0068635A">
            <w:pPr>
              <w:pStyle w:val="Tabloerik"/>
            </w:pPr>
            <w:r>
              <w:t>İşlem Yapılan Adım</w:t>
            </w:r>
          </w:p>
        </w:tc>
        <w:tc>
          <w:tcPr>
            <w:tcW w:w="1848" w:type="dxa"/>
          </w:tcPr>
          <w:p w14:paraId="34BAE103"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00570BA9"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2666F52A" w14:textId="77777777" w:rsidR="0068635A" w:rsidRPr="003E783A" w:rsidRDefault="0068635A" w:rsidP="0068635A">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56D80A86" w14:textId="77777777" w:rsidR="0068635A" w:rsidRPr="003E783A" w:rsidRDefault="0068635A" w:rsidP="0068635A">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68635A" w:rsidRPr="003E783A" w14:paraId="470A634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0419AEA" w14:textId="77777777" w:rsidR="0068635A" w:rsidRPr="003E783A" w:rsidRDefault="0068635A" w:rsidP="0068635A">
            <w:pPr>
              <w:pStyle w:val="Tabloerik"/>
            </w:pPr>
            <w:r>
              <w:lastRenderedPageBreak/>
              <w:t>İşlem Sahibi Açıklama</w:t>
            </w:r>
          </w:p>
        </w:tc>
        <w:tc>
          <w:tcPr>
            <w:tcW w:w="1848" w:type="dxa"/>
          </w:tcPr>
          <w:p w14:paraId="6FE0A27A"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17C60741"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2310FDE4" w14:textId="77777777" w:rsidR="0068635A" w:rsidRPr="003E783A" w:rsidRDefault="0068635A" w:rsidP="0068635A">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DE8CCEC" w14:textId="77777777" w:rsidR="0068635A" w:rsidRPr="003E783A" w:rsidRDefault="0068635A" w:rsidP="0068635A">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7C62D77A" w14:textId="77777777" w:rsidR="002A705A" w:rsidRDefault="002A705A" w:rsidP="002A705A"/>
    <w:p w14:paraId="28F3C6EE" w14:textId="6FE3B8C0" w:rsidR="00EB4E41" w:rsidRDefault="00EB4E41" w:rsidP="009C3B94">
      <w:pPr>
        <w:pStyle w:val="Taslak3"/>
        <w:numPr>
          <w:ilvl w:val="2"/>
          <w:numId w:val="9"/>
        </w:numPr>
      </w:pPr>
      <w:r>
        <w:t>TÖS</w:t>
      </w:r>
      <w:r w:rsidR="008A4AEB">
        <w:t xml:space="preserve"> Yeni Müşteri Satış Fizibilite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9C3B94" w14:paraId="48F35EAC"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6632641" w14:textId="77777777" w:rsidR="009C3B94" w:rsidRDefault="009C3B94" w:rsidP="00EE1A32">
            <w:pPr>
              <w:pStyle w:val="TabloBalk"/>
            </w:pPr>
            <w:r>
              <w:t>İşlem Adı</w:t>
            </w:r>
          </w:p>
        </w:tc>
        <w:tc>
          <w:tcPr>
            <w:tcW w:w="992" w:type="dxa"/>
          </w:tcPr>
          <w:p w14:paraId="04BF83CD" w14:textId="77777777" w:rsidR="009C3B94" w:rsidRDefault="009C3B94"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42301070" w14:textId="77777777" w:rsidR="009C3B94" w:rsidRDefault="009C3B94"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9C3B94" w14:paraId="020A2F22"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3B83B8FD" w14:textId="77777777" w:rsidR="009C3B94" w:rsidRDefault="009C3B94" w:rsidP="00EE1A32">
            <w:pPr>
              <w:pStyle w:val="Tabloerik"/>
            </w:pPr>
            <w:r>
              <w:t>Onayla</w:t>
            </w:r>
          </w:p>
        </w:tc>
        <w:tc>
          <w:tcPr>
            <w:tcW w:w="992" w:type="dxa"/>
          </w:tcPr>
          <w:p w14:paraId="475C86D8" w14:textId="77777777" w:rsidR="009C3B94" w:rsidRDefault="009C3B94"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43ADEA81" w14:textId="77777777" w:rsidR="009C3B94" w:rsidRDefault="009C3B94" w:rsidP="00EE1A32">
            <w:pPr>
              <w:pStyle w:val="Tabloerik"/>
              <w:cnfStyle w:val="000000100000" w:firstRow="0" w:lastRow="0" w:firstColumn="0" w:lastColumn="0" w:oddVBand="0" w:evenVBand="0" w:oddHBand="1" w:evenHBand="0" w:firstRowFirstColumn="0" w:firstRowLastColumn="0" w:lastRowFirstColumn="0" w:lastRowLastColumn="0"/>
            </w:pPr>
            <w:r>
              <w:rPr>
                <w:b/>
                <w:bCs/>
              </w:rPr>
              <w:t>Onayla</w:t>
            </w:r>
            <w:r>
              <w:t xml:space="preserve"> butonuna tıklandığında akış “Komite Günü Belirleme Makrosu” adımına ilerler.</w:t>
            </w:r>
          </w:p>
        </w:tc>
      </w:tr>
      <w:tr w:rsidR="009C3B94" w:rsidRPr="00356D27" w14:paraId="2CFF4B33" w14:textId="77777777" w:rsidTr="00EE1A32">
        <w:tc>
          <w:tcPr>
            <w:cnfStyle w:val="001000000000" w:firstRow="0" w:lastRow="0" w:firstColumn="1" w:lastColumn="0" w:oddVBand="0" w:evenVBand="0" w:oddHBand="0" w:evenHBand="0" w:firstRowFirstColumn="0" w:firstRowLastColumn="0" w:lastRowFirstColumn="0" w:lastRowLastColumn="0"/>
            <w:tcW w:w="1984" w:type="dxa"/>
          </w:tcPr>
          <w:p w14:paraId="5BBEDDC7" w14:textId="77777777" w:rsidR="009C3B94" w:rsidRDefault="009C3B94" w:rsidP="00EE1A32">
            <w:pPr>
              <w:pStyle w:val="Tabloerik"/>
            </w:pPr>
            <w:r>
              <w:t>Revizeye Gönder</w:t>
            </w:r>
          </w:p>
        </w:tc>
        <w:tc>
          <w:tcPr>
            <w:tcW w:w="992" w:type="dxa"/>
          </w:tcPr>
          <w:p w14:paraId="444EFE80" w14:textId="77777777" w:rsidR="009C3B94" w:rsidRDefault="009C3B94"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258651DD" w14:textId="77777777" w:rsidR="009C3B94" w:rsidRPr="00356D27" w:rsidRDefault="009C3B94" w:rsidP="00EE1A32">
            <w:pPr>
              <w:pStyle w:val="Tabloerik"/>
              <w:cnfStyle w:val="000000000000" w:firstRow="0" w:lastRow="0" w:firstColumn="0" w:lastColumn="0" w:oddVBand="0" w:evenVBand="0" w:oddHBand="0" w:evenHBand="0" w:firstRowFirstColumn="0" w:firstRowLastColumn="0" w:lastRowFirstColumn="0" w:lastRowLastColumn="0"/>
            </w:pPr>
            <w:r>
              <w:rPr>
                <w:b/>
                <w:bCs/>
              </w:rPr>
              <w:t xml:space="preserve">Revizeye Gönder </w:t>
            </w:r>
            <w:r>
              <w:t>butonuna tıklandığında akış “Akış Sahibi Revize” adımına ilerler.</w:t>
            </w:r>
          </w:p>
        </w:tc>
      </w:tr>
    </w:tbl>
    <w:p w14:paraId="4C3CB0A3" w14:textId="77777777" w:rsidR="009C3B94" w:rsidRDefault="009C3B94" w:rsidP="009C3B94"/>
    <w:p w14:paraId="4BB052B2" w14:textId="5EDF91CB" w:rsidR="00C6091F" w:rsidRDefault="00EB0130" w:rsidP="0064718A">
      <w:pPr>
        <w:pStyle w:val="Taslak2"/>
        <w:numPr>
          <w:ilvl w:val="1"/>
          <w:numId w:val="9"/>
        </w:numPr>
      </w:pPr>
      <w:r>
        <w:t>TÖS İK</w:t>
      </w:r>
      <w:r w:rsidR="00257B8A">
        <w:t xml:space="preserve"> Değerlendirme Formu</w:t>
      </w:r>
    </w:p>
    <w:p w14:paraId="043A52EC" w14:textId="71098165" w:rsidR="0064718A" w:rsidRDefault="008F4B5E" w:rsidP="008F4B5E">
      <w:r w:rsidRPr="008F4B5E">
        <w:rPr>
          <w:noProof/>
        </w:rPr>
        <w:drawing>
          <wp:inline distT="0" distB="0" distL="0" distR="0" wp14:anchorId="14B5F9AD" wp14:editId="2E0439EF">
            <wp:extent cx="5446984" cy="4257493"/>
            <wp:effectExtent l="0" t="0" r="1905" b="0"/>
            <wp:docPr id="1982515690" name="Resim 1" descr="metin, ekran görüntüsü, yazılım, web sayfası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515690" name="Resim 1" descr="metin, ekran görüntüsü, yazılım, web sayfası içeren bir resim"/>
                    <pic:cNvPicPr/>
                  </pic:nvPicPr>
                  <pic:blipFill>
                    <a:blip r:embed="rId37"/>
                    <a:stretch>
                      <a:fillRect/>
                    </a:stretch>
                  </pic:blipFill>
                  <pic:spPr>
                    <a:xfrm>
                      <a:off x="0" y="0"/>
                      <a:ext cx="5483511" cy="4286043"/>
                    </a:xfrm>
                    <a:prstGeom prst="rect">
                      <a:avLst/>
                    </a:prstGeom>
                  </pic:spPr>
                </pic:pic>
              </a:graphicData>
            </a:graphic>
          </wp:inline>
        </w:drawing>
      </w:r>
    </w:p>
    <w:p w14:paraId="76822776" w14:textId="09EF98FB" w:rsidR="008F4B5E" w:rsidRDefault="008F4B5E" w:rsidP="008F4B5E"/>
    <w:p w14:paraId="0F0AB165" w14:textId="140C7F2A" w:rsidR="008F4B5E" w:rsidRDefault="008F4B5E" w:rsidP="008F4B5E">
      <w:pPr>
        <w:pStyle w:val="Taslak3"/>
        <w:numPr>
          <w:ilvl w:val="2"/>
          <w:numId w:val="9"/>
        </w:numPr>
      </w:pPr>
      <w:r>
        <w:t>TÖS İK Değerlendirme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EF199D" w:rsidRPr="003E783A" w14:paraId="0ECAF6AD"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4AF002FA" w14:textId="77777777" w:rsidR="00EF199D" w:rsidRPr="003E783A" w:rsidRDefault="00EF199D" w:rsidP="00EE1A32">
            <w:pPr>
              <w:pStyle w:val="TabloBalk"/>
              <w:rPr>
                <w:b/>
              </w:rPr>
            </w:pPr>
            <w:r w:rsidRPr="003E783A">
              <w:t>Alan Adı</w:t>
            </w:r>
          </w:p>
        </w:tc>
        <w:tc>
          <w:tcPr>
            <w:tcW w:w="1848" w:type="dxa"/>
            <w:hideMark/>
          </w:tcPr>
          <w:p w14:paraId="74AF15AC" w14:textId="77777777" w:rsidR="00EF199D" w:rsidRPr="003E783A" w:rsidRDefault="00EF199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7BDF540D" w14:textId="77777777" w:rsidR="00EF199D" w:rsidRPr="003E783A" w:rsidRDefault="00EF199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41A87E91" w14:textId="77777777" w:rsidR="00EF199D" w:rsidRPr="003E783A" w:rsidRDefault="00EF199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80C66A6" w14:textId="77777777" w:rsidR="00EF199D" w:rsidRPr="003E783A" w:rsidRDefault="00EF199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EF199D" w:rsidRPr="003E783A" w14:paraId="68CDC3D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6614CE" w14:textId="77777777" w:rsidR="00EF199D" w:rsidRPr="003E783A" w:rsidRDefault="00EF199D" w:rsidP="00EE1A32">
            <w:pPr>
              <w:pStyle w:val="Tabloerik"/>
            </w:pPr>
            <w:r w:rsidRPr="00A16EE7">
              <w:lastRenderedPageBreak/>
              <w:t>A</w:t>
            </w:r>
            <w:r>
              <w:t>day Gösteren Adı</w:t>
            </w:r>
            <w:r w:rsidRPr="00A16EE7">
              <w:t xml:space="preserve"> Soyad</w:t>
            </w:r>
            <w:r>
              <w:t>ı</w:t>
            </w:r>
          </w:p>
        </w:tc>
        <w:tc>
          <w:tcPr>
            <w:tcW w:w="1848" w:type="dxa"/>
          </w:tcPr>
          <w:p w14:paraId="3638E10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3F1D9A3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DB3080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848B829"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5DA499A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8DF5C8F" w14:textId="77777777" w:rsidR="00EF199D" w:rsidRPr="003E783A" w:rsidRDefault="00EF199D" w:rsidP="00EE1A32">
            <w:pPr>
              <w:pStyle w:val="Tabloerik"/>
            </w:pPr>
            <w:r w:rsidRPr="00555E89">
              <w:t>Aday Gösterilen Adı Soyadı</w:t>
            </w:r>
          </w:p>
        </w:tc>
        <w:tc>
          <w:tcPr>
            <w:tcW w:w="1848" w:type="dxa"/>
          </w:tcPr>
          <w:p w14:paraId="6BEEB609"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3FCA5A2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0F24132"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8BBF4A0"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2AD4E1A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A89649" w14:textId="77777777" w:rsidR="00EF199D" w:rsidRPr="003E783A" w:rsidRDefault="00EF199D" w:rsidP="00EE1A32">
            <w:pPr>
              <w:pStyle w:val="Tabloerik"/>
            </w:pPr>
            <w:r w:rsidRPr="00A43F9A">
              <w:t>Aday Gösterilen Departmanı</w:t>
            </w:r>
          </w:p>
        </w:tc>
        <w:tc>
          <w:tcPr>
            <w:tcW w:w="1848" w:type="dxa"/>
          </w:tcPr>
          <w:p w14:paraId="749A1B79"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571CF08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C4584A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1FFBBCF"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3C71EFB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3E2456C" w14:textId="77777777" w:rsidR="00EF199D" w:rsidRPr="003E783A" w:rsidRDefault="00EF199D" w:rsidP="00EE1A32">
            <w:pPr>
              <w:pStyle w:val="Tabloerik"/>
            </w:pPr>
            <w:r w:rsidRPr="00A43F9A">
              <w:t>Aday Gösterilen E Posta Adresi</w:t>
            </w:r>
          </w:p>
        </w:tc>
        <w:tc>
          <w:tcPr>
            <w:tcW w:w="1848" w:type="dxa"/>
          </w:tcPr>
          <w:p w14:paraId="5A8E1414"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17A526E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5D2F58A"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92285BF"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02E7187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052427" w14:textId="77777777" w:rsidR="00EF199D" w:rsidRPr="003E783A" w:rsidRDefault="00EF199D" w:rsidP="00EE1A32">
            <w:pPr>
              <w:pStyle w:val="Tabloerik"/>
            </w:pPr>
            <w:r w:rsidRPr="00790F83">
              <w:t>Aday Gösterilen Unvanı</w:t>
            </w:r>
          </w:p>
        </w:tc>
        <w:tc>
          <w:tcPr>
            <w:tcW w:w="1848" w:type="dxa"/>
          </w:tcPr>
          <w:p w14:paraId="3248D79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2F848E28"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B4E727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B8B1D12"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B4B338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6A1D69B" w14:textId="77777777" w:rsidR="00EF199D" w:rsidRPr="003E783A" w:rsidRDefault="00EF199D" w:rsidP="00EE1A32">
            <w:pPr>
              <w:pStyle w:val="Tabloerik"/>
            </w:pPr>
            <w:r>
              <w:t>Aday Gösteren Departmanı</w:t>
            </w:r>
          </w:p>
        </w:tc>
        <w:tc>
          <w:tcPr>
            <w:tcW w:w="1848" w:type="dxa"/>
          </w:tcPr>
          <w:p w14:paraId="39B2E88E"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1F905DE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6EA031"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04194C"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7D58798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03B85D" w14:textId="77777777" w:rsidR="00EF199D" w:rsidRPr="003E783A" w:rsidRDefault="00EF199D" w:rsidP="00EE1A32">
            <w:pPr>
              <w:pStyle w:val="Tabloerik"/>
            </w:pPr>
            <w:r>
              <w:t>Aday Gösteren Ünvanı</w:t>
            </w:r>
          </w:p>
        </w:tc>
        <w:tc>
          <w:tcPr>
            <w:tcW w:w="1848" w:type="dxa"/>
          </w:tcPr>
          <w:p w14:paraId="6CC49782"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4CF53A41"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6C8BC55"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DEDF83A"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68DB12C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63BDDB4" w14:textId="77777777" w:rsidR="00EF199D" w:rsidRPr="003E783A" w:rsidRDefault="00EF199D" w:rsidP="00EE1A32">
            <w:pPr>
              <w:pStyle w:val="Tabloerik"/>
            </w:pPr>
            <w:r w:rsidRPr="00C17E0B">
              <w:t>Başkası Adına Başvuru</w:t>
            </w:r>
          </w:p>
        </w:tc>
        <w:tc>
          <w:tcPr>
            <w:tcW w:w="1848" w:type="dxa"/>
          </w:tcPr>
          <w:p w14:paraId="01B5275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1DB241F8"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A997E04"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D8455C4"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173BB45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76C1637" w14:textId="77777777" w:rsidR="00EF199D" w:rsidRPr="00C17E0B" w:rsidRDefault="00EF199D" w:rsidP="00EE1A32">
            <w:pPr>
              <w:pStyle w:val="Tabloerik"/>
            </w:pPr>
            <w:r>
              <w:t>Statüsü</w:t>
            </w:r>
          </w:p>
        </w:tc>
        <w:tc>
          <w:tcPr>
            <w:tcW w:w="1848" w:type="dxa"/>
          </w:tcPr>
          <w:p w14:paraId="489CFF1E"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49F3F225"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E9D63E3"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70DCB43"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6DB13B1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8822FC4" w14:textId="77777777" w:rsidR="00EF199D" w:rsidRPr="00C17E0B" w:rsidRDefault="00EF199D" w:rsidP="00EE1A32">
            <w:pPr>
              <w:pStyle w:val="Tabloerik"/>
            </w:pPr>
            <w:r>
              <w:t>Kategorisi</w:t>
            </w:r>
          </w:p>
        </w:tc>
        <w:tc>
          <w:tcPr>
            <w:tcW w:w="1848" w:type="dxa"/>
          </w:tcPr>
          <w:p w14:paraId="656F5AF3"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7C0119EE"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14CB0C0"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625A82B"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1F8AF3F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3357192" w14:textId="77777777" w:rsidR="00EF199D" w:rsidRPr="00C17E0B" w:rsidRDefault="00EF199D" w:rsidP="00EE1A32">
            <w:pPr>
              <w:pStyle w:val="Tabloerik"/>
            </w:pPr>
            <w:r>
              <w:t>Proje/Öneri/Buluş İsmi</w:t>
            </w:r>
          </w:p>
        </w:tc>
        <w:tc>
          <w:tcPr>
            <w:tcW w:w="1848" w:type="dxa"/>
          </w:tcPr>
          <w:p w14:paraId="7452C421"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263B1AE1"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82EB00"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D7E40DB"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B48B9C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0BD2B0F" w14:textId="77777777" w:rsidR="00EF199D" w:rsidRPr="00C17E0B" w:rsidRDefault="00EF199D" w:rsidP="00EE1A32">
            <w:pPr>
              <w:pStyle w:val="Tabloerik"/>
            </w:pPr>
            <w:r>
              <w:t>Takdir Sebebi</w:t>
            </w:r>
          </w:p>
        </w:tc>
        <w:tc>
          <w:tcPr>
            <w:tcW w:w="1848" w:type="dxa"/>
          </w:tcPr>
          <w:p w14:paraId="6429B55D"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2F1FA59A"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C20BF3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F556D23"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5FE0501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00C9808" w14:textId="77777777" w:rsidR="00EF199D" w:rsidRDefault="00EF199D" w:rsidP="00EE1A32">
            <w:pPr>
              <w:pStyle w:val="Tabloerik"/>
            </w:pPr>
            <w:r w:rsidRPr="00C54F47">
              <w:t>I.Buluşçu Ad Soyad</w:t>
            </w:r>
          </w:p>
        </w:tc>
        <w:tc>
          <w:tcPr>
            <w:tcW w:w="1848" w:type="dxa"/>
          </w:tcPr>
          <w:p w14:paraId="3E314B57"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042419A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7F9F03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A815D2C"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78E5EEA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6DDD99" w14:textId="77777777" w:rsidR="00EF199D" w:rsidRDefault="00EF199D" w:rsidP="00EE1A32">
            <w:pPr>
              <w:pStyle w:val="Tabloerik"/>
            </w:pPr>
            <w:r w:rsidRPr="002A5662">
              <w:t>I.Buluş Üzerindeki Katkısı</w:t>
            </w:r>
          </w:p>
        </w:tc>
        <w:tc>
          <w:tcPr>
            <w:tcW w:w="1848" w:type="dxa"/>
          </w:tcPr>
          <w:p w14:paraId="00DAFC7F"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6C15334E"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45E26C2"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B01A364"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35846DB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0210EE" w14:textId="77777777" w:rsidR="00EF199D" w:rsidRDefault="00EF199D" w:rsidP="00EE1A32">
            <w:pPr>
              <w:pStyle w:val="Tabloerik"/>
            </w:pPr>
            <w:r w:rsidRPr="00541DF9">
              <w:t>II.Buluşçu Ad Soyad</w:t>
            </w:r>
          </w:p>
        </w:tc>
        <w:tc>
          <w:tcPr>
            <w:tcW w:w="1848" w:type="dxa"/>
          </w:tcPr>
          <w:p w14:paraId="72504935"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0D1572CA"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AE15EAB"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2F96AD7"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123F926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4727E8C" w14:textId="77777777" w:rsidR="00EF199D" w:rsidRDefault="00EF199D" w:rsidP="00EE1A32">
            <w:pPr>
              <w:pStyle w:val="Tabloerik"/>
            </w:pPr>
            <w:r w:rsidRPr="002A5662">
              <w:t>I</w:t>
            </w:r>
            <w:r>
              <w:t>I</w:t>
            </w:r>
            <w:r w:rsidRPr="002A5662">
              <w:t>.Buluş Üzerindeki Katkısı</w:t>
            </w:r>
          </w:p>
        </w:tc>
        <w:tc>
          <w:tcPr>
            <w:tcW w:w="1848" w:type="dxa"/>
          </w:tcPr>
          <w:p w14:paraId="276D82A6"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2F39E037"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A5B638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F058801"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4B21921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DFBBE7" w14:textId="77777777" w:rsidR="00EF199D" w:rsidRDefault="00EF199D" w:rsidP="00EE1A32">
            <w:pPr>
              <w:pStyle w:val="Tabloerik"/>
            </w:pPr>
            <w:r w:rsidRPr="00541DF9">
              <w:t>II</w:t>
            </w:r>
            <w:r>
              <w:t>I</w:t>
            </w:r>
            <w:r w:rsidRPr="00541DF9">
              <w:t>.Buluşçu Ad Soyad</w:t>
            </w:r>
          </w:p>
        </w:tc>
        <w:tc>
          <w:tcPr>
            <w:tcW w:w="1848" w:type="dxa"/>
          </w:tcPr>
          <w:p w14:paraId="413861E3"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2B101A8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3D7924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0147036"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637BBCB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EE91B0" w14:textId="77777777" w:rsidR="00EF199D" w:rsidRDefault="00EF199D" w:rsidP="00EE1A32">
            <w:pPr>
              <w:pStyle w:val="Tabloerik"/>
            </w:pPr>
            <w:r w:rsidRPr="002A5662">
              <w:t>I</w:t>
            </w:r>
            <w:r>
              <w:t>II</w:t>
            </w:r>
            <w:r w:rsidRPr="002A5662">
              <w:t>.Buluş Üzerindeki Katkısı</w:t>
            </w:r>
          </w:p>
        </w:tc>
        <w:tc>
          <w:tcPr>
            <w:tcW w:w="1848" w:type="dxa"/>
          </w:tcPr>
          <w:p w14:paraId="1857E727"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7F4B9151"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112BB94"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6B2C6A7"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6A07EE5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04E18D" w14:textId="77777777" w:rsidR="00EF199D" w:rsidRPr="003E783A" w:rsidRDefault="00EF199D" w:rsidP="00EE1A32">
            <w:pPr>
              <w:pStyle w:val="Tabloerik"/>
            </w:pPr>
            <w:r w:rsidRPr="004F36B4">
              <w:t>Başvuru Tarihi</w:t>
            </w:r>
          </w:p>
        </w:tc>
        <w:tc>
          <w:tcPr>
            <w:tcW w:w="1848" w:type="dxa"/>
          </w:tcPr>
          <w:p w14:paraId="5F4DA2DB"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406D9415"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6D6D261"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A51AA88"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0B3DFE8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4F254B" w14:textId="77777777" w:rsidR="00EF199D" w:rsidRPr="003E783A" w:rsidRDefault="00EF199D" w:rsidP="00EE1A32">
            <w:pPr>
              <w:pStyle w:val="Tabloerik"/>
            </w:pPr>
            <w:r w:rsidRPr="00670D0D">
              <w:t>Buluş Başlığı</w:t>
            </w:r>
          </w:p>
        </w:tc>
        <w:tc>
          <w:tcPr>
            <w:tcW w:w="1848" w:type="dxa"/>
          </w:tcPr>
          <w:p w14:paraId="70569618"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44C90D7B"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016FDC6"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D1289D1"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553FC7A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45B4914" w14:textId="77777777" w:rsidR="00EF199D" w:rsidRPr="003E783A" w:rsidRDefault="00EF199D" w:rsidP="00EE1A32">
            <w:pPr>
              <w:pStyle w:val="Tabloerik"/>
            </w:pPr>
            <w:r w:rsidRPr="00AA080A">
              <w:t>Buluşunuzdaki Fark/Ayrıcalıklar</w:t>
            </w:r>
          </w:p>
        </w:tc>
        <w:tc>
          <w:tcPr>
            <w:tcW w:w="1848" w:type="dxa"/>
          </w:tcPr>
          <w:p w14:paraId="1D0F66A6"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72E1B4B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7DF869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3BE152"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B39D48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ADC1D3B" w14:textId="77777777" w:rsidR="00EF199D" w:rsidRPr="003E783A" w:rsidRDefault="00EF199D" w:rsidP="00EE1A32">
            <w:pPr>
              <w:pStyle w:val="Tabloerik"/>
            </w:pPr>
            <w:r w:rsidRPr="00805AFC">
              <w:t>Buluşun İlgili Olduğu Teknik Alan</w:t>
            </w:r>
          </w:p>
        </w:tc>
        <w:tc>
          <w:tcPr>
            <w:tcW w:w="1848" w:type="dxa"/>
          </w:tcPr>
          <w:p w14:paraId="395A0AB2"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4E591339"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A43534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3DE1E37"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6F27DCB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9B5A39" w14:textId="77777777" w:rsidR="00EF199D" w:rsidRPr="003E783A" w:rsidRDefault="00EF199D" w:rsidP="00EE1A32">
            <w:pPr>
              <w:pStyle w:val="Tabloerik"/>
            </w:pPr>
            <w:r w:rsidRPr="00891F63">
              <w:t>Çalışan Bağlılığı/Memnuniyeti Başvuru Sebebi</w:t>
            </w:r>
          </w:p>
        </w:tc>
        <w:tc>
          <w:tcPr>
            <w:tcW w:w="1848" w:type="dxa"/>
          </w:tcPr>
          <w:p w14:paraId="56E0F700"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0F70A0FB"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EDC78D3"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B1426F9"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2F617D9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4B7CDF" w14:textId="77777777" w:rsidR="00EF199D" w:rsidRPr="003E783A" w:rsidRDefault="00EF199D" w:rsidP="00EE1A32">
            <w:pPr>
              <w:pStyle w:val="Tabloerik"/>
            </w:pPr>
            <w:r w:rsidRPr="006E59C7">
              <w:rPr>
                <w:noProof/>
              </w:rPr>
              <w:t>Çalışan Bağlılığına Katkısı</w:t>
            </w:r>
          </w:p>
        </w:tc>
        <w:tc>
          <w:tcPr>
            <w:tcW w:w="1848" w:type="dxa"/>
          </w:tcPr>
          <w:p w14:paraId="560264EE"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34E6EA35"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9B3D4B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2F51634"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3786900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1AF1C0" w14:textId="77777777" w:rsidR="00EF199D" w:rsidRPr="003E783A" w:rsidRDefault="00EF199D" w:rsidP="00EE1A32">
            <w:pPr>
              <w:pStyle w:val="Tabloerik"/>
            </w:pPr>
            <w:r w:rsidRPr="00351DD1">
              <w:lastRenderedPageBreak/>
              <w:t>İş Kalitesi/Verimliliğini Arttırma Başvuru Sebebi</w:t>
            </w:r>
          </w:p>
        </w:tc>
        <w:tc>
          <w:tcPr>
            <w:tcW w:w="1848" w:type="dxa"/>
          </w:tcPr>
          <w:p w14:paraId="06B936E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0A7D1CA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CC21F5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E394E88"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666964E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050F1A1" w14:textId="77777777" w:rsidR="00EF199D" w:rsidRPr="003E783A" w:rsidRDefault="00EF199D" w:rsidP="00EE1A32">
            <w:pPr>
              <w:pStyle w:val="Tabloerik"/>
            </w:pPr>
            <w:r w:rsidRPr="00D34800">
              <w:t>Şirket Katma Değer Etkisi</w:t>
            </w:r>
          </w:p>
        </w:tc>
        <w:tc>
          <w:tcPr>
            <w:tcW w:w="1848" w:type="dxa"/>
          </w:tcPr>
          <w:p w14:paraId="7C527C16"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036F4697"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EF3C63A"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90881D3"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104E1B7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451B9CD" w14:textId="77777777" w:rsidR="00EF199D" w:rsidRPr="003E783A" w:rsidRDefault="00EF199D" w:rsidP="00EE1A32">
            <w:pPr>
              <w:pStyle w:val="Tabloerik"/>
            </w:pPr>
            <w:r w:rsidRPr="0039125F">
              <w:t>İş Kalitesi/Verimlilik Etkisi</w:t>
            </w:r>
          </w:p>
        </w:tc>
        <w:tc>
          <w:tcPr>
            <w:tcW w:w="1848" w:type="dxa"/>
          </w:tcPr>
          <w:p w14:paraId="7E51E84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2748E0E8"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1E8FA86"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1DFC324"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7058A7A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80607A" w14:textId="77777777" w:rsidR="00EF199D" w:rsidRPr="003E783A" w:rsidRDefault="00EF199D" w:rsidP="00EE1A32">
            <w:pPr>
              <w:pStyle w:val="Tabloerik"/>
            </w:pPr>
            <w:r w:rsidRPr="004741B2">
              <w:t>Marka Bilinirliği/Pazar Payını Arttırma Başvuru Sebebi</w:t>
            </w:r>
          </w:p>
        </w:tc>
        <w:tc>
          <w:tcPr>
            <w:tcW w:w="1848" w:type="dxa"/>
          </w:tcPr>
          <w:p w14:paraId="1B01DD4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31937032"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4401D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082AA4"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731FE66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4238962" w14:textId="77777777" w:rsidR="00EF199D" w:rsidRPr="003E783A" w:rsidRDefault="00EF199D" w:rsidP="00EE1A32">
            <w:pPr>
              <w:pStyle w:val="Tabloerik"/>
            </w:pPr>
            <w:r w:rsidRPr="00F86EC8">
              <w:t>Marka Bilinirliği/Pazar Payını Arttırmaya Etkisi</w:t>
            </w:r>
          </w:p>
        </w:tc>
        <w:tc>
          <w:tcPr>
            <w:tcW w:w="1848" w:type="dxa"/>
          </w:tcPr>
          <w:p w14:paraId="325A2994"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47F9D65A"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6A10E64"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BB1E80B"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0E92C57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9D6F9BA" w14:textId="77777777" w:rsidR="00EF199D" w:rsidRPr="003E783A" w:rsidRDefault="00EF199D" w:rsidP="00EE1A32">
            <w:pPr>
              <w:pStyle w:val="Tabloerik"/>
            </w:pPr>
            <w:r>
              <w:t>Müşteri Adı</w:t>
            </w:r>
          </w:p>
        </w:tc>
        <w:tc>
          <w:tcPr>
            <w:tcW w:w="1848" w:type="dxa"/>
          </w:tcPr>
          <w:p w14:paraId="3737153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57366F45"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E57870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EE4E785"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0D462CD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AD37A6" w14:textId="77777777" w:rsidR="00EF199D" w:rsidRPr="003E783A" w:rsidRDefault="00EF199D" w:rsidP="00EE1A32">
            <w:pPr>
              <w:pStyle w:val="Tabloerik"/>
            </w:pPr>
            <w:r>
              <w:t>Proje İsmi</w:t>
            </w:r>
          </w:p>
        </w:tc>
        <w:tc>
          <w:tcPr>
            <w:tcW w:w="1848" w:type="dxa"/>
          </w:tcPr>
          <w:p w14:paraId="233CAC9B"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69B66CDB"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67AF064"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564F636"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7C96134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3308EC" w14:textId="77777777" w:rsidR="00EF199D" w:rsidRPr="003E783A" w:rsidRDefault="00EF199D" w:rsidP="00EE1A32">
            <w:pPr>
              <w:pStyle w:val="Tabloerik"/>
            </w:pPr>
            <w:r>
              <w:t>Mevcut Müşteri Satış Açıklaması</w:t>
            </w:r>
          </w:p>
        </w:tc>
        <w:tc>
          <w:tcPr>
            <w:tcW w:w="1848" w:type="dxa"/>
          </w:tcPr>
          <w:p w14:paraId="38EA3740"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0C567336"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B8E93B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C6B18B"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121B27B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46FBA88" w14:textId="77777777" w:rsidR="00EF199D" w:rsidRPr="003E783A" w:rsidRDefault="00EF199D" w:rsidP="00EE1A32">
            <w:pPr>
              <w:pStyle w:val="Tabloerik"/>
            </w:pPr>
            <w:r>
              <w:t>Müşteri Memnuniyeti Başvuru Açıklama</w:t>
            </w:r>
          </w:p>
        </w:tc>
        <w:tc>
          <w:tcPr>
            <w:tcW w:w="1848" w:type="dxa"/>
          </w:tcPr>
          <w:p w14:paraId="6D53BE8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40C254E8"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A4023EA"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9AECDD5"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9D06D6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6D062D0" w14:textId="77777777" w:rsidR="00EF199D" w:rsidRPr="003E783A" w:rsidRDefault="00EF199D" w:rsidP="00EE1A32">
            <w:pPr>
              <w:pStyle w:val="Tabloerik"/>
            </w:pPr>
            <w:r w:rsidRPr="002840FB">
              <w:t>Müşteri Memnuniyetine Etkisi</w:t>
            </w:r>
          </w:p>
        </w:tc>
        <w:tc>
          <w:tcPr>
            <w:tcW w:w="1848" w:type="dxa"/>
          </w:tcPr>
          <w:p w14:paraId="736BA7A4"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040B35DE"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D1E3FB8"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7F46EA"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7A518FA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C00EB11" w14:textId="77777777" w:rsidR="00EF199D" w:rsidRPr="003E783A" w:rsidRDefault="00EF199D" w:rsidP="00EE1A32">
            <w:pPr>
              <w:pStyle w:val="Tabloerik"/>
            </w:pPr>
            <w:r w:rsidRPr="00EA4F34">
              <w:t>Müşteri Adı</w:t>
            </w:r>
          </w:p>
        </w:tc>
        <w:tc>
          <w:tcPr>
            <w:tcW w:w="1848" w:type="dxa"/>
          </w:tcPr>
          <w:p w14:paraId="2A46DA4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S_YENI_MUSTERI_ADI</w:t>
            </w:r>
          </w:p>
        </w:tc>
        <w:tc>
          <w:tcPr>
            <w:tcW w:w="1159" w:type="dxa"/>
          </w:tcPr>
          <w:p w14:paraId="7B315765"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EF2A9F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E6F2E57"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05B4278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5FFED08" w14:textId="77777777" w:rsidR="00EF199D" w:rsidRPr="003E783A" w:rsidRDefault="00EF199D" w:rsidP="00EE1A32">
            <w:pPr>
              <w:pStyle w:val="Tabloerik"/>
            </w:pPr>
            <w:r>
              <w:t>Proje İsmi</w:t>
            </w:r>
          </w:p>
        </w:tc>
        <w:tc>
          <w:tcPr>
            <w:tcW w:w="1848" w:type="dxa"/>
          </w:tcPr>
          <w:p w14:paraId="663501C7"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S_YENI_MUSTERI_PROJE_ISMI</w:t>
            </w:r>
          </w:p>
        </w:tc>
        <w:tc>
          <w:tcPr>
            <w:tcW w:w="1159" w:type="dxa"/>
          </w:tcPr>
          <w:p w14:paraId="1A92202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2E7A751"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C0ACF01"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30B1806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B5CB7BC" w14:textId="77777777" w:rsidR="00EF199D" w:rsidRPr="003E783A" w:rsidRDefault="00EF199D" w:rsidP="00EE1A32">
            <w:pPr>
              <w:pStyle w:val="Tabloerik"/>
            </w:pPr>
            <w:r>
              <w:t xml:space="preserve">Müşteri </w:t>
            </w:r>
            <w:proofErr w:type="gramStart"/>
            <w:r>
              <w:t>İle</w:t>
            </w:r>
            <w:proofErr w:type="gramEnd"/>
            <w:r>
              <w:t xml:space="preserve"> İletişim Tarihi</w:t>
            </w:r>
          </w:p>
        </w:tc>
        <w:tc>
          <w:tcPr>
            <w:tcW w:w="1848" w:type="dxa"/>
          </w:tcPr>
          <w:p w14:paraId="5F019DC2"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S_YENI_MUSTERI_ILE_ILETISIM_TARIHI</w:t>
            </w:r>
          </w:p>
        </w:tc>
        <w:tc>
          <w:tcPr>
            <w:tcW w:w="1159" w:type="dxa"/>
          </w:tcPr>
          <w:p w14:paraId="5C0DFC0F"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F8BAA76"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C1730A1"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1618180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498E40A" w14:textId="77777777" w:rsidR="00EF199D" w:rsidRPr="003E783A" w:rsidRDefault="00EF199D" w:rsidP="00EE1A32">
            <w:pPr>
              <w:pStyle w:val="Tabloerik"/>
            </w:pPr>
            <w:r>
              <w:t>Müşteri Referansı</w:t>
            </w:r>
          </w:p>
        </w:tc>
        <w:tc>
          <w:tcPr>
            <w:tcW w:w="1848" w:type="dxa"/>
          </w:tcPr>
          <w:p w14:paraId="1871129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S_YENI_MUSTERI_REFERANSI</w:t>
            </w:r>
          </w:p>
        </w:tc>
        <w:tc>
          <w:tcPr>
            <w:tcW w:w="1159" w:type="dxa"/>
          </w:tcPr>
          <w:p w14:paraId="44E25B0F"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ACC1721"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2A02E2C"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4555652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55E169D" w14:textId="77777777" w:rsidR="00EF199D" w:rsidRPr="003E783A" w:rsidRDefault="00EF199D" w:rsidP="00EE1A32">
            <w:pPr>
              <w:pStyle w:val="Tabloerik"/>
            </w:pPr>
            <w:r w:rsidRPr="006053C7">
              <w:t>Yeni Müşteri Satış Açıklama</w:t>
            </w:r>
          </w:p>
        </w:tc>
        <w:tc>
          <w:tcPr>
            <w:tcW w:w="1848" w:type="dxa"/>
          </w:tcPr>
          <w:p w14:paraId="7596519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YENI_MUSTERI_SATIS_ACIKLAMA</w:t>
            </w:r>
          </w:p>
        </w:tc>
        <w:tc>
          <w:tcPr>
            <w:tcW w:w="1159" w:type="dxa"/>
          </w:tcPr>
          <w:p w14:paraId="22C5BFF1"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61342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71B81F6"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98780A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8165824" w14:textId="77777777" w:rsidR="00EF199D" w:rsidRPr="006053C7" w:rsidRDefault="00EF199D" w:rsidP="00EE1A32">
            <w:pPr>
              <w:pStyle w:val="Tabloerik"/>
            </w:pPr>
            <w:r w:rsidRPr="00EA4F34">
              <w:t>Müşteri Adı</w:t>
            </w:r>
          </w:p>
        </w:tc>
        <w:tc>
          <w:tcPr>
            <w:tcW w:w="1848" w:type="dxa"/>
          </w:tcPr>
          <w:p w14:paraId="0C404827"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191CC960"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662D1D"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ADD5EB7"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1852D42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5E62CC" w14:textId="77777777" w:rsidR="00EF199D" w:rsidRPr="006053C7" w:rsidRDefault="00EF199D" w:rsidP="00EE1A32">
            <w:pPr>
              <w:pStyle w:val="Tabloerik"/>
            </w:pPr>
            <w:r>
              <w:t>Proje İsmi</w:t>
            </w:r>
          </w:p>
        </w:tc>
        <w:tc>
          <w:tcPr>
            <w:tcW w:w="1848" w:type="dxa"/>
          </w:tcPr>
          <w:p w14:paraId="360122CC"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64A0BB28"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538DF93"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1E5CF69"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2D353FD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A189F3" w14:textId="77777777" w:rsidR="00EF199D" w:rsidRPr="006053C7" w:rsidRDefault="00EF199D" w:rsidP="00EE1A32">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1C360872"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5FEEB6B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3E52269"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866075C"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3476611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E0139E" w14:textId="77777777" w:rsidR="00EF199D" w:rsidRPr="006053C7" w:rsidRDefault="00EF199D" w:rsidP="00EE1A32">
            <w:pPr>
              <w:pStyle w:val="Tabloerik"/>
            </w:pPr>
            <w:r>
              <w:t>Randevu Tarihi</w:t>
            </w:r>
          </w:p>
        </w:tc>
        <w:tc>
          <w:tcPr>
            <w:tcW w:w="1848" w:type="dxa"/>
          </w:tcPr>
          <w:p w14:paraId="255D8AC9"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10A21A90"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5E1BC1D"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FFA680C"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rsidRPr="003E783A" w14:paraId="463CE03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7762D5" w14:textId="77777777" w:rsidR="00EF199D" w:rsidRPr="006053C7" w:rsidRDefault="00EF199D" w:rsidP="00EE1A32">
            <w:pPr>
              <w:pStyle w:val="Tabloerik"/>
            </w:pPr>
            <w:r w:rsidRPr="00EB33D6">
              <w:t>Müşteri Referansı</w:t>
            </w:r>
          </w:p>
        </w:tc>
        <w:tc>
          <w:tcPr>
            <w:tcW w:w="1848" w:type="dxa"/>
          </w:tcPr>
          <w:p w14:paraId="4B17570D"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5973671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B4791C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3AFB198"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F199D" w:rsidRPr="003E783A" w14:paraId="38FE9B2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71BF0C" w14:textId="77777777" w:rsidR="00EF199D" w:rsidRPr="00EB33D6" w:rsidRDefault="00EF199D" w:rsidP="00EE1A32">
            <w:pPr>
              <w:pStyle w:val="Tabloerik"/>
            </w:pPr>
            <w:r>
              <w:t>Yeni Müşteri Randevu Açıklama</w:t>
            </w:r>
          </w:p>
        </w:tc>
        <w:tc>
          <w:tcPr>
            <w:tcW w:w="1848" w:type="dxa"/>
          </w:tcPr>
          <w:p w14:paraId="2EBB03E1"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5790A461"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2FF0EA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DE30333"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F199D" w14:paraId="0B66343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A925EDD" w14:textId="14632C17" w:rsidR="00EF199D" w:rsidRDefault="00120DE7" w:rsidP="00EE1A32">
            <w:pPr>
              <w:pStyle w:val="Tabloerik"/>
              <w:jc w:val="both"/>
            </w:pPr>
            <w:r>
              <w:t>Komite Günü Tarihi</w:t>
            </w:r>
          </w:p>
        </w:tc>
        <w:tc>
          <w:tcPr>
            <w:tcW w:w="1848" w:type="dxa"/>
          </w:tcPr>
          <w:p w14:paraId="7C4E1342" w14:textId="06492D6A" w:rsidR="00EF199D" w:rsidRDefault="00120DE7" w:rsidP="00EE1A32">
            <w:pPr>
              <w:pStyle w:val="Tabloerik"/>
              <w:cnfStyle w:val="000000000000" w:firstRow="0" w:lastRow="0" w:firstColumn="0" w:lastColumn="0" w:oddVBand="0" w:evenVBand="0" w:oddHBand="0" w:evenHBand="0" w:firstRowFirstColumn="0" w:firstRowLastColumn="0" w:lastRowFirstColumn="0" w:lastRowLastColumn="0"/>
            </w:pPr>
            <w:r w:rsidRPr="00120DE7">
              <w:t>KOMITE_GUNU_TARIHI</w:t>
            </w:r>
          </w:p>
        </w:tc>
        <w:tc>
          <w:tcPr>
            <w:tcW w:w="1159" w:type="dxa"/>
          </w:tcPr>
          <w:p w14:paraId="5A45B60C"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3F65D9EE" w14:textId="77777777" w:rsidR="00EF199D" w:rsidRDefault="00EF199D"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416644B2" w14:textId="73FDAD6F" w:rsidR="00EF199D" w:rsidRDefault="00120DE7" w:rsidP="00EE1A32">
            <w:pPr>
              <w:pStyle w:val="Tabloerik"/>
              <w:jc w:val="both"/>
              <w:cnfStyle w:val="000000000000" w:firstRow="0" w:lastRow="0" w:firstColumn="0" w:lastColumn="0" w:oddVBand="0" w:evenVBand="0" w:oddHBand="0" w:evenHBand="0" w:firstRowFirstColumn="0" w:firstRowLastColumn="0" w:lastRowFirstColumn="0" w:lastRowLastColumn="0"/>
            </w:pPr>
            <w:r>
              <w:t>Otoma</w:t>
            </w:r>
            <w:r w:rsidR="00AF652F">
              <w:t>tik olarak dolmaktadır.</w:t>
            </w:r>
          </w:p>
        </w:tc>
      </w:tr>
      <w:tr w:rsidR="00EF199D" w14:paraId="29D9D21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AEDC365" w14:textId="4E3D0786" w:rsidR="00EF199D" w:rsidRDefault="00F030DE" w:rsidP="00EE1A32">
            <w:pPr>
              <w:pStyle w:val="Tabloerik"/>
            </w:pPr>
            <w:r>
              <w:t>Revize</w:t>
            </w:r>
            <w:r w:rsidR="00EF199D">
              <w:t xml:space="preserve"> Açıklama</w:t>
            </w:r>
          </w:p>
        </w:tc>
        <w:tc>
          <w:tcPr>
            <w:tcW w:w="1848" w:type="dxa"/>
          </w:tcPr>
          <w:p w14:paraId="3E6DFA58" w14:textId="4EC6F5C4" w:rsidR="00EF199D" w:rsidRDefault="00F030DE" w:rsidP="00EE1A32">
            <w:pPr>
              <w:pStyle w:val="Tabloerik"/>
              <w:cnfStyle w:val="000000100000" w:firstRow="0" w:lastRow="0" w:firstColumn="0" w:lastColumn="0" w:oddVBand="0" w:evenVBand="0" w:oddHBand="1" w:evenHBand="0" w:firstRowFirstColumn="0" w:firstRowLastColumn="0" w:lastRowFirstColumn="0" w:lastRowLastColumn="0"/>
            </w:pPr>
            <w:r>
              <w:t>REVIZE</w:t>
            </w:r>
            <w:r w:rsidR="00EF199D">
              <w:t>_ACIKLAMA</w:t>
            </w:r>
          </w:p>
        </w:tc>
        <w:tc>
          <w:tcPr>
            <w:tcW w:w="1159" w:type="dxa"/>
          </w:tcPr>
          <w:p w14:paraId="1C29D72A"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C302DE5" w14:textId="77777777" w:rsidR="00EF199D"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F5D502E" w14:textId="7207B48F" w:rsidR="00EF199D" w:rsidRDefault="00A5490C" w:rsidP="00EE1A32">
            <w:pPr>
              <w:pStyle w:val="Tabloerik"/>
              <w:jc w:val="both"/>
              <w:cnfStyle w:val="000000100000" w:firstRow="0" w:lastRow="0" w:firstColumn="0" w:lastColumn="0" w:oddVBand="0" w:evenVBand="0" w:oddHBand="1" w:evenHBand="0" w:firstRowFirstColumn="0" w:firstRowLastColumn="0" w:lastRowFirstColumn="0" w:lastRowLastColumn="0"/>
            </w:pPr>
            <w:r>
              <w:t>İstenen revizeye dair açıklama</w:t>
            </w:r>
            <w:r w:rsidR="00B6641F">
              <w:t>nın girildiği serbest yazı alanıdır.</w:t>
            </w:r>
          </w:p>
        </w:tc>
      </w:tr>
      <w:tr w:rsidR="00EF199D" w14:paraId="1A76437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245CE2D1" w14:textId="77777777" w:rsidR="00EF199D" w:rsidRDefault="00EF199D" w:rsidP="00EE1A32">
            <w:pPr>
              <w:pStyle w:val="Tabloerik"/>
              <w:jc w:val="center"/>
            </w:pPr>
            <w:r w:rsidRPr="003E783A">
              <w:rPr>
                <w:color w:val="FF0000"/>
              </w:rPr>
              <w:t>İşlem Tarihçesi</w:t>
            </w:r>
          </w:p>
        </w:tc>
      </w:tr>
      <w:tr w:rsidR="00EF199D" w:rsidRPr="003E783A" w14:paraId="4FA63D7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60625E2" w14:textId="77777777" w:rsidR="00EF199D" w:rsidRPr="003E783A" w:rsidRDefault="00EF199D" w:rsidP="00EE1A32">
            <w:pPr>
              <w:pStyle w:val="Tabloerik"/>
            </w:pPr>
            <w:r>
              <w:lastRenderedPageBreak/>
              <w:t>İşlem Sahibi</w:t>
            </w:r>
          </w:p>
        </w:tc>
        <w:tc>
          <w:tcPr>
            <w:tcW w:w="1848" w:type="dxa"/>
          </w:tcPr>
          <w:p w14:paraId="74E83527"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0B4C0225"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7DFB0B59"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22EF413B"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EF199D" w:rsidRPr="003E783A" w14:paraId="52DF6A7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791C212" w14:textId="77777777" w:rsidR="00EF199D" w:rsidRPr="003E783A" w:rsidRDefault="00EF199D" w:rsidP="00EE1A32">
            <w:pPr>
              <w:pStyle w:val="Tabloerik"/>
            </w:pPr>
            <w:r>
              <w:t>İşlem Tarihi</w:t>
            </w:r>
          </w:p>
        </w:tc>
        <w:tc>
          <w:tcPr>
            <w:tcW w:w="1848" w:type="dxa"/>
          </w:tcPr>
          <w:p w14:paraId="6DCF085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3A7F458C"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3F9BED31"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BE748C4"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EF199D" w:rsidRPr="003E783A" w14:paraId="056A05C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04E45F" w14:textId="77777777" w:rsidR="00EF199D" w:rsidRPr="003E783A" w:rsidRDefault="00EF199D" w:rsidP="00EE1A32">
            <w:pPr>
              <w:pStyle w:val="Tabloerik"/>
            </w:pPr>
            <w:r>
              <w:t>İşlem Yapılan Adım</w:t>
            </w:r>
          </w:p>
        </w:tc>
        <w:tc>
          <w:tcPr>
            <w:tcW w:w="1848" w:type="dxa"/>
          </w:tcPr>
          <w:p w14:paraId="36B9FBBC"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17FB325E"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AC7F62D" w14:textId="77777777" w:rsidR="00EF199D" w:rsidRPr="003E783A" w:rsidRDefault="00EF199D" w:rsidP="00EE1A3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043BCE67" w14:textId="77777777" w:rsidR="00EF199D" w:rsidRPr="003E783A" w:rsidRDefault="00EF199D" w:rsidP="00EE1A3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EF199D" w:rsidRPr="003E783A" w14:paraId="4A50812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F6CA49E" w14:textId="77777777" w:rsidR="00EF199D" w:rsidRPr="003E783A" w:rsidRDefault="00EF199D" w:rsidP="00EE1A32">
            <w:pPr>
              <w:pStyle w:val="Tabloerik"/>
            </w:pPr>
            <w:r>
              <w:t>İşlem Sahibi Açıklama</w:t>
            </w:r>
          </w:p>
        </w:tc>
        <w:tc>
          <w:tcPr>
            <w:tcW w:w="1848" w:type="dxa"/>
          </w:tcPr>
          <w:p w14:paraId="15F42EDF"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53B6E2F3"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2A2D5820" w14:textId="77777777" w:rsidR="00EF199D" w:rsidRPr="003E783A" w:rsidRDefault="00EF199D" w:rsidP="00EE1A3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289A80EB" w14:textId="77777777" w:rsidR="00EF199D" w:rsidRPr="003E783A" w:rsidRDefault="00EF199D" w:rsidP="00EE1A3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388EA754" w14:textId="77777777" w:rsidR="001C7A2F" w:rsidRDefault="001C7A2F" w:rsidP="001C7A2F"/>
    <w:p w14:paraId="02FCA8AA" w14:textId="011E2313" w:rsidR="00A04609" w:rsidRDefault="00A04609" w:rsidP="00A04609">
      <w:pPr>
        <w:pStyle w:val="Taslak3"/>
        <w:numPr>
          <w:ilvl w:val="2"/>
          <w:numId w:val="9"/>
        </w:numPr>
      </w:pPr>
      <w:r>
        <w:t>TÖS İK Değerlendirme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725452" w14:paraId="565ADA9E"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D0519B4" w14:textId="77777777" w:rsidR="00725452" w:rsidRDefault="00725452" w:rsidP="00EE1A32">
            <w:pPr>
              <w:pStyle w:val="TabloBalk"/>
            </w:pPr>
            <w:r>
              <w:t>İşlem Adı</w:t>
            </w:r>
          </w:p>
        </w:tc>
        <w:tc>
          <w:tcPr>
            <w:tcW w:w="992" w:type="dxa"/>
          </w:tcPr>
          <w:p w14:paraId="47B7F6D7" w14:textId="77777777" w:rsidR="00725452" w:rsidRDefault="00725452"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77857809" w14:textId="77777777" w:rsidR="00725452" w:rsidRDefault="00725452"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725452" w14:paraId="1C58EA2A"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681C838" w14:textId="498036FF" w:rsidR="00725452" w:rsidRDefault="00725452" w:rsidP="00EE1A32">
            <w:pPr>
              <w:pStyle w:val="Tabloerik"/>
            </w:pPr>
            <w:r>
              <w:t>Başvuru Detayları İçin Revizeye Gönder</w:t>
            </w:r>
          </w:p>
        </w:tc>
        <w:tc>
          <w:tcPr>
            <w:tcW w:w="992" w:type="dxa"/>
          </w:tcPr>
          <w:p w14:paraId="6BEB10F7" w14:textId="77777777" w:rsidR="00725452" w:rsidRDefault="00725452"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33F6C10D" w14:textId="620EED8D" w:rsidR="00725452" w:rsidRDefault="00B46D82" w:rsidP="00EE1A32">
            <w:pPr>
              <w:pStyle w:val="Tabloerik"/>
              <w:cnfStyle w:val="000000100000" w:firstRow="0" w:lastRow="0" w:firstColumn="0" w:lastColumn="0" w:oddVBand="0" w:evenVBand="0" w:oddHBand="1" w:evenHBand="0" w:firstRowFirstColumn="0" w:firstRowLastColumn="0" w:lastRowFirstColumn="0" w:lastRowLastColumn="0"/>
            </w:pPr>
            <w:r w:rsidRPr="00B46D82">
              <w:rPr>
                <w:b/>
                <w:bCs/>
              </w:rPr>
              <w:t>Başvuru Detayları İçin Revizeye Gönder</w:t>
            </w:r>
            <w:r>
              <w:rPr>
                <w:b/>
                <w:bCs/>
              </w:rPr>
              <w:t xml:space="preserve"> </w:t>
            </w:r>
            <w:r>
              <w:t>butonuna tıklandığında akış “Akış Sahibi Revize” adımına ilerler.</w:t>
            </w:r>
          </w:p>
        </w:tc>
      </w:tr>
      <w:tr w:rsidR="00725452" w:rsidRPr="00356D27" w14:paraId="39EAA837" w14:textId="77777777" w:rsidTr="00EE1A32">
        <w:tc>
          <w:tcPr>
            <w:cnfStyle w:val="001000000000" w:firstRow="0" w:lastRow="0" w:firstColumn="1" w:lastColumn="0" w:oddVBand="0" w:evenVBand="0" w:oddHBand="0" w:evenHBand="0" w:firstRowFirstColumn="0" w:firstRowLastColumn="0" w:lastRowFirstColumn="0" w:lastRowLastColumn="0"/>
            <w:tcW w:w="1984" w:type="dxa"/>
          </w:tcPr>
          <w:p w14:paraId="1A1C09F4" w14:textId="0C5ED099" w:rsidR="00725452" w:rsidRDefault="00B46D82" w:rsidP="00EE1A32">
            <w:pPr>
              <w:pStyle w:val="Tabloerik"/>
            </w:pPr>
            <w:r>
              <w:t xml:space="preserve">Komite Tarihi İçin </w:t>
            </w:r>
            <w:r w:rsidR="00725452">
              <w:t>Revizeye Gönder</w:t>
            </w:r>
          </w:p>
        </w:tc>
        <w:tc>
          <w:tcPr>
            <w:tcW w:w="992" w:type="dxa"/>
          </w:tcPr>
          <w:p w14:paraId="40B68E10" w14:textId="77777777" w:rsidR="00725452" w:rsidRDefault="00725452"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3674CD09" w14:textId="5EB1C00E" w:rsidR="00725452" w:rsidRPr="00356D27" w:rsidRDefault="00797FFC" w:rsidP="00EE1A32">
            <w:pPr>
              <w:pStyle w:val="Tabloerik"/>
              <w:cnfStyle w:val="000000000000" w:firstRow="0" w:lastRow="0" w:firstColumn="0" w:lastColumn="0" w:oddVBand="0" w:evenVBand="0" w:oddHBand="0" w:evenHBand="0" w:firstRowFirstColumn="0" w:firstRowLastColumn="0" w:lastRowFirstColumn="0" w:lastRowLastColumn="0"/>
            </w:pPr>
            <w:r w:rsidRPr="00797FFC">
              <w:rPr>
                <w:b/>
                <w:bCs/>
              </w:rPr>
              <w:t>Komite Tarihi İçin Revizeye Gönder</w:t>
            </w:r>
            <w:r w:rsidR="00725452">
              <w:rPr>
                <w:b/>
                <w:bCs/>
              </w:rPr>
              <w:t xml:space="preserve"> </w:t>
            </w:r>
            <w:r w:rsidR="00725452">
              <w:t>butonuna tıklandığında akış “</w:t>
            </w:r>
            <w:r w:rsidR="004A4098">
              <w:t xml:space="preserve">Komite Günü </w:t>
            </w:r>
            <w:r w:rsidR="00C07DA4">
              <w:t>Belirleme Makrosu</w:t>
            </w:r>
            <w:r w:rsidR="00725452">
              <w:t>” adımına ilerler.</w:t>
            </w:r>
          </w:p>
        </w:tc>
      </w:tr>
      <w:tr w:rsidR="00725452" w:rsidRPr="00356D27" w14:paraId="56BEA712"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2D01363E" w14:textId="787B749C" w:rsidR="00725452" w:rsidRDefault="00D302D9" w:rsidP="00EE1A32">
            <w:pPr>
              <w:pStyle w:val="Tabloerik"/>
            </w:pPr>
            <w:r>
              <w:t>Onayla</w:t>
            </w:r>
          </w:p>
        </w:tc>
        <w:tc>
          <w:tcPr>
            <w:tcW w:w="992" w:type="dxa"/>
          </w:tcPr>
          <w:p w14:paraId="228AADAF" w14:textId="0E8FE34C" w:rsidR="00725452" w:rsidRDefault="00D302D9"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3D35DF27" w14:textId="5F1AB4B0" w:rsidR="00725452" w:rsidRDefault="00D302D9" w:rsidP="00EE1A32">
            <w:pPr>
              <w:pStyle w:val="Tabloerik"/>
              <w:cnfStyle w:val="000000100000" w:firstRow="0" w:lastRow="0" w:firstColumn="0" w:lastColumn="0" w:oddVBand="0" w:evenVBand="0" w:oddHBand="1" w:evenHBand="0" w:firstRowFirstColumn="0" w:firstRowLastColumn="0" w:lastRowFirstColumn="0" w:lastRowLastColumn="0"/>
              <w:rPr>
                <w:b/>
                <w:bCs/>
              </w:rPr>
            </w:pPr>
            <w:r>
              <w:rPr>
                <w:b/>
                <w:bCs/>
              </w:rPr>
              <w:t xml:space="preserve">Onayla </w:t>
            </w:r>
            <w:r>
              <w:t>butonuna tıklandığında</w:t>
            </w:r>
            <w:r w:rsidR="007B54D7">
              <w:t xml:space="preserve"> Ad Soyad=Aday Adı Soyadı ise </w:t>
            </w:r>
            <w:r>
              <w:t>akış</w:t>
            </w:r>
            <w:r w:rsidR="007B54D7">
              <w:t xml:space="preserve"> </w:t>
            </w:r>
            <w:r w:rsidR="006C416A">
              <w:t>“</w:t>
            </w:r>
            <w:r w:rsidR="00B157F8">
              <w:t>Mail Dağıtım</w:t>
            </w:r>
            <w:r w:rsidR="006C416A">
              <w:t xml:space="preserve"> 1”, Ad Soyad</w:t>
            </w:r>
            <w:r w:rsidR="006C416A">
              <w:rPr>
                <w:rFonts w:ascii="Calibri" w:hAnsi="Calibri" w:cs="Calibri"/>
              </w:rPr>
              <w:t>≠</w:t>
            </w:r>
            <w:r w:rsidR="006C416A">
              <w:t>Aday Adı Soyadı ise</w:t>
            </w:r>
            <w:r>
              <w:t xml:space="preserve"> “</w:t>
            </w:r>
            <w:r w:rsidR="006C416A">
              <w:t>Mail Dağıtım 2</w:t>
            </w:r>
            <w:r>
              <w:t>” adımına ilerler.</w:t>
            </w:r>
          </w:p>
        </w:tc>
      </w:tr>
    </w:tbl>
    <w:p w14:paraId="59FA8871" w14:textId="77777777" w:rsidR="00D40288" w:rsidRDefault="00D40288" w:rsidP="00D40288"/>
    <w:p w14:paraId="5564AD53" w14:textId="275B99B2" w:rsidR="006C416A" w:rsidRDefault="0025685D" w:rsidP="00CB1C61">
      <w:pPr>
        <w:pStyle w:val="Taslak2"/>
        <w:numPr>
          <w:ilvl w:val="1"/>
          <w:numId w:val="9"/>
        </w:numPr>
      </w:pPr>
      <w:r>
        <w:t>TÖS</w:t>
      </w:r>
      <w:r w:rsidR="00CB1C61">
        <w:t xml:space="preserve"> Komite Formu</w:t>
      </w:r>
    </w:p>
    <w:p w14:paraId="0757A67D" w14:textId="53A39C38" w:rsidR="00CB1C61" w:rsidRDefault="00CB1C61" w:rsidP="00CB1C61">
      <w:pPr>
        <w:jc w:val="center"/>
      </w:pPr>
      <w:r w:rsidRPr="00CB1C61">
        <w:rPr>
          <w:noProof/>
        </w:rPr>
        <w:drawing>
          <wp:inline distT="0" distB="0" distL="0" distR="0" wp14:anchorId="46ACE65D" wp14:editId="2962C6B2">
            <wp:extent cx="4930109" cy="3040234"/>
            <wp:effectExtent l="0" t="0" r="4445" b="8255"/>
            <wp:docPr id="316658571" name="Resim 1" descr="metin, ekran görüntüsü, yazılım, web sayfası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58571" name="Resim 1" descr="metin, ekran görüntüsü, yazılım, web sayfası içeren bir resim"/>
                    <pic:cNvPicPr/>
                  </pic:nvPicPr>
                  <pic:blipFill>
                    <a:blip r:embed="rId38"/>
                    <a:stretch>
                      <a:fillRect/>
                    </a:stretch>
                  </pic:blipFill>
                  <pic:spPr>
                    <a:xfrm>
                      <a:off x="0" y="0"/>
                      <a:ext cx="4948530" cy="3051594"/>
                    </a:xfrm>
                    <a:prstGeom prst="rect">
                      <a:avLst/>
                    </a:prstGeom>
                  </pic:spPr>
                </pic:pic>
              </a:graphicData>
            </a:graphic>
          </wp:inline>
        </w:drawing>
      </w:r>
    </w:p>
    <w:p w14:paraId="7A12D66E" w14:textId="77777777" w:rsidR="00CB1C61" w:rsidRDefault="00CB1C61" w:rsidP="00CB1C61"/>
    <w:p w14:paraId="45087AD6" w14:textId="318B53F1" w:rsidR="00CB1C61" w:rsidRDefault="00D0338A" w:rsidP="00D0338A">
      <w:pPr>
        <w:pStyle w:val="Taslak3"/>
        <w:numPr>
          <w:ilvl w:val="2"/>
          <w:numId w:val="9"/>
        </w:numPr>
      </w:pPr>
      <w:r>
        <w:lastRenderedPageBreak/>
        <w:t>TÖS Komite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671FA3" w:rsidRPr="003E783A" w14:paraId="6C9C212F"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57562C23" w14:textId="77777777" w:rsidR="00671FA3" w:rsidRPr="003E783A" w:rsidRDefault="00671FA3" w:rsidP="00EE1A32">
            <w:pPr>
              <w:pStyle w:val="TabloBalk"/>
              <w:rPr>
                <w:b/>
              </w:rPr>
            </w:pPr>
            <w:r w:rsidRPr="003E783A">
              <w:t>Alan Adı</w:t>
            </w:r>
          </w:p>
        </w:tc>
        <w:tc>
          <w:tcPr>
            <w:tcW w:w="1848" w:type="dxa"/>
            <w:hideMark/>
          </w:tcPr>
          <w:p w14:paraId="1FE8268A" w14:textId="77777777" w:rsidR="00671FA3" w:rsidRPr="003E783A" w:rsidRDefault="00671FA3"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281B3E39" w14:textId="77777777" w:rsidR="00671FA3" w:rsidRPr="003E783A" w:rsidRDefault="00671FA3"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382ECC20" w14:textId="77777777" w:rsidR="00671FA3" w:rsidRPr="003E783A" w:rsidRDefault="00671FA3"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659C309" w14:textId="77777777" w:rsidR="00671FA3" w:rsidRPr="003E783A" w:rsidRDefault="00671FA3"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671FA3" w:rsidRPr="003E783A" w14:paraId="03D10ED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B1FE16" w14:textId="77777777" w:rsidR="00671FA3" w:rsidRPr="003E783A" w:rsidRDefault="00671FA3" w:rsidP="00EE1A32">
            <w:pPr>
              <w:pStyle w:val="Tabloerik"/>
            </w:pPr>
            <w:r w:rsidRPr="00A16EE7">
              <w:t>A</w:t>
            </w:r>
            <w:r>
              <w:t>day Gösteren Adı</w:t>
            </w:r>
            <w:r w:rsidRPr="00A16EE7">
              <w:t xml:space="preserve"> Soyad</w:t>
            </w:r>
            <w:r>
              <w:t>ı</w:t>
            </w:r>
          </w:p>
        </w:tc>
        <w:tc>
          <w:tcPr>
            <w:tcW w:w="1848" w:type="dxa"/>
          </w:tcPr>
          <w:p w14:paraId="136D6F22"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684D165C"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05FAB4C"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13B87AF"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382B009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32B515" w14:textId="77777777" w:rsidR="00671FA3" w:rsidRPr="003E783A" w:rsidRDefault="00671FA3" w:rsidP="00EE1A32">
            <w:pPr>
              <w:pStyle w:val="Tabloerik"/>
            </w:pPr>
            <w:r w:rsidRPr="00555E89">
              <w:t>Aday Gösterilen Adı Soyadı</w:t>
            </w:r>
          </w:p>
        </w:tc>
        <w:tc>
          <w:tcPr>
            <w:tcW w:w="1848" w:type="dxa"/>
          </w:tcPr>
          <w:p w14:paraId="6259A6D7"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2462797F"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0DBCC7C"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B409899"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0BF5BC6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4C3A1D6" w14:textId="77777777" w:rsidR="00671FA3" w:rsidRPr="003E783A" w:rsidRDefault="00671FA3" w:rsidP="00EE1A32">
            <w:pPr>
              <w:pStyle w:val="Tabloerik"/>
            </w:pPr>
            <w:r w:rsidRPr="00A43F9A">
              <w:t>Aday Gösterilen Departmanı</w:t>
            </w:r>
          </w:p>
        </w:tc>
        <w:tc>
          <w:tcPr>
            <w:tcW w:w="1848" w:type="dxa"/>
          </w:tcPr>
          <w:p w14:paraId="402472EC"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51599BF4"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5C0BFC5"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E89EA7D"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3D2BBD2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D4A03D9" w14:textId="77777777" w:rsidR="00671FA3" w:rsidRPr="003E783A" w:rsidRDefault="00671FA3" w:rsidP="00EE1A32">
            <w:pPr>
              <w:pStyle w:val="Tabloerik"/>
            </w:pPr>
            <w:r w:rsidRPr="00A43F9A">
              <w:t>Aday Gösterilen E Posta Adresi</w:t>
            </w:r>
          </w:p>
        </w:tc>
        <w:tc>
          <w:tcPr>
            <w:tcW w:w="1848" w:type="dxa"/>
          </w:tcPr>
          <w:p w14:paraId="4B8297C3"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6C04FE76"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6A2E0EB"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19B4827"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7D32AE6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04A230" w14:textId="77777777" w:rsidR="00671FA3" w:rsidRPr="003E783A" w:rsidRDefault="00671FA3" w:rsidP="00EE1A32">
            <w:pPr>
              <w:pStyle w:val="Tabloerik"/>
            </w:pPr>
            <w:r w:rsidRPr="00790F83">
              <w:t>Aday Gösterilen Unvanı</w:t>
            </w:r>
          </w:p>
        </w:tc>
        <w:tc>
          <w:tcPr>
            <w:tcW w:w="1848" w:type="dxa"/>
          </w:tcPr>
          <w:p w14:paraId="16CEFE01"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1DF33BCA"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497C8B"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3B90E6"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5581906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C5A9AF0" w14:textId="77777777" w:rsidR="00671FA3" w:rsidRPr="003E783A" w:rsidRDefault="00671FA3" w:rsidP="00EE1A32">
            <w:pPr>
              <w:pStyle w:val="Tabloerik"/>
            </w:pPr>
            <w:r>
              <w:t>Aday Gösteren Departmanı</w:t>
            </w:r>
          </w:p>
        </w:tc>
        <w:tc>
          <w:tcPr>
            <w:tcW w:w="1848" w:type="dxa"/>
          </w:tcPr>
          <w:p w14:paraId="5AF6AF18"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44A8179E"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F9ED173"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AD62CCE"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6EEFF26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68DE11C" w14:textId="77777777" w:rsidR="00671FA3" w:rsidRPr="003E783A" w:rsidRDefault="00671FA3" w:rsidP="00EE1A32">
            <w:pPr>
              <w:pStyle w:val="Tabloerik"/>
            </w:pPr>
            <w:r>
              <w:t>Aday Gösteren Ünvanı</w:t>
            </w:r>
          </w:p>
        </w:tc>
        <w:tc>
          <w:tcPr>
            <w:tcW w:w="1848" w:type="dxa"/>
          </w:tcPr>
          <w:p w14:paraId="6C01EE9F"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212C48D8"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AF33C58"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05EC673"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38A7FF0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3273D2" w14:textId="77777777" w:rsidR="00671FA3" w:rsidRPr="003E783A" w:rsidRDefault="00671FA3" w:rsidP="00EE1A32">
            <w:pPr>
              <w:pStyle w:val="Tabloerik"/>
            </w:pPr>
            <w:r w:rsidRPr="00C17E0B">
              <w:t>Başkası Adına Başvuru</w:t>
            </w:r>
          </w:p>
        </w:tc>
        <w:tc>
          <w:tcPr>
            <w:tcW w:w="1848" w:type="dxa"/>
          </w:tcPr>
          <w:p w14:paraId="5891E713"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705AAF0C"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1FA55D2"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BBB39DF"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6215593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EF48F2" w14:textId="77777777" w:rsidR="00671FA3" w:rsidRPr="00C17E0B" w:rsidRDefault="00671FA3" w:rsidP="00EE1A32">
            <w:pPr>
              <w:pStyle w:val="Tabloerik"/>
            </w:pPr>
            <w:r>
              <w:t>Statüsü</w:t>
            </w:r>
          </w:p>
        </w:tc>
        <w:tc>
          <w:tcPr>
            <w:tcW w:w="1848" w:type="dxa"/>
          </w:tcPr>
          <w:p w14:paraId="39CE357F" w14:textId="77777777" w:rsidR="00671FA3"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36E70ADA"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8980C22"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C16645E"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0585A7A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80B8DFB" w14:textId="77777777" w:rsidR="00671FA3" w:rsidRPr="00C17E0B" w:rsidRDefault="00671FA3" w:rsidP="00EE1A32">
            <w:pPr>
              <w:pStyle w:val="Tabloerik"/>
            </w:pPr>
            <w:r>
              <w:t>Kategorisi</w:t>
            </w:r>
          </w:p>
        </w:tc>
        <w:tc>
          <w:tcPr>
            <w:tcW w:w="1848" w:type="dxa"/>
          </w:tcPr>
          <w:p w14:paraId="1E52C694" w14:textId="77777777" w:rsidR="00671FA3"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6898E0EC"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BF9B0AD"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4FBA8C0"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352B768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7DFD65" w14:textId="77777777" w:rsidR="00671FA3" w:rsidRPr="00C17E0B" w:rsidRDefault="00671FA3" w:rsidP="00EE1A32">
            <w:pPr>
              <w:pStyle w:val="Tabloerik"/>
            </w:pPr>
            <w:r>
              <w:t>Proje/Öneri/Buluş İsmi</w:t>
            </w:r>
          </w:p>
        </w:tc>
        <w:tc>
          <w:tcPr>
            <w:tcW w:w="1848" w:type="dxa"/>
          </w:tcPr>
          <w:p w14:paraId="436F0753" w14:textId="77777777" w:rsidR="00671FA3"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1578C9E8"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5E67916"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5C0167D"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20ECEE5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6FE174" w14:textId="77777777" w:rsidR="00671FA3" w:rsidRPr="00C17E0B" w:rsidRDefault="00671FA3" w:rsidP="00EE1A32">
            <w:pPr>
              <w:pStyle w:val="Tabloerik"/>
            </w:pPr>
            <w:r>
              <w:t>Takdir Sebebi</w:t>
            </w:r>
          </w:p>
        </w:tc>
        <w:tc>
          <w:tcPr>
            <w:tcW w:w="1848" w:type="dxa"/>
          </w:tcPr>
          <w:p w14:paraId="6228FE00" w14:textId="77777777" w:rsidR="00671FA3"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59A51E30"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E840FA0"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B582E17"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083FF63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804C1C" w14:textId="77777777" w:rsidR="00671FA3" w:rsidRDefault="00671FA3" w:rsidP="00EE1A32">
            <w:pPr>
              <w:pStyle w:val="Tabloerik"/>
            </w:pPr>
            <w:r w:rsidRPr="00C54F47">
              <w:t>I.Buluşçu Ad Soyad</w:t>
            </w:r>
          </w:p>
        </w:tc>
        <w:tc>
          <w:tcPr>
            <w:tcW w:w="1848" w:type="dxa"/>
          </w:tcPr>
          <w:p w14:paraId="20F4931C" w14:textId="77777777" w:rsidR="00671FA3"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61BC50D8"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07646BD"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4847317"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4A490C5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D4C8E3" w14:textId="77777777" w:rsidR="00671FA3" w:rsidRDefault="00671FA3" w:rsidP="00EE1A32">
            <w:pPr>
              <w:pStyle w:val="Tabloerik"/>
            </w:pPr>
            <w:r w:rsidRPr="002A5662">
              <w:t>I.Buluş Üzerindeki Katkısı</w:t>
            </w:r>
          </w:p>
        </w:tc>
        <w:tc>
          <w:tcPr>
            <w:tcW w:w="1848" w:type="dxa"/>
          </w:tcPr>
          <w:p w14:paraId="362B7572" w14:textId="77777777" w:rsidR="00671FA3"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3C456D1B"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E7784B7"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A2B4D80"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7128308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F6BC544" w14:textId="77777777" w:rsidR="00671FA3" w:rsidRDefault="00671FA3" w:rsidP="00EE1A32">
            <w:pPr>
              <w:pStyle w:val="Tabloerik"/>
            </w:pPr>
            <w:r w:rsidRPr="00541DF9">
              <w:t>II.Buluşçu Ad Soyad</w:t>
            </w:r>
          </w:p>
        </w:tc>
        <w:tc>
          <w:tcPr>
            <w:tcW w:w="1848" w:type="dxa"/>
          </w:tcPr>
          <w:p w14:paraId="147BA31D" w14:textId="77777777" w:rsidR="00671FA3"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662D481B"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23412F7"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2C881CB"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41D9E5A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DA4E1C" w14:textId="77777777" w:rsidR="00671FA3" w:rsidRDefault="00671FA3" w:rsidP="00EE1A32">
            <w:pPr>
              <w:pStyle w:val="Tabloerik"/>
            </w:pPr>
            <w:r w:rsidRPr="002A5662">
              <w:t>I</w:t>
            </w:r>
            <w:r>
              <w:t>I</w:t>
            </w:r>
            <w:r w:rsidRPr="002A5662">
              <w:t>.Buluş Üzerindeki Katkısı</w:t>
            </w:r>
          </w:p>
        </w:tc>
        <w:tc>
          <w:tcPr>
            <w:tcW w:w="1848" w:type="dxa"/>
          </w:tcPr>
          <w:p w14:paraId="2AF36250" w14:textId="77777777" w:rsidR="00671FA3"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560F5E3E"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69F5FCB"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B2ABE78"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7414BB1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4AF168" w14:textId="77777777" w:rsidR="00671FA3" w:rsidRDefault="00671FA3" w:rsidP="00EE1A32">
            <w:pPr>
              <w:pStyle w:val="Tabloerik"/>
            </w:pPr>
            <w:r w:rsidRPr="00541DF9">
              <w:t>II</w:t>
            </w:r>
            <w:r>
              <w:t>I</w:t>
            </w:r>
            <w:r w:rsidRPr="00541DF9">
              <w:t>.Buluşçu Ad Soyad</w:t>
            </w:r>
          </w:p>
        </w:tc>
        <w:tc>
          <w:tcPr>
            <w:tcW w:w="1848" w:type="dxa"/>
          </w:tcPr>
          <w:p w14:paraId="591C0B28" w14:textId="77777777" w:rsidR="00671FA3"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23E4D859"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D4C8781"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BF72A0B"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563D281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A5A4C0D" w14:textId="77777777" w:rsidR="00671FA3" w:rsidRDefault="00671FA3" w:rsidP="00EE1A32">
            <w:pPr>
              <w:pStyle w:val="Tabloerik"/>
            </w:pPr>
            <w:r w:rsidRPr="002A5662">
              <w:t>I</w:t>
            </w:r>
            <w:r>
              <w:t>II</w:t>
            </w:r>
            <w:r w:rsidRPr="002A5662">
              <w:t>.Buluş Üzerindeki Katkısı</w:t>
            </w:r>
          </w:p>
        </w:tc>
        <w:tc>
          <w:tcPr>
            <w:tcW w:w="1848" w:type="dxa"/>
          </w:tcPr>
          <w:p w14:paraId="552481BD" w14:textId="77777777" w:rsidR="00671FA3"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74920287"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077F134"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46D0A9E"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5A3B393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338BCC7" w14:textId="77777777" w:rsidR="00671FA3" w:rsidRPr="003E783A" w:rsidRDefault="00671FA3" w:rsidP="00EE1A32">
            <w:pPr>
              <w:pStyle w:val="Tabloerik"/>
            </w:pPr>
            <w:r w:rsidRPr="004F36B4">
              <w:t>Başvuru Tarihi</w:t>
            </w:r>
          </w:p>
        </w:tc>
        <w:tc>
          <w:tcPr>
            <w:tcW w:w="1848" w:type="dxa"/>
          </w:tcPr>
          <w:p w14:paraId="32AEC269"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7564FEC0"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8DFCF8"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82E7B40"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15C64E5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0DD8B4" w14:textId="77777777" w:rsidR="00671FA3" w:rsidRPr="003E783A" w:rsidRDefault="00671FA3" w:rsidP="00EE1A32">
            <w:pPr>
              <w:pStyle w:val="Tabloerik"/>
            </w:pPr>
            <w:r w:rsidRPr="00670D0D">
              <w:t>Buluş Başlığı</w:t>
            </w:r>
          </w:p>
        </w:tc>
        <w:tc>
          <w:tcPr>
            <w:tcW w:w="1848" w:type="dxa"/>
          </w:tcPr>
          <w:p w14:paraId="073F4B4F"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2238C7FA"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75C9716"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61D1BF5"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671FA3" w:rsidRPr="003E783A" w14:paraId="679E906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B71166" w14:textId="77777777" w:rsidR="00671FA3" w:rsidRPr="003E783A" w:rsidRDefault="00671FA3" w:rsidP="00EE1A32">
            <w:pPr>
              <w:pStyle w:val="Tabloerik"/>
            </w:pPr>
            <w:r w:rsidRPr="00AA080A">
              <w:t>Buluşunuzdaki Fark/Ayrıcalıklar</w:t>
            </w:r>
          </w:p>
        </w:tc>
        <w:tc>
          <w:tcPr>
            <w:tcW w:w="1848" w:type="dxa"/>
          </w:tcPr>
          <w:p w14:paraId="51237B0D"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59348B72"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FD67991" w14:textId="77777777" w:rsidR="00671FA3" w:rsidRPr="003E783A" w:rsidRDefault="00671FA3"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20291C1" w14:textId="77777777" w:rsidR="00671FA3" w:rsidRPr="003E783A" w:rsidRDefault="00671FA3"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671FA3" w:rsidRPr="003E783A" w14:paraId="1197E8A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916797D" w14:textId="77777777" w:rsidR="00671FA3" w:rsidRPr="003E783A" w:rsidRDefault="00671FA3" w:rsidP="00EE1A32">
            <w:pPr>
              <w:pStyle w:val="Tabloerik"/>
            </w:pPr>
            <w:r w:rsidRPr="00805AFC">
              <w:t>Buluşun İlgili Olduğu Teknik Alan</w:t>
            </w:r>
          </w:p>
        </w:tc>
        <w:tc>
          <w:tcPr>
            <w:tcW w:w="1848" w:type="dxa"/>
          </w:tcPr>
          <w:p w14:paraId="7E3F817B"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65573A0D"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E5AF3FD" w14:textId="77777777" w:rsidR="00671FA3" w:rsidRPr="003E783A" w:rsidRDefault="00671FA3"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24F26FF" w14:textId="77777777" w:rsidR="00671FA3" w:rsidRPr="003E783A" w:rsidRDefault="00671FA3"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34D6E72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2A1D41" w14:textId="2DE6539A" w:rsidR="001D3768" w:rsidRPr="00805AFC" w:rsidRDefault="001D3768" w:rsidP="001D3768">
            <w:pPr>
              <w:pStyle w:val="Tabloerik"/>
            </w:pPr>
            <w:r w:rsidRPr="00D65565">
              <w:lastRenderedPageBreak/>
              <w:t>Teknolojik yenilik var mı?</w:t>
            </w:r>
          </w:p>
        </w:tc>
        <w:tc>
          <w:tcPr>
            <w:tcW w:w="1848" w:type="dxa"/>
          </w:tcPr>
          <w:p w14:paraId="63B11FC7" w14:textId="782216CE"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TEKNOLOJIK_YENILIK</w:t>
            </w:r>
          </w:p>
        </w:tc>
        <w:tc>
          <w:tcPr>
            <w:tcW w:w="1159" w:type="dxa"/>
          </w:tcPr>
          <w:p w14:paraId="1D1CF4FB" w14:textId="557AD751"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AEEF2EF" w14:textId="64A3309D"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BEAAC0B" w14:textId="638CF058"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676C0FB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3E5584" w14:textId="4ED1D133" w:rsidR="001D3768" w:rsidRPr="00805AFC" w:rsidRDefault="001D3768" w:rsidP="001D3768">
            <w:pPr>
              <w:pStyle w:val="Tabloerik"/>
            </w:pPr>
            <w:r>
              <w:t>Açıklama</w:t>
            </w:r>
          </w:p>
        </w:tc>
        <w:tc>
          <w:tcPr>
            <w:tcW w:w="1848" w:type="dxa"/>
          </w:tcPr>
          <w:p w14:paraId="4B63712F" w14:textId="62536ED0"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TEKNOLOJIK_YENILIK_ACIKLAMA</w:t>
            </w:r>
          </w:p>
        </w:tc>
        <w:tc>
          <w:tcPr>
            <w:tcW w:w="1159" w:type="dxa"/>
          </w:tcPr>
          <w:p w14:paraId="40F9F5CF" w14:textId="30ED3CBB"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057E8F4" w14:textId="183FA6D5"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90C1EA" w14:textId="5CEFE523"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00585DF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FFECBC" w14:textId="35CF00DF" w:rsidR="001D3768" w:rsidRPr="00805AFC" w:rsidRDefault="001D3768" w:rsidP="001D3768">
            <w:pPr>
              <w:pStyle w:val="Tabloerik"/>
            </w:pPr>
            <w:r w:rsidRPr="00961D2C">
              <w:t>Özgün bir fikri var mı?</w:t>
            </w:r>
          </w:p>
        </w:tc>
        <w:tc>
          <w:tcPr>
            <w:tcW w:w="1848" w:type="dxa"/>
          </w:tcPr>
          <w:p w14:paraId="23299601" w14:textId="616146A6"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OZGUN_FIKIR</w:t>
            </w:r>
          </w:p>
        </w:tc>
        <w:tc>
          <w:tcPr>
            <w:tcW w:w="1159" w:type="dxa"/>
          </w:tcPr>
          <w:p w14:paraId="0D6C7690" w14:textId="7A364C8C"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50D2FC2" w14:textId="10239917"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EDD6DB" w14:textId="40B4AF25"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101103A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DEB8294" w14:textId="6BE02DC3" w:rsidR="001D3768" w:rsidRPr="00805AFC" w:rsidRDefault="001D3768" w:rsidP="001D3768">
            <w:pPr>
              <w:pStyle w:val="Tabloerik"/>
            </w:pPr>
            <w:r>
              <w:t>Açıklama</w:t>
            </w:r>
          </w:p>
        </w:tc>
        <w:tc>
          <w:tcPr>
            <w:tcW w:w="1848" w:type="dxa"/>
          </w:tcPr>
          <w:p w14:paraId="4EFD5A41" w14:textId="12487B6B"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OZGUN_FIKIR_ACIKLAMA</w:t>
            </w:r>
          </w:p>
        </w:tc>
        <w:tc>
          <w:tcPr>
            <w:tcW w:w="1159" w:type="dxa"/>
          </w:tcPr>
          <w:p w14:paraId="687C5E6E" w14:textId="6EAFE339"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63F949B" w14:textId="6CACF82B"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034AE56" w14:textId="42B96A34"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0E71370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ADC1BA" w14:textId="01B368CE" w:rsidR="001D3768" w:rsidRPr="00805AFC" w:rsidRDefault="001D3768" w:rsidP="001D3768">
            <w:pPr>
              <w:pStyle w:val="Tabloerik"/>
            </w:pPr>
            <w:r w:rsidRPr="009B4A93">
              <w:t>Rekabet etme gücü var mı?</w:t>
            </w:r>
          </w:p>
        </w:tc>
        <w:tc>
          <w:tcPr>
            <w:tcW w:w="1848" w:type="dxa"/>
          </w:tcPr>
          <w:p w14:paraId="2AEDE014" w14:textId="5AC84B66"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REKABET_GUCU</w:t>
            </w:r>
          </w:p>
        </w:tc>
        <w:tc>
          <w:tcPr>
            <w:tcW w:w="1159" w:type="dxa"/>
          </w:tcPr>
          <w:p w14:paraId="02BA1B23" w14:textId="5E2C2BF9"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8AFC636" w14:textId="5F9FDC8D"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A53DDCF" w14:textId="12DCF90C"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495B424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2D0301C" w14:textId="51017A79" w:rsidR="001D3768" w:rsidRPr="00805AFC" w:rsidRDefault="001D3768" w:rsidP="001D3768">
            <w:pPr>
              <w:pStyle w:val="Tabloerik"/>
            </w:pPr>
            <w:r>
              <w:t>Açıklama</w:t>
            </w:r>
          </w:p>
        </w:tc>
        <w:tc>
          <w:tcPr>
            <w:tcW w:w="1848" w:type="dxa"/>
          </w:tcPr>
          <w:p w14:paraId="37D2A4D9" w14:textId="40C44C73"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REKABET_GUCU_ACIKLAMA</w:t>
            </w:r>
          </w:p>
        </w:tc>
        <w:tc>
          <w:tcPr>
            <w:tcW w:w="1159" w:type="dxa"/>
          </w:tcPr>
          <w:p w14:paraId="270AEA48" w14:textId="424B0372"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8CA90A3" w14:textId="52D00E32"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E1BBE2B" w14:textId="12BD6F94"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78D2F72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BC5AE68" w14:textId="77777777" w:rsidR="001D3768" w:rsidRPr="003E783A" w:rsidRDefault="001D3768" w:rsidP="001D3768">
            <w:pPr>
              <w:pStyle w:val="Tabloerik"/>
            </w:pPr>
            <w:r w:rsidRPr="00891F63">
              <w:t>Çalışan Bağlılığı/Memnuniyeti Başvuru Sebebi</w:t>
            </w:r>
          </w:p>
        </w:tc>
        <w:tc>
          <w:tcPr>
            <w:tcW w:w="1848" w:type="dxa"/>
          </w:tcPr>
          <w:p w14:paraId="39C08DCB"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2B0C7F90"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86707C"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5960F3A" w14:textId="77777777" w:rsidR="001D3768" w:rsidRPr="003E783A"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377C961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060F0F4" w14:textId="77777777" w:rsidR="001D3768" w:rsidRPr="003E783A" w:rsidRDefault="001D3768" w:rsidP="001D3768">
            <w:pPr>
              <w:pStyle w:val="Tabloerik"/>
            </w:pPr>
            <w:r w:rsidRPr="006E59C7">
              <w:rPr>
                <w:noProof/>
              </w:rPr>
              <w:t>Çalışan Bağlılığına Katkısı</w:t>
            </w:r>
          </w:p>
        </w:tc>
        <w:tc>
          <w:tcPr>
            <w:tcW w:w="1848" w:type="dxa"/>
          </w:tcPr>
          <w:p w14:paraId="3208B3A8"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12E106E8"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DD2A1B6"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4929C21" w14:textId="77777777" w:rsidR="001D3768" w:rsidRPr="003E783A"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292F862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860E3BC" w14:textId="194346BB" w:rsidR="001D3768" w:rsidRPr="006E59C7" w:rsidRDefault="001D3768" w:rsidP="001D3768">
            <w:pPr>
              <w:pStyle w:val="Tabloerik"/>
              <w:rPr>
                <w:noProof/>
              </w:rPr>
            </w:pPr>
            <w:r w:rsidRPr="0064459E">
              <w:t>Çalışan bağlılığını arttırıcı etkisi var mı?</w:t>
            </w:r>
          </w:p>
        </w:tc>
        <w:tc>
          <w:tcPr>
            <w:tcW w:w="1848" w:type="dxa"/>
          </w:tcPr>
          <w:p w14:paraId="780D6DDA" w14:textId="44FD20E4"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CALISAN_BAGLILIGI</w:t>
            </w:r>
          </w:p>
        </w:tc>
        <w:tc>
          <w:tcPr>
            <w:tcW w:w="1159" w:type="dxa"/>
          </w:tcPr>
          <w:p w14:paraId="363C2AC6" w14:textId="751DA190"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41BB08" w14:textId="0CCC0036"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DB0F83A" w14:textId="0930C481"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51EE203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C405B1" w14:textId="3DE3A411" w:rsidR="001D3768" w:rsidRPr="006E59C7" w:rsidRDefault="001D3768" w:rsidP="001D3768">
            <w:pPr>
              <w:pStyle w:val="Tabloerik"/>
              <w:rPr>
                <w:noProof/>
              </w:rPr>
            </w:pPr>
            <w:r>
              <w:t>Çalışan Bağlılığı Açıklama</w:t>
            </w:r>
          </w:p>
        </w:tc>
        <w:tc>
          <w:tcPr>
            <w:tcW w:w="1848" w:type="dxa"/>
          </w:tcPr>
          <w:p w14:paraId="1C1B0F0D" w14:textId="611A06D3"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rsidRPr="00F8070C">
              <w:t>CALISAN_BAGLILIGI_ACIKLAMA</w:t>
            </w:r>
          </w:p>
        </w:tc>
        <w:tc>
          <w:tcPr>
            <w:tcW w:w="1159" w:type="dxa"/>
          </w:tcPr>
          <w:p w14:paraId="551D1E98" w14:textId="2EEF34C6"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92B81E3" w14:textId="29C85457"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522C50B" w14:textId="0558613B"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3D738F6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ED5B691" w14:textId="3E84C703" w:rsidR="001D3768" w:rsidRPr="006E59C7" w:rsidRDefault="001D3768" w:rsidP="001D3768">
            <w:pPr>
              <w:pStyle w:val="Tabloerik"/>
              <w:rPr>
                <w:noProof/>
              </w:rPr>
            </w:pPr>
            <w:r w:rsidRPr="00B703B6">
              <w:t>Çalışan motivasyonunu arttırıcı etkisi var mı?</w:t>
            </w:r>
          </w:p>
        </w:tc>
        <w:tc>
          <w:tcPr>
            <w:tcW w:w="1848" w:type="dxa"/>
          </w:tcPr>
          <w:p w14:paraId="47C9CC4A" w14:textId="06D38952"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CALISAN_MOTIVASYONU</w:t>
            </w:r>
          </w:p>
        </w:tc>
        <w:tc>
          <w:tcPr>
            <w:tcW w:w="1159" w:type="dxa"/>
          </w:tcPr>
          <w:p w14:paraId="23AF1724" w14:textId="2A96BCD2"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F1774E8" w14:textId="73D69A74"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1EC9DEF" w14:textId="0AF05000"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519C0B5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306917" w14:textId="7C47D059" w:rsidR="001D3768" w:rsidRPr="006E59C7" w:rsidRDefault="001D3768" w:rsidP="001D3768">
            <w:pPr>
              <w:pStyle w:val="Tabloerik"/>
              <w:rPr>
                <w:noProof/>
              </w:rPr>
            </w:pPr>
            <w:r>
              <w:t>Çalışan Motivasyonu Açıklama</w:t>
            </w:r>
          </w:p>
        </w:tc>
        <w:tc>
          <w:tcPr>
            <w:tcW w:w="1848" w:type="dxa"/>
          </w:tcPr>
          <w:p w14:paraId="3E3C7192" w14:textId="6A10E40F"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CALISAN_MOTIVASYONU_ACIKLAMA</w:t>
            </w:r>
          </w:p>
        </w:tc>
        <w:tc>
          <w:tcPr>
            <w:tcW w:w="1159" w:type="dxa"/>
          </w:tcPr>
          <w:p w14:paraId="2FDDBC31" w14:textId="4039CD37"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8896895" w14:textId="0482A02F"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A7E1296" w14:textId="2247DF74"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66E5BF7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90EB72" w14:textId="250A0BDC" w:rsidR="001D3768" w:rsidRPr="006E59C7" w:rsidRDefault="001D3768" w:rsidP="001D3768">
            <w:pPr>
              <w:pStyle w:val="Tabloerik"/>
              <w:rPr>
                <w:noProof/>
              </w:rPr>
            </w:pPr>
            <w:r w:rsidRPr="005C4091">
              <w:t>Konusunda çalışan uzmanlığını arttırıcı etkisi var mı?</w:t>
            </w:r>
          </w:p>
        </w:tc>
        <w:tc>
          <w:tcPr>
            <w:tcW w:w="1848" w:type="dxa"/>
          </w:tcPr>
          <w:p w14:paraId="24A57C09" w14:textId="0D75CCCB"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CALISAN_UZMANLIGI</w:t>
            </w:r>
          </w:p>
        </w:tc>
        <w:tc>
          <w:tcPr>
            <w:tcW w:w="1159" w:type="dxa"/>
          </w:tcPr>
          <w:p w14:paraId="7B94366A" w14:textId="3A541758"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FF875D8" w14:textId="47105945"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CDCAB0" w14:textId="593D7EC9"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6E9BF23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2F7B1B" w14:textId="7B3E415D" w:rsidR="001D3768" w:rsidRPr="006E59C7" w:rsidRDefault="001D3768" w:rsidP="001D3768">
            <w:pPr>
              <w:pStyle w:val="Tabloerik"/>
              <w:rPr>
                <w:noProof/>
              </w:rPr>
            </w:pPr>
            <w:r>
              <w:t>Çalışan Uzmanlığı Açıklama</w:t>
            </w:r>
          </w:p>
        </w:tc>
        <w:tc>
          <w:tcPr>
            <w:tcW w:w="1848" w:type="dxa"/>
          </w:tcPr>
          <w:p w14:paraId="7492A547" w14:textId="1E5E80C7"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rsidRPr="003938C3">
              <w:t>CALISAN_UZMANLIGI_ACIKLAMA</w:t>
            </w:r>
          </w:p>
        </w:tc>
        <w:tc>
          <w:tcPr>
            <w:tcW w:w="1159" w:type="dxa"/>
          </w:tcPr>
          <w:p w14:paraId="38DB9958" w14:textId="2735D33E"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B9684E2" w14:textId="56F5AC6A"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874A99E" w14:textId="29E455DF"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7C31443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7B9B594" w14:textId="2A7F0CAA" w:rsidR="001D3768" w:rsidRPr="006E59C7" w:rsidRDefault="001D3768" w:rsidP="001D3768">
            <w:pPr>
              <w:pStyle w:val="Tabloerik"/>
              <w:rPr>
                <w:noProof/>
              </w:rPr>
            </w:pPr>
            <w:r w:rsidRPr="008345F5">
              <w:t>Çalışanlar arasındaki iletişime etkisi var mı?</w:t>
            </w:r>
          </w:p>
        </w:tc>
        <w:tc>
          <w:tcPr>
            <w:tcW w:w="1848" w:type="dxa"/>
          </w:tcPr>
          <w:p w14:paraId="7A77A84F" w14:textId="67159C57"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CALISANLAR_ARASI_ILETISIM</w:t>
            </w:r>
          </w:p>
        </w:tc>
        <w:tc>
          <w:tcPr>
            <w:tcW w:w="1159" w:type="dxa"/>
          </w:tcPr>
          <w:p w14:paraId="5B80CBB8" w14:textId="28092FDF"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71436C5" w14:textId="037E46FF" w:rsidR="001D3768"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D86171B" w14:textId="1E7654F8" w:rsidR="001D3768"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4A1EB5A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08FCE7A" w14:textId="431B937E" w:rsidR="001D3768" w:rsidRPr="006E59C7" w:rsidRDefault="001D3768" w:rsidP="001D3768">
            <w:pPr>
              <w:pStyle w:val="Tabloerik"/>
              <w:rPr>
                <w:noProof/>
              </w:rPr>
            </w:pPr>
            <w:r>
              <w:t>Çalışanlar Arası İletişim Açıklama</w:t>
            </w:r>
          </w:p>
        </w:tc>
        <w:tc>
          <w:tcPr>
            <w:tcW w:w="1848" w:type="dxa"/>
          </w:tcPr>
          <w:p w14:paraId="37F11109" w14:textId="13F6131B"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rsidRPr="00423000">
              <w:t>CALISANLAR_ARASI_ILETISIM_ACIKLAMA</w:t>
            </w:r>
          </w:p>
        </w:tc>
        <w:tc>
          <w:tcPr>
            <w:tcW w:w="1159" w:type="dxa"/>
          </w:tcPr>
          <w:p w14:paraId="362763A2" w14:textId="3CA667A4"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025FDC5" w14:textId="56E2C53C" w:rsidR="001D3768"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C851FB8" w14:textId="54B573A6" w:rsidR="001D3768"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6EA07D4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1971D84" w14:textId="77777777" w:rsidR="001D3768" w:rsidRPr="003E783A" w:rsidRDefault="001D3768" w:rsidP="001D3768">
            <w:pPr>
              <w:pStyle w:val="Tabloerik"/>
            </w:pPr>
            <w:r w:rsidRPr="00351DD1">
              <w:t>İş Kalitesi/Verimliliğini Arttırma Başvuru Sebebi</w:t>
            </w:r>
          </w:p>
        </w:tc>
        <w:tc>
          <w:tcPr>
            <w:tcW w:w="1848" w:type="dxa"/>
          </w:tcPr>
          <w:p w14:paraId="5D542206"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7FAA2E8C"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C8A00E"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1B101D8" w14:textId="77777777" w:rsidR="001D3768" w:rsidRPr="003E783A"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1D3768" w:rsidRPr="003E783A" w14:paraId="2A78B2C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F212E3" w14:textId="77777777" w:rsidR="001D3768" w:rsidRPr="003E783A" w:rsidRDefault="001D3768" w:rsidP="001D3768">
            <w:pPr>
              <w:pStyle w:val="Tabloerik"/>
            </w:pPr>
            <w:r w:rsidRPr="00D34800">
              <w:t>Şirket Katma Değer Etkisi</w:t>
            </w:r>
          </w:p>
        </w:tc>
        <w:tc>
          <w:tcPr>
            <w:tcW w:w="1848" w:type="dxa"/>
          </w:tcPr>
          <w:p w14:paraId="6ACB5412"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15652CEE"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57959A3" w14:textId="77777777" w:rsidR="001D3768" w:rsidRPr="003E783A" w:rsidRDefault="001D3768" w:rsidP="001D3768">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B709E60" w14:textId="77777777" w:rsidR="001D3768" w:rsidRPr="003E783A" w:rsidRDefault="001D3768" w:rsidP="001D3768">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1D3768" w:rsidRPr="003E783A" w14:paraId="5EA1801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6E3C8C" w14:textId="77777777" w:rsidR="001D3768" w:rsidRPr="003E783A" w:rsidRDefault="001D3768" w:rsidP="001D3768">
            <w:pPr>
              <w:pStyle w:val="Tabloerik"/>
            </w:pPr>
            <w:r w:rsidRPr="0039125F">
              <w:t>İş Kalitesi/Verimlilik Etkisi</w:t>
            </w:r>
          </w:p>
        </w:tc>
        <w:tc>
          <w:tcPr>
            <w:tcW w:w="1848" w:type="dxa"/>
          </w:tcPr>
          <w:p w14:paraId="6715CE07"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4A8DD675"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692045" w14:textId="77777777" w:rsidR="001D3768" w:rsidRPr="003E783A" w:rsidRDefault="001D3768" w:rsidP="001D3768">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207C1C5" w14:textId="77777777" w:rsidR="001D3768" w:rsidRPr="003E783A" w:rsidRDefault="001D3768" w:rsidP="001D3768">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E6239" w:rsidRPr="003E783A" w14:paraId="4E4F27B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9ABAC0D" w14:textId="36A5E726" w:rsidR="004E6239" w:rsidRPr="0039125F" w:rsidRDefault="004E6239" w:rsidP="004E6239">
            <w:pPr>
              <w:pStyle w:val="Tabloerik"/>
            </w:pPr>
            <w:r w:rsidRPr="00591E14">
              <w:t>Şirketin katma değerini art</w:t>
            </w:r>
            <w:r>
              <w:t>t</w:t>
            </w:r>
            <w:r w:rsidRPr="00591E14">
              <w:t>ırıcı etkisi var mı?</w:t>
            </w:r>
          </w:p>
        </w:tc>
        <w:tc>
          <w:tcPr>
            <w:tcW w:w="1848" w:type="dxa"/>
          </w:tcPr>
          <w:p w14:paraId="79F452D3" w14:textId="15A16364"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SIRKETIN_KATMA_DEGERI</w:t>
            </w:r>
          </w:p>
        </w:tc>
        <w:tc>
          <w:tcPr>
            <w:tcW w:w="1159" w:type="dxa"/>
          </w:tcPr>
          <w:p w14:paraId="2D1A5C45" w14:textId="4B01DA39"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7528108" w14:textId="211D998C"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32CF20F" w14:textId="0798455D" w:rsidR="004E6239" w:rsidRDefault="004E6239" w:rsidP="004E62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E6239" w:rsidRPr="003E783A" w14:paraId="50060B5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B0D4589" w14:textId="6B6EAAD9" w:rsidR="004E6239" w:rsidRPr="0039125F" w:rsidRDefault="004E6239" w:rsidP="004E6239">
            <w:pPr>
              <w:pStyle w:val="Tabloerik"/>
            </w:pPr>
            <w:r>
              <w:t>Açıklama</w:t>
            </w:r>
          </w:p>
        </w:tc>
        <w:tc>
          <w:tcPr>
            <w:tcW w:w="1848" w:type="dxa"/>
          </w:tcPr>
          <w:p w14:paraId="2731911B" w14:textId="0F9D3787"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SIRKETIN_KATMA_DEGERI</w:t>
            </w:r>
            <w:r w:rsidRPr="00F8070C">
              <w:t>_ACIKLAMA</w:t>
            </w:r>
          </w:p>
        </w:tc>
        <w:tc>
          <w:tcPr>
            <w:tcW w:w="1159" w:type="dxa"/>
          </w:tcPr>
          <w:p w14:paraId="339887B6" w14:textId="77A9A86B"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D9B0EDB" w14:textId="42AF1472"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095DB2C" w14:textId="51B031C1" w:rsidR="004E6239" w:rsidRDefault="004E6239" w:rsidP="004E62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E6239" w:rsidRPr="003E783A" w14:paraId="0B54834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0F8259" w14:textId="1D67F0B7" w:rsidR="004E6239" w:rsidRPr="0039125F" w:rsidRDefault="004E6239" w:rsidP="004E6239">
            <w:pPr>
              <w:pStyle w:val="Tabloerik"/>
            </w:pPr>
            <w:r w:rsidRPr="0050123B">
              <w:t>Hata statükolarını azaltıcı etkisi var mı?</w:t>
            </w:r>
          </w:p>
        </w:tc>
        <w:tc>
          <w:tcPr>
            <w:tcW w:w="1848" w:type="dxa"/>
          </w:tcPr>
          <w:p w14:paraId="740856D6" w14:textId="378A5893"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HATA_STATIKOSU</w:t>
            </w:r>
          </w:p>
        </w:tc>
        <w:tc>
          <w:tcPr>
            <w:tcW w:w="1159" w:type="dxa"/>
          </w:tcPr>
          <w:p w14:paraId="7EF84D05" w14:textId="6F7198DE"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6AFADA2" w14:textId="74028218"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CA4DA38" w14:textId="1F45BFE4" w:rsidR="004E6239" w:rsidRDefault="004E6239" w:rsidP="004E62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E6239" w:rsidRPr="003E783A" w14:paraId="722E4BF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91B1A1C" w14:textId="5174CCCD" w:rsidR="004E6239" w:rsidRPr="0039125F" w:rsidRDefault="004E6239" w:rsidP="004E6239">
            <w:pPr>
              <w:pStyle w:val="Tabloerik"/>
            </w:pPr>
            <w:r>
              <w:t>Açıklama</w:t>
            </w:r>
          </w:p>
        </w:tc>
        <w:tc>
          <w:tcPr>
            <w:tcW w:w="1848" w:type="dxa"/>
          </w:tcPr>
          <w:p w14:paraId="2FC581D5" w14:textId="08E1C6AB"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HATA_STATIKOSU_ACIKLAMA</w:t>
            </w:r>
          </w:p>
        </w:tc>
        <w:tc>
          <w:tcPr>
            <w:tcW w:w="1159" w:type="dxa"/>
          </w:tcPr>
          <w:p w14:paraId="4712A42A" w14:textId="51DF5A54"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130CCA8" w14:textId="009933D1"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8280400" w14:textId="1065909A" w:rsidR="004E6239" w:rsidRDefault="004E6239" w:rsidP="004E62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E6239" w:rsidRPr="003E783A" w14:paraId="0C6AC88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30B5F4" w14:textId="588F3AB4" w:rsidR="004E6239" w:rsidRPr="0039125F" w:rsidRDefault="004E6239" w:rsidP="004E6239">
            <w:pPr>
              <w:pStyle w:val="Tabloerik"/>
            </w:pPr>
            <w:r w:rsidRPr="00CB570A">
              <w:t>İş kalitesine etkisi var mı?</w:t>
            </w:r>
          </w:p>
        </w:tc>
        <w:tc>
          <w:tcPr>
            <w:tcW w:w="1848" w:type="dxa"/>
          </w:tcPr>
          <w:p w14:paraId="56C12064" w14:textId="09CBE828"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IS_KALITESINE_ETKI</w:t>
            </w:r>
          </w:p>
        </w:tc>
        <w:tc>
          <w:tcPr>
            <w:tcW w:w="1159" w:type="dxa"/>
          </w:tcPr>
          <w:p w14:paraId="4A04727F" w14:textId="236915DA"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7A947A2" w14:textId="11780A20"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42DCEFF" w14:textId="4529391E" w:rsidR="004E6239" w:rsidRDefault="004E6239" w:rsidP="004E62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E6239" w:rsidRPr="003E783A" w14:paraId="669F67D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5C8BC94" w14:textId="6E95F50F" w:rsidR="004E6239" w:rsidRPr="0039125F" w:rsidRDefault="004E6239" w:rsidP="004E6239">
            <w:pPr>
              <w:pStyle w:val="Tabloerik"/>
            </w:pPr>
            <w:r>
              <w:lastRenderedPageBreak/>
              <w:t>Açıklama</w:t>
            </w:r>
          </w:p>
        </w:tc>
        <w:tc>
          <w:tcPr>
            <w:tcW w:w="1848" w:type="dxa"/>
          </w:tcPr>
          <w:p w14:paraId="60F7618A" w14:textId="09E738F0"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IS_KALITESINE_ETKI</w:t>
            </w:r>
            <w:r w:rsidRPr="003938C3">
              <w:t>_ACIKLAMA</w:t>
            </w:r>
          </w:p>
        </w:tc>
        <w:tc>
          <w:tcPr>
            <w:tcW w:w="1159" w:type="dxa"/>
          </w:tcPr>
          <w:p w14:paraId="0D65DAEE" w14:textId="5980FAAB"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8C903D" w14:textId="441D4E48"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6863B59" w14:textId="33510A08" w:rsidR="004E6239" w:rsidRDefault="004E6239" w:rsidP="004E62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E6239" w:rsidRPr="003E783A" w14:paraId="4764C66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543556" w14:textId="068005AA" w:rsidR="004E6239" w:rsidRPr="0039125F" w:rsidRDefault="004E6239" w:rsidP="004E6239">
            <w:pPr>
              <w:pStyle w:val="Tabloerik"/>
            </w:pPr>
            <w:r w:rsidRPr="000E3BA0">
              <w:t>Verimliliğe etkisi var mı?</w:t>
            </w:r>
          </w:p>
        </w:tc>
        <w:tc>
          <w:tcPr>
            <w:tcW w:w="1848" w:type="dxa"/>
          </w:tcPr>
          <w:p w14:paraId="4C8EEF2C" w14:textId="78660041"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VERIMLILIGE_ETKI</w:t>
            </w:r>
          </w:p>
        </w:tc>
        <w:tc>
          <w:tcPr>
            <w:tcW w:w="1159" w:type="dxa"/>
          </w:tcPr>
          <w:p w14:paraId="227A370A" w14:textId="46FAA1A2"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59E3C1F" w14:textId="18179DB1" w:rsidR="004E6239"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27541A8" w14:textId="5D0960F9" w:rsidR="004E6239" w:rsidRDefault="004E6239" w:rsidP="004E62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E6239" w:rsidRPr="003E783A" w14:paraId="50C0801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D4AB3D" w14:textId="7C24B1F9" w:rsidR="004E6239" w:rsidRPr="0039125F" w:rsidRDefault="004E6239" w:rsidP="004E6239">
            <w:pPr>
              <w:pStyle w:val="Tabloerik"/>
            </w:pPr>
            <w:r>
              <w:t>Açıklama</w:t>
            </w:r>
          </w:p>
        </w:tc>
        <w:tc>
          <w:tcPr>
            <w:tcW w:w="1848" w:type="dxa"/>
          </w:tcPr>
          <w:p w14:paraId="0EB9FC2F" w14:textId="26CCA11C"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VERIMLILIGE_ETKI</w:t>
            </w:r>
            <w:r w:rsidRPr="00423000">
              <w:t>_ACIKLAMA</w:t>
            </w:r>
          </w:p>
        </w:tc>
        <w:tc>
          <w:tcPr>
            <w:tcW w:w="1159" w:type="dxa"/>
          </w:tcPr>
          <w:p w14:paraId="100C5352" w14:textId="4BDA09D9"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3E525C3" w14:textId="06B89810" w:rsidR="004E6239"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8E693CA" w14:textId="72AE4333" w:rsidR="004E6239" w:rsidRDefault="004E6239" w:rsidP="004E62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4E6239" w:rsidRPr="003E783A" w14:paraId="3646166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4BB4D1D" w14:textId="77777777" w:rsidR="004E6239" w:rsidRPr="003E783A" w:rsidRDefault="004E6239" w:rsidP="004E6239">
            <w:pPr>
              <w:pStyle w:val="Tabloerik"/>
            </w:pPr>
            <w:r w:rsidRPr="004741B2">
              <w:t>Marka Bilinirliği/Pazar Payını Arttırma Başvuru Sebebi</w:t>
            </w:r>
          </w:p>
        </w:tc>
        <w:tc>
          <w:tcPr>
            <w:tcW w:w="1848" w:type="dxa"/>
          </w:tcPr>
          <w:p w14:paraId="508A472C" w14:textId="77777777" w:rsidR="004E6239" w:rsidRPr="003E783A"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63D943B7" w14:textId="77777777" w:rsidR="004E6239" w:rsidRPr="003E783A"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107B06E" w14:textId="77777777" w:rsidR="004E6239" w:rsidRPr="003E783A" w:rsidRDefault="004E6239" w:rsidP="004E62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F08237C" w14:textId="77777777" w:rsidR="004E6239" w:rsidRPr="003E783A" w:rsidRDefault="004E6239" w:rsidP="004E62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4E6239" w:rsidRPr="003E783A" w14:paraId="049CCB7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D541E8" w14:textId="77777777" w:rsidR="004E6239" w:rsidRPr="003E783A" w:rsidRDefault="004E6239" w:rsidP="004E6239">
            <w:pPr>
              <w:pStyle w:val="Tabloerik"/>
            </w:pPr>
            <w:r w:rsidRPr="00F86EC8">
              <w:t>Marka Bilinirliği/Pazar Payını Arttırmaya Etkisi</w:t>
            </w:r>
          </w:p>
        </w:tc>
        <w:tc>
          <w:tcPr>
            <w:tcW w:w="1848" w:type="dxa"/>
          </w:tcPr>
          <w:p w14:paraId="454E43BD" w14:textId="77777777" w:rsidR="004E6239" w:rsidRPr="003E783A"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6689770F" w14:textId="77777777" w:rsidR="004E6239" w:rsidRPr="003E783A"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2A96CA4" w14:textId="77777777" w:rsidR="004E6239" w:rsidRPr="003E783A" w:rsidRDefault="004E6239" w:rsidP="004E62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8B9A285" w14:textId="77777777" w:rsidR="004E6239" w:rsidRPr="003E783A" w:rsidRDefault="004E6239" w:rsidP="004E62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0B91FA3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5D5B6B" w14:textId="3A356422" w:rsidR="009048F3" w:rsidRPr="00F86EC8" w:rsidRDefault="009048F3" w:rsidP="009048F3">
            <w:pPr>
              <w:pStyle w:val="Tabloerik"/>
            </w:pPr>
            <w:r w:rsidRPr="00685BA5">
              <w:t>Şirketin pazarlama stratejisi ile uyuşuyor mu?</w:t>
            </w:r>
          </w:p>
        </w:tc>
        <w:tc>
          <w:tcPr>
            <w:tcW w:w="1848" w:type="dxa"/>
          </w:tcPr>
          <w:p w14:paraId="1288E7BF" w14:textId="2D4F43F2"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SIRKETIN_PAZARLAMA_STRATEJISI</w:t>
            </w:r>
          </w:p>
        </w:tc>
        <w:tc>
          <w:tcPr>
            <w:tcW w:w="1159" w:type="dxa"/>
          </w:tcPr>
          <w:p w14:paraId="292F55FE" w14:textId="7F5A85FA"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802AF51" w14:textId="4ED2C45A"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A0C7930" w14:textId="36DDB841" w:rsidR="009048F3"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048F3" w:rsidRPr="003E783A" w14:paraId="7AD8B7E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4A0F2AB" w14:textId="54EE5B5A" w:rsidR="009048F3" w:rsidRPr="00F86EC8" w:rsidRDefault="009048F3" w:rsidP="009048F3">
            <w:pPr>
              <w:pStyle w:val="Tabloerik"/>
            </w:pPr>
            <w:r w:rsidRPr="00685BA5">
              <w:t xml:space="preserve">Şirketin </w:t>
            </w:r>
            <w:r>
              <w:t>P</w:t>
            </w:r>
            <w:r w:rsidRPr="00685BA5">
              <w:t xml:space="preserve">azarlama </w:t>
            </w:r>
            <w:r>
              <w:t>S</w:t>
            </w:r>
            <w:r w:rsidRPr="00685BA5">
              <w:t>tratejisi</w:t>
            </w:r>
            <w:r>
              <w:t xml:space="preserve"> Açıklama</w:t>
            </w:r>
          </w:p>
        </w:tc>
        <w:tc>
          <w:tcPr>
            <w:tcW w:w="1848" w:type="dxa"/>
          </w:tcPr>
          <w:p w14:paraId="1D8A6576" w14:textId="57336DA0"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SIRKETIN_PAZARLAMA_STRATEJISI_ACIKLAMA</w:t>
            </w:r>
          </w:p>
        </w:tc>
        <w:tc>
          <w:tcPr>
            <w:tcW w:w="1159" w:type="dxa"/>
          </w:tcPr>
          <w:p w14:paraId="61632373" w14:textId="06C38658"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353ECD6" w14:textId="160582B0"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B1A376" w14:textId="72F260EA" w:rsidR="009048F3" w:rsidRDefault="009048F3" w:rsidP="009048F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429C377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9D6F99" w14:textId="6B017C79" w:rsidR="009048F3" w:rsidRPr="00F86EC8" w:rsidRDefault="009048F3" w:rsidP="009048F3">
            <w:pPr>
              <w:pStyle w:val="Tabloerik"/>
            </w:pPr>
            <w:r w:rsidRPr="000D2D1D">
              <w:t>Marka bilinirliğini ar</w:t>
            </w:r>
            <w:r>
              <w:t>t</w:t>
            </w:r>
            <w:r w:rsidRPr="000D2D1D">
              <w:t>tırıyor mu?</w:t>
            </w:r>
          </w:p>
        </w:tc>
        <w:tc>
          <w:tcPr>
            <w:tcW w:w="1848" w:type="dxa"/>
          </w:tcPr>
          <w:p w14:paraId="3ACF0810" w14:textId="331116A2"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MARKA_BILINIRLIGI</w:t>
            </w:r>
          </w:p>
        </w:tc>
        <w:tc>
          <w:tcPr>
            <w:tcW w:w="1159" w:type="dxa"/>
          </w:tcPr>
          <w:p w14:paraId="33753298" w14:textId="6C734D90"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222B076" w14:textId="1E736CEC"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7D85E07" w14:textId="577CDFE7" w:rsidR="009048F3"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048F3" w:rsidRPr="003E783A" w14:paraId="0DA87A5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90A9CDA" w14:textId="319E1540" w:rsidR="009048F3" w:rsidRPr="00F86EC8" w:rsidRDefault="009048F3" w:rsidP="009048F3">
            <w:pPr>
              <w:pStyle w:val="Tabloerik"/>
            </w:pPr>
            <w:r>
              <w:t>Marka Bilinirliği Açıklama</w:t>
            </w:r>
          </w:p>
        </w:tc>
        <w:tc>
          <w:tcPr>
            <w:tcW w:w="1848" w:type="dxa"/>
          </w:tcPr>
          <w:p w14:paraId="77300546" w14:textId="18A20E45"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MARKA_BILINIRLIGI_ACIKLAMA</w:t>
            </w:r>
          </w:p>
        </w:tc>
        <w:tc>
          <w:tcPr>
            <w:tcW w:w="1159" w:type="dxa"/>
          </w:tcPr>
          <w:p w14:paraId="08474379" w14:textId="4D266AE2"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0F421F2" w14:textId="55DF2F13"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0C7021B" w14:textId="6CA67429" w:rsidR="009048F3" w:rsidRDefault="009048F3" w:rsidP="009048F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71203F5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E1B289" w14:textId="1C0A34A0" w:rsidR="009048F3" w:rsidRPr="00F86EC8" w:rsidRDefault="009048F3" w:rsidP="009048F3">
            <w:pPr>
              <w:pStyle w:val="Tabloerik"/>
            </w:pPr>
            <w:r>
              <w:t>İçerik Pazarlama</w:t>
            </w:r>
          </w:p>
        </w:tc>
        <w:tc>
          <w:tcPr>
            <w:tcW w:w="1848" w:type="dxa"/>
          </w:tcPr>
          <w:p w14:paraId="668B1C51" w14:textId="4E91A382"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ICERIK_PAZARLAMA</w:t>
            </w:r>
          </w:p>
        </w:tc>
        <w:tc>
          <w:tcPr>
            <w:tcW w:w="1159" w:type="dxa"/>
          </w:tcPr>
          <w:p w14:paraId="01CA3482" w14:textId="6E1DD6F9"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54D13FA" w14:textId="09CCFDF4"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90432DE" w14:textId="48C34187" w:rsidR="009048F3"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048F3" w:rsidRPr="003E783A" w14:paraId="2FF524B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7FD3B5" w14:textId="443A93B5" w:rsidR="009048F3" w:rsidRPr="00F86EC8" w:rsidRDefault="009048F3" w:rsidP="009048F3">
            <w:pPr>
              <w:pStyle w:val="Tabloerik"/>
            </w:pPr>
            <w:r>
              <w:t>İçerik Pazarlama Açıklama</w:t>
            </w:r>
          </w:p>
        </w:tc>
        <w:tc>
          <w:tcPr>
            <w:tcW w:w="1848" w:type="dxa"/>
          </w:tcPr>
          <w:p w14:paraId="1FE9719D" w14:textId="16416CA9"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rsidRPr="007312B1">
              <w:t>ICERIK_PAZARLAMA_ACIKLAMA</w:t>
            </w:r>
          </w:p>
        </w:tc>
        <w:tc>
          <w:tcPr>
            <w:tcW w:w="1159" w:type="dxa"/>
          </w:tcPr>
          <w:p w14:paraId="59B869FA" w14:textId="183737E9"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2C68E47" w14:textId="196896F3"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64CEB8B" w14:textId="05B5C2F8" w:rsidR="009048F3" w:rsidRDefault="009048F3" w:rsidP="009048F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04E2DDC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8F65D5" w14:textId="66F24411" w:rsidR="009048F3" w:rsidRPr="00F86EC8" w:rsidRDefault="009048F3" w:rsidP="009048F3">
            <w:pPr>
              <w:pStyle w:val="Tabloerik"/>
            </w:pPr>
            <w:r w:rsidRPr="00F03A50">
              <w:t>Sosyal Sorumluluk Projelerine Katılım</w:t>
            </w:r>
          </w:p>
        </w:tc>
        <w:tc>
          <w:tcPr>
            <w:tcW w:w="1848" w:type="dxa"/>
          </w:tcPr>
          <w:p w14:paraId="54428F78" w14:textId="772A349C"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SOSYAL_SORUMLULUK_KATILIM</w:t>
            </w:r>
          </w:p>
        </w:tc>
        <w:tc>
          <w:tcPr>
            <w:tcW w:w="1159" w:type="dxa"/>
          </w:tcPr>
          <w:p w14:paraId="1886C86F" w14:textId="5C73AFAF"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5C41C00" w14:textId="5D27AA62" w:rsidR="009048F3"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F72DF07" w14:textId="29055F4A" w:rsidR="009048F3"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048F3" w:rsidRPr="003E783A" w14:paraId="400F654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43B84C4" w14:textId="29314F37" w:rsidR="009048F3" w:rsidRPr="00F86EC8" w:rsidRDefault="009048F3" w:rsidP="009048F3">
            <w:pPr>
              <w:pStyle w:val="Tabloerik"/>
            </w:pPr>
            <w:r>
              <w:t>Sosyal Sorumluluk Katılım Açıklama</w:t>
            </w:r>
          </w:p>
        </w:tc>
        <w:tc>
          <w:tcPr>
            <w:tcW w:w="1848" w:type="dxa"/>
          </w:tcPr>
          <w:p w14:paraId="3A612D91" w14:textId="63B8C546"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rsidRPr="007D2E44">
              <w:t>SOSYAL_SORUMLULUK_KATILIM_ACIKLAMA</w:t>
            </w:r>
          </w:p>
        </w:tc>
        <w:tc>
          <w:tcPr>
            <w:tcW w:w="1159" w:type="dxa"/>
          </w:tcPr>
          <w:p w14:paraId="3D1DEFC3" w14:textId="55C05B53"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083EEBF" w14:textId="4F7C644E" w:rsidR="009048F3"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06AE63D" w14:textId="4E256064" w:rsidR="009048F3" w:rsidRDefault="009048F3" w:rsidP="009048F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7C1D791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358319" w14:textId="77777777" w:rsidR="009048F3" w:rsidRPr="003E783A" w:rsidRDefault="009048F3" w:rsidP="009048F3">
            <w:pPr>
              <w:pStyle w:val="Tabloerik"/>
            </w:pPr>
            <w:r>
              <w:t>Müşteri Adı</w:t>
            </w:r>
          </w:p>
        </w:tc>
        <w:tc>
          <w:tcPr>
            <w:tcW w:w="1848" w:type="dxa"/>
          </w:tcPr>
          <w:p w14:paraId="35F30FC7"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48B119E3"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D3AF613"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9FF2438" w14:textId="77777777" w:rsidR="009048F3" w:rsidRPr="003E783A"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048F3" w:rsidRPr="003E783A" w14:paraId="5193A65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1BA83A1" w14:textId="77777777" w:rsidR="009048F3" w:rsidRPr="003E783A" w:rsidRDefault="009048F3" w:rsidP="009048F3">
            <w:pPr>
              <w:pStyle w:val="Tabloerik"/>
            </w:pPr>
            <w:r>
              <w:t>Proje İsmi</w:t>
            </w:r>
          </w:p>
        </w:tc>
        <w:tc>
          <w:tcPr>
            <w:tcW w:w="1848" w:type="dxa"/>
          </w:tcPr>
          <w:p w14:paraId="3B58741B" w14:textId="77777777" w:rsidR="009048F3" w:rsidRPr="003E783A"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4B6B07A0" w14:textId="77777777" w:rsidR="009048F3" w:rsidRPr="003E783A"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4105A77" w14:textId="77777777" w:rsidR="009048F3" w:rsidRPr="003E783A" w:rsidRDefault="009048F3" w:rsidP="009048F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26B8329" w14:textId="77777777" w:rsidR="009048F3" w:rsidRPr="003E783A" w:rsidRDefault="009048F3" w:rsidP="009048F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048F3" w:rsidRPr="003E783A" w14:paraId="639009E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624243" w14:textId="77777777" w:rsidR="009048F3" w:rsidRPr="003E783A" w:rsidRDefault="009048F3" w:rsidP="009048F3">
            <w:pPr>
              <w:pStyle w:val="Tabloerik"/>
            </w:pPr>
            <w:r>
              <w:t>Mevcut Müşteri Satış Açıklaması</w:t>
            </w:r>
          </w:p>
        </w:tc>
        <w:tc>
          <w:tcPr>
            <w:tcW w:w="1848" w:type="dxa"/>
          </w:tcPr>
          <w:p w14:paraId="5C94BD36"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512B9549"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00AF51A" w14:textId="77777777" w:rsidR="009048F3" w:rsidRPr="003E783A" w:rsidRDefault="009048F3" w:rsidP="009048F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F69A949" w14:textId="77777777" w:rsidR="009048F3" w:rsidRPr="003E783A" w:rsidRDefault="009048F3" w:rsidP="009048F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77739" w:rsidRPr="003E783A" w14:paraId="1F8322D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56A7FE" w14:textId="4F17F3D6" w:rsidR="00977739" w:rsidRDefault="00977739" w:rsidP="00977739">
            <w:pPr>
              <w:pStyle w:val="Tabloerik"/>
            </w:pPr>
            <w:r w:rsidRPr="00711F8B">
              <w:t>Ödüllendirmeye aday gösterilen çalışanın ilgili satışa katkısı oldu mu?</w:t>
            </w:r>
          </w:p>
        </w:tc>
        <w:tc>
          <w:tcPr>
            <w:tcW w:w="1848" w:type="dxa"/>
          </w:tcPr>
          <w:p w14:paraId="5A777CD6" w14:textId="64F22F6F"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34FCF51C" w14:textId="2A6F005E"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7540511" w14:textId="7F6DE69E"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D534B79" w14:textId="36353EC0" w:rsidR="00977739" w:rsidRDefault="00977739" w:rsidP="009777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77739" w:rsidRPr="003E783A" w14:paraId="2C05115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17554BE" w14:textId="3A12953C" w:rsidR="00977739" w:rsidRDefault="00977739" w:rsidP="00977739">
            <w:pPr>
              <w:pStyle w:val="Tabloerik"/>
            </w:pPr>
            <w:r w:rsidRPr="006D7E55">
              <w:t>Açıklaması</w:t>
            </w:r>
          </w:p>
        </w:tc>
        <w:tc>
          <w:tcPr>
            <w:tcW w:w="1848" w:type="dxa"/>
          </w:tcPr>
          <w:p w14:paraId="2D40CCC0" w14:textId="75F3E574"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MEVCUT_MUSTERI_SATIS_KONTROL_ACIKLAMA</w:t>
            </w:r>
          </w:p>
        </w:tc>
        <w:tc>
          <w:tcPr>
            <w:tcW w:w="1159" w:type="dxa"/>
          </w:tcPr>
          <w:p w14:paraId="29FB9F6B" w14:textId="33B50F43"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51F9228" w14:textId="44174A11"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736CA8C" w14:textId="4C814804" w:rsidR="00977739" w:rsidRDefault="00977739" w:rsidP="009777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77739" w:rsidRPr="003E783A" w14:paraId="4FB541A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A5342A7" w14:textId="28B677FF" w:rsidR="00977739" w:rsidRDefault="00977739" w:rsidP="00977739">
            <w:pPr>
              <w:pStyle w:val="Tabloerik"/>
            </w:pPr>
            <w:r w:rsidRPr="007350F3">
              <w:t>Danışmanlık Satıldı</w:t>
            </w:r>
          </w:p>
        </w:tc>
        <w:tc>
          <w:tcPr>
            <w:tcW w:w="1848" w:type="dxa"/>
          </w:tcPr>
          <w:p w14:paraId="4730D69C" w14:textId="7B2637FE"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DANISMANLIK_SATILDI</w:t>
            </w:r>
          </w:p>
        </w:tc>
        <w:tc>
          <w:tcPr>
            <w:tcW w:w="1159" w:type="dxa"/>
          </w:tcPr>
          <w:p w14:paraId="37A605A0" w14:textId="16B49321"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73294A0" w14:textId="287D0C04"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A7CC598" w14:textId="6042C3AD" w:rsidR="00977739" w:rsidRDefault="00977739" w:rsidP="009777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77739" w:rsidRPr="003E783A" w14:paraId="4421E13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6AF5EF" w14:textId="043EFA9F" w:rsidR="00977739" w:rsidRDefault="00977739" w:rsidP="00977739">
            <w:pPr>
              <w:pStyle w:val="Tabloerik"/>
            </w:pPr>
            <w:r w:rsidRPr="00D931E1">
              <w:t>Bakım/Destek Hizmeti Satıldı</w:t>
            </w:r>
          </w:p>
        </w:tc>
        <w:tc>
          <w:tcPr>
            <w:tcW w:w="1848" w:type="dxa"/>
          </w:tcPr>
          <w:p w14:paraId="43699137" w14:textId="7F21563D"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BAKIM_DESTEK_HIZMET_SATIS</w:t>
            </w:r>
          </w:p>
        </w:tc>
        <w:tc>
          <w:tcPr>
            <w:tcW w:w="1159" w:type="dxa"/>
          </w:tcPr>
          <w:p w14:paraId="43F4B815" w14:textId="7C59B5F6"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E46D3F3" w14:textId="18A690B6"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E3DCE59" w14:textId="490A50C9" w:rsidR="00977739" w:rsidRDefault="00977739" w:rsidP="009777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77739" w:rsidRPr="003E783A" w14:paraId="3A5F624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60F5665" w14:textId="3CF65001" w:rsidR="00977739" w:rsidRDefault="00977739" w:rsidP="00977739">
            <w:pPr>
              <w:pStyle w:val="Tabloerik"/>
            </w:pPr>
            <w:r w:rsidRPr="00B0204D">
              <w:t>Ek Kullanıcı Lisansı Satıldı</w:t>
            </w:r>
          </w:p>
        </w:tc>
        <w:tc>
          <w:tcPr>
            <w:tcW w:w="1848" w:type="dxa"/>
          </w:tcPr>
          <w:p w14:paraId="05723FEE" w14:textId="50681B4A"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EK_KULLANICI_LISANS_SATIS</w:t>
            </w:r>
          </w:p>
        </w:tc>
        <w:tc>
          <w:tcPr>
            <w:tcW w:w="1159" w:type="dxa"/>
          </w:tcPr>
          <w:p w14:paraId="0B0B3BC5" w14:textId="2BCA117A"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900B1C8" w14:textId="020D42BA" w:rsidR="00977739"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AB12EDB" w14:textId="51C57F09" w:rsidR="00977739" w:rsidRDefault="00977739" w:rsidP="009777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77739" w:rsidRPr="003E783A" w14:paraId="5D13CED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889BD44" w14:textId="44EBD96C" w:rsidR="00977739" w:rsidRDefault="00977739" w:rsidP="00977739">
            <w:pPr>
              <w:pStyle w:val="Tabloerik"/>
            </w:pPr>
            <w:r w:rsidRPr="00392EB7">
              <w:t>Seçimli Modül Satış</w:t>
            </w:r>
          </w:p>
        </w:tc>
        <w:tc>
          <w:tcPr>
            <w:tcW w:w="1848" w:type="dxa"/>
          </w:tcPr>
          <w:p w14:paraId="272E9739" w14:textId="2700E186"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SECIMLI_MODUL_SATIS</w:t>
            </w:r>
          </w:p>
        </w:tc>
        <w:tc>
          <w:tcPr>
            <w:tcW w:w="1159" w:type="dxa"/>
          </w:tcPr>
          <w:p w14:paraId="416C1E0E" w14:textId="20A74F38"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BC9C956" w14:textId="4D96E4BF" w:rsidR="00977739"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73DE8AC" w14:textId="30D23F37" w:rsidR="00977739" w:rsidRDefault="00977739" w:rsidP="009777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977739" w:rsidRPr="003E783A" w14:paraId="11A71B0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7D86EC2" w14:textId="77777777" w:rsidR="00977739" w:rsidRPr="003E783A" w:rsidRDefault="00977739" w:rsidP="00977739">
            <w:pPr>
              <w:pStyle w:val="Tabloerik"/>
            </w:pPr>
            <w:r>
              <w:t>Müşteri Memnuniyeti Başvuru Açıklama</w:t>
            </w:r>
          </w:p>
        </w:tc>
        <w:tc>
          <w:tcPr>
            <w:tcW w:w="1848" w:type="dxa"/>
          </w:tcPr>
          <w:p w14:paraId="351DD6C7" w14:textId="77777777" w:rsidR="00977739" w:rsidRPr="003E783A"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54C56303" w14:textId="77777777" w:rsidR="00977739" w:rsidRPr="003E783A"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374584F" w14:textId="77777777" w:rsidR="00977739" w:rsidRPr="003E783A" w:rsidRDefault="00977739" w:rsidP="00977739">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16CAFF6" w14:textId="77777777" w:rsidR="00977739" w:rsidRPr="003E783A" w:rsidRDefault="00977739" w:rsidP="00977739">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977739" w:rsidRPr="003E783A" w14:paraId="35EC761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C3B666" w14:textId="77777777" w:rsidR="00977739" w:rsidRPr="003E783A" w:rsidRDefault="00977739" w:rsidP="00977739">
            <w:pPr>
              <w:pStyle w:val="Tabloerik"/>
            </w:pPr>
            <w:r w:rsidRPr="002840FB">
              <w:t>Müşteri Memnuniyetine Etkisi</w:t>
            </w:r>
          </w:p>
        </w:tc>
        <w:tc>
          <w:tcPr>
            <w:tcW w:w="1848" w:type="dxa"/>
          </w:tcPr>
          <w:p w14:paraId="39395A5F" w14:textId="77777777" w:rsidR="00977739" w:rsidRPr="003E783A"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684CB6E4" w14:textId="77777777" w:rsidR="00977739" w:rsidRPr="003E783A"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2113480" w14:textId="77777777" w:rsidR="00977739" w:rsidRPr="003E783A" w:rsidRDefault="00977739" w:rsidP="00977739">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917ED03" w14:textId="77777777" w:rsidR="00977739" w:rsidRPr="003E783A" w:rsidRDefault="00977739" w:rsidP="00977739">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15C2479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42CE3B" w14:textId="63F63F85" w:rsidR="00A12D13" w:rsidRPr="002840FB" w:rsidRDefault="00A12D13" w:rsidP="00A12D13">
            <w:pPr>
              <w:pStyle w:val="Tabloerik"/>
            </w:pPr>
            <w:r w:rsidRPr="00180B8C">
              <w:lastRenderedPageBreak/>
              <w:t>Müşteri Memnuniyetini Arttırmaya Etkisi Var Mı?</w:t>
            </w:r>
          </w:p>
        </w:tc>
        <w:tc>
          <w:tcPr>
            <w:tcW w:w="1848" w:type="dxa"/>
          </w:tcPr>
          <w:p w14:paraId="0AEE9882" w14:textId="78EFBF15"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MUSTERI_MEMNUNIYETINI_ARTTIRMA_ETKISI</w:t>
            </w:r>
          </w:p>
        </w:tc>
        <w:tc>
          <w:tcPr>
            <w:tcW w:w="1159" w:type="dxa"/>
          </w:tcPr>
          <w:p w14:paraId="7E5D7C5A" w14:textId="7CCAA1CD"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37893AF" w14:textId="04AE35E7"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3C69EAE" w14:textId="2A569F48" w:rsidR="00A12D13"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582B018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1A1DCE3" w14:textId="20828CCE" w:rsidR="00A12D13" w:rsidRPr="002840FB" w:rsidRDefault="00A12D13" w:rsidP="00A12D13">
            <w:pPr>
              <w:pStyle w:val="Tabloerik"/>
            </w:pPr>
            <w:r>
              <w:t>Açıklaması</w:t>
            </w:r>
          </w:p>
        </w:tc>
        <w:tc>
          <w:tcPr>
            <w:tcW w:w="1848" w:type="dxa"/>
          </w:tcPr>
          <w:p w14:paraId="59A3A73C" w14:textId="4B607E32"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MUSTERI_MEMNUNIYETINI_ARTTIRMA_ETKISI_ACIKLAMA</w:t>
            </w:r>
          </w:p>
        </w:tc>
        <w:tc>
          <w:tcPr>
            <w:tcW w:w="1159" w:type="dxa"/>
          </w:tcPr>
          <w:p w14:paraId="7653A087" w14:textId="5829681E"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142654A" w14:textId="478C345E"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B34804D" w14:textId="68C1E272" w:rsidR="00A12D13"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7E9FC67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DE8479" w14:textId="4FD62951" w:rsidR="00A12D13" w:rsidRPr="002840FB" w:rsidRDefault="00A12D13" w:rsidP="00A12D13">
            <w:pPr>
              <w:pStyle w:val="Tabloerik"/>
            </w:pPr>
            <w:r w:rsidRPr="000144F9">
              <w:t>Müşteri taleplerini azaltmaya etkisi oluyor mu?</w:t>
            </w:r>
          </w:p>
        </w:tc>
        <w:tc>
          <w:tcPr>
            <w:tcW w:w="1848" w:type="dxa"/>
          </w:tcPr>
          <w:p w14:paraId="7B8CE6BA" w14:textId="65FBEA81"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MUSTERI_TALEPLERINI_AZALTMA</w:t>
            </w:r>
          </w:p>
        </w:tc>
        <w:tc>
          <w:tcPr>
            <w:tcW w:w="1159" w:type="dxa"/>
          </w:tcPr>
          <w:p w14:paraId="677C666D" w14:textId="7119299F"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A72635A" w14:textId="6D5E9C6A"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15A41ED" w14:textId="61A37ED3" w:rsidR="00A12D13"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6BCA8F2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409AC64" w14:textId="0C604E27" w:rsidR="00A12D13" w:rsidRPr="002840FB" w:rsidRDefault="00A12D13" w:rsidP="00A12D13">
            <w:pPr>
              <w:pStyle w:val="Tabloerik"/>
            </w:pPr>
            <w:r>
              <w:t>Açıklaması</w:t>
            </w:r>
          </w:p>
        </w:tc>
        <w:tc>
          <w:tcPr>
            <w:tcW w:w="1848" w:type="dxa"/>
          </w:tcPr>
          <w:p w14:paraId="52273C83" w14:textId="65A2E83C"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MUSTERI_TALEPLERINI_AZALTMA_ACIKLAMA</w:t>
            </w:r>
          </w:p>
        </w:tc>
        <w:tc>
          <w:tcPr>
            <w:tcW w:w="1159" w:type="dxa"/>
          </w:tcPr>
          <w:p w14:paraId="464952AB" w14:textId="58454948"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5F5453D" w14:textId="751926D2"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D6DE3D8" w14:textId="60F3340F" w:rsidR="00A12D13"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0912CB1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F70C04" w14:textId="35B43D3C" w:rsidR="00A12D13" w:rsidRPr="002840FB" w:rsidRDefault="00A12D13" w:rsidP="00A12D13">
            <w:pPr>
              <w:pStyle w:val="Tabloerik"/>
            </w:pPr>
            <w:r w:rsidRPr="00A757A8">
              <w:t>Müşteri taleplerini kapatma hızını etkiliyor mu?</w:t>
            </w:r>
          </w:p>
        </w:tc>
        <w:tc>
          <w:tcPr>
            <w:tcW w:w="1848" w:type="dxa"/>
          </w:tcPr>
          <w:p w14:paraId="7994B48A" w14:textId="5E9DEECD"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MUSTERI_TALEP_KAPATMA</w:t>
            </w:r>
          </w:p>
        </w:tc>
        <w:tc>
          <w:tcPr>
            <w:tcW w:w="1159" w:type="dxa"/>
          </w:tcPr>
          <w:p w14:paraId="58DF1016" w14:textId="6D210155"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07902DF" w14:textId="263D0A93"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D6FE78C" w14:textId="0ECB6413" w:rsidR="00A12D13"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35241B8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D844E3" w14:textId="6BDF1DAA" w:rsidR="00A12D13" w:rsidRPr="002840FB" w:rsidRDefault="00A12D13" w:rsidP="00A12D13">
            <w:pPr>
              <w:pStyle w:val="Tabloerik"/>
            </w:pPr>
            <w:r>
              <w:t>Açıklaması</w:t>
            </w:r>
          </w:p>
        </w:tc>
        <w:tc>
          <w:tcPr>
            <w:tcW w:w="1848" w:type="dxa"/>
          </w:tcPr>
          <w:p w14:paraId="06D7A809" w14:textId="6981F1E0"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MUSTERI_TALEP_KAPATMA_ACIKLAMA</w:t>
            </w:r>
          </w:p>
        </w:tc>
        <w:tc>
          <w:tcPr>
            <w:tcW w:w="1159" w:type="dxa"/>
          </w:tcPr>
          <w:p w14:paraId="1A562682" w14:textId="2BCAE8FF"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60FF668" w14:textId="22594C0A" w:rsidR="00A12D13"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D6CE1ED" w14:textId="56C6E776" w:rsidR="00A12D13"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5BD01E3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992AAEB" w14:textId="3929069A" w:rsidR="00A12D13" w:rsidRPr="002840FB" w:rsidRDefault="00A12D13" w:rsidP="00A12D13">
            <w:pPr>
              <w:pStyle w:val="Tabloerik"/>
            </w:pPr>
            <w:r>
              <w:t>Fikir Uygulanabilirlik</w:t>
            </w:r>
          </w:p>
        </w:tc>
        <w:tc>
          <w:tcPr>
            <w:tcW w:w="1848" w:type="dxa"/>
          </w:tcPr>
          <w:p w14:paraId="1AB3DA7B" w14:textId="75EF0ED2"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rsidRPr="00046C92">
              <w:t>FIKIR_UYGULANABILIRLIK</w:t>
            </w:r>
          </w:p>
        </w:tc>
        <w:tc>
          <w:tcPr>
            <w:tcW w:w="1159" w:type="dxa"/>
          </w:tcPr>
          <w:p w14:paraId="00D163C0" w14:textId="27AA6CD1"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BEC5FAA" w14:textId="501D4453" w:rsidR="00A12D13"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61EEF53" w14:textId="0DD2F90D" w:rsidR="00A12D13"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78E27DD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B7C1133" w14:textId="77777777" w:rsidR="00A12D13" w:rsidRPr="003E783A" w:rsidRDefault="00A12D13" w:rsidP="00A12D13">
            <w:pPr>
              <w:pStyle w:val="Tabloerik"/>
            </w:pPr>
            <w:r w:rsidRPr="00EA4F34">
              <w:t>Müşteri Adı</w:t>
            </w:r>
          </w:p>
        </w:tc>
        <w:tc>
          <w:tcPr>
            <w:tcW w:w="1848" w:type="dxa"/>
          </w:tcPr>
          <w:p w14:paraId="71ACA31F" w14:textId="103D6EF5"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06FAD50D"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FCBFFB4"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01D8E22" w14:textId="77777777" w:rsidR="00A12D13" w:rsidRPr="003E783A"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7CE26F9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402E352" w14:textId="77777777" w:rsidR="00A12D13" w:rsidRPr="003E783A" w:rsidRDefault="00A12D13" w:rsidP="00A12D13">
            <w:pPr>
              <w:pStyle w:val="Tabloerik"/>
            </w:pPr>
            <w:r>
              <w:t>Proje İsmi</w:t>
            </w:r>
          </w:p>
        </w:tc>
        <w:tc>
          <w:tcPr>
            <w:tcW w:w="1848" w:type="dxa"/>
          </w:tcPr>
          <w:p w14:paraId="1DD79370"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S_YENI_MUSTERI_PROJE_ISMI</w:t>
            </w:r>
          </w:p>
        </w:tc>
        <w:tc>
          <w:tcPr>
            <w:tcW w:w="1159" w:type="dxa"/>
          </w:tcPr>
          <w:p w14:paraId="723FF093"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FD1CC8"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E45F55B" w14:textId="77777777" w:rsidR="00A12D13" w:rsidRPr="003E783A"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46DFAD9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DFAAEE" w14:textId="77777777" w:rsidR="00A12D13" w:rsidRPr="003E783A" w:rsidRDefault="00A12D13" w:rsidP="00A12D13">
            <w:pPr>
              <w:pStyle w:val="Tabloerik"/>
            </w:pPr>
            <w:r>
              <w:t xml:space="preserve">Müşteri </w:t>
            </w:r>
            <w:proofErr w:type="gramStart"/>
            <w:r>
              <w:t>İle</w:t>
            </w:r>
            <w:proofErr w:type="gramEnd"/>
            <w:r>
              <w:t xml:space="preserve"> İletişim Tarihi</w:t>
            </w:r>
          </w:p>
        </w:tc>
        <w:tc>
          <w:tcPr>
            <w:tcW w:w="1848" w:type="dxa"/>
          </w:tcPr>
          <w:p w14:paraId="40AD336B"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S_YENI_MUSTERI_ILE_ILETISIM_TARIHI</w:t>
            </w:r>
          </w:p>
        </w:tc>
        <w:tc>
          <w:tcPr>
            <w:tcW w:w="1159" w:type="dxa"/>
          </w:tcPr>
          <w:p w14:paraId="4F9A6A3C"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1EA5BE2"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6D3D002" w14:textId="77777777" w:rsidR="00A12D13" w:rsidRPr="003E783A"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A12D13" w:rsidRPr="003E783A" w14:paraId="0F9C99E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12B9DF" w14:textId="77777777" w:rsidR="00A12D13" w:rsidRPr="003E783A" w:rsidRDefault="00A12D13" w:rsidP="00A12D13">
            <w:pPr>
              <w:pStyle w:val="Tabloerik"/>
            </w:pPr>
            <w:r>
              <w:t>Müşteri Referansı</w:t>
            </w:r>
          </w:p>
        </w:tc>
        <w:tc>
          <w:tcPr>
            <w:tcW w:w="1848" w:type="dxa"/>
          </w:tcPr>
          <w:p w14:paraId="7F714ED7"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S_YENI_MUSTERI_REFERANSI</w:t>
            </w:r>
          </w:p>
        </w:tc>
        <w:tc>
          <w:tcPr>
            <w:tcW w:w="1159" w:type="dxa"/>
          </w:tcPr>
          <w:p w14:paraId="38EA7C1A"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6A7BDCD" w14:textId="77777777" w:rsidR="00A12D13" w:rsidRPr="003E783A" w:rsidRDefault="00A12D13" w:rsidP="00A12D1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C291878" w14:textId="77777777" w:rsidR="00A12D13" w:rsidRPr="003E783A" w:rsidRDefault="00A12D13" w:rsidP="00A12D1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A12D13" w:rsidRPr="003E783A" w14:paraId="2326A1B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C7D788" w14:textId="77777777" w:rsidR="00A12D13" w:rsidRPr="003E783A" w:rsidRDefault="00A12D13" w:rsidP="00A12D13">
            <w:pPr>
              <w:pStyle w:val="Tabloerik"/>
            </w:pPr>
            <w:r w:rsidRPr="006053C7">
              <w:t>Yeni Müşteri Satış Açıklama</w:t>
            </w:r>
          </w:p>
        </w:tc>
        <w:tc>
          <w:tcPr>
            <w:tcW w:w="1848" w:type="dxa"/>
          </w:tcPr>
          <w:p w14:paraId="5EA435E0"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YENI_MUSTERI_SATIS_ACIKLAMA</w:t>
            </w:r>
          </w:p>
        </w:tc>
        <w:tc>
          <w:tcPr>
            <w:tcW w:w="1159" w:type="dxa"/>
          </w:tcPr>
          <w:p w14:paraId="5CB3B86D"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5B71692" w14:textId="77777777" w:rsidR="00A12D13" w:rsidRPr="003E783A" w:rsidRDefault="00A12D13" w:rsidP="00A12D13">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BE9CB3D" w14:textId="77777777" w:rsidR="00A12D13" w:rsidRPr="003E783A" w:rsidRDefault="00A12D13" w:rsidP="00A12D13">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CA7CD4" w:rsidRPr="003E783A" w14:paraId="571F7EA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70E237B" w14:textId="5CD2091B" w:rsidR="00CA7CD4" w:rsidRPr="006053C7" w:rsidRDefault="00CA7CD4" w:rsidP="00CA7CD4">
            <w:pPr>
              <w:pStyle w:val="Tabloerik"/>
            </w:pPr>
            <w:r w:rsidRPr="00711F8B">
              <w:t>Ödüllendirmeye aday gösterilen çalışanın ilgili satışa katkısı oldu mu?</w:t>
            </w:r>
          </w:p>
        </w:tc>
        <w:tc>
          <w:tcPr>
            <w:tcW w:w="1848" w:type="dxa"/>
          </w:tcPr>
          <w:p w14:paraId="74741627" w14:textId="00B427E1"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2482B94D" w14:textId="20501181"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60B7E70" w14:textId="3ABC4F0A"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1FE62C2" w14:textId="65310FEB" w:rsidR="00CA7CD4" w:rsidRDefault="00CA7CD4" w:rsidP="00CA7CD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CA7CD4" w:rsidRPr="003E783A" w14:paraId="1490034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25B69B" w14:textId="1A6A98C4" w:rsidR="00CA7CD4" w:rsidRPr="006053C7" w:rsidRDefault="00CA7CD4" w:rsidP="00CA7CD4">
            <w:pPr>
              <w:pStyle w:val="Tabloerik"/>
            </w:pPr>
            <w:r w:rsidRPr="006D7E55">
              <w:t>Açıklaması</w:t>
            </w:r>
          </w:p>
        </w:tc>
        <w:tc>
          <w:tcPr>
            <w:tcW w:w="1848" w:type="dxa"/>
          </w:tcPr>
          <w:p w14:paraId="79DB2242" w14:textId="06734943"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YENI_MUSTERI_SATIS_KONTROL</w:t>
            </w:r>
          </w:p>
        </w:tc>
        <w:tc>
          <w:tcPr>
            <w:tcW w:w="1159" w:type="dxa"/>
          </w:tcPr>
          <w:p w14:paraId="66BE48E4" w14:textId="263C89AF"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CFF4A0A" w14:textId="7B7AB3D8"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8C83B19" w14:textId="2D526B4B" w:rsidR="00CA7CD4" w:rsidRDefault="00CA7CD4" w:rsidP="00CA7CD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CA7CD4" w:rsidRPr="003E783A" w14:paraId="32D88FC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E3E492F" w14:textId="0FCE34D8" w:rsidR="00CA7CD4" w:rsidRPr="006053C7" w:rsidRDefault="00CA7CD4" w:rsidP="00CA7CD4">
            <w:pPr>
              <w:pStyle w:val="Tabloerik"/>
            </w:pPr>
            <w:r w:rsidRPr="007350F3">
              <w:t>Danışmanlık Satıldı</w:t>
            </w:r>
          </w:p>
        </w:tc>
        <w:tc>
          <w:tcPr>
            <w:tcW w:w="1848" w:type="dxa"/>
          </w:tcPr>
          <w:p w14:paraId="468A730E" w14:textId="74CE05B7"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YENI_MUSTERI_DANISMANLIK_SATIS</w:t>
            </w:r>
          </w:p>
        </w:tc>
        <w:tc>
          <w:tcPr>
            <w:tcW w:w="1159" w:type="dxa"/>
          </w:tcPr>
          <w:p w14:paraId="486CB7E7" w14:textId="4DEADF9B"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DD7EE44" w14:textId="46912276"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FDC55E9" w14:textId="48E3EAF3" w:rsidR="00CA7CD4" w:rsidRDefault="00CA7CD4" w:rsidP="00CA7CD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CA7CD4" w:rsidRPr="003E783A" w14:paraId="0B223F6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5A4491" w14:textId="1EBE2B5D" w:rsidR="00CA7CD4" w:rsidRPr="006053C7" w:rsidRDefault="00CA7CD4" w:rsidP="00CA7CD4">
            <w:pPr>
              <w:pStyle w:val="Tabloerik"/>
            </w:pPr>
            <w:r>
              <w:t>Lisans</w:t>
            </w:r>
            <w:r w:rsidRPr="00D931E1">
              <w:t xml:space="preserve"> Satıldı</w:t>
            </w:r>
          </w:p>
        </w:tc>
        <w:tc>
          <w:tcPr>
            <w:tcW w:w="1848" w:type="dxa"/>
          </w:tcPr>
          <w:p w14:paraId="730520F3" w14:textId="009263FC"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rsidRPr="006B5239">
              <w:t>LISANS_SATILDI</w:t>
            </w:r>
          </w:p>
        </w:tc>
        <w:tc>
          <w:tcPr>
            <w:tcW w:w="1159" w:type="dxa"/>
          </w:tcPr>
          <w:p w14:paraId="26CE05E9" w14:textId="6AB93D33"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8C58A65" w14:textId="5F6DADF5"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D5B1ADC" w14:textId="0DB78771" w:rsidR="00CA7CD4" w:rsidRDefault="00CA7CD4" w:rsidP="00CA7CD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CA7CD4" w:rsidRPr="003E783A" w14:paraId="43AA450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C1729C0" w14:textId="77777777" w:rsidR="00CA7CD4" w:rsidRPr="006053C7" w:rsidRDefault="00CA7CD4" w:rsidP="00CA7CD4">
            <w:pPr>
              <w:pStyle w:val="Tabloerik"/>
            </w:pPr>
            <w:r w:rsidRPr="00EA4F34">
              <w:t>Müşteri Adı</w:t>
            </w:r>
          </w:p>
        </w:tc>
        <w:tc>
          <w:tcPr>
            <w:tcW w:w="1848" w:type="dxa"/>
          </w:tcPr>
          <w:p w14:paraId="3FA961AC" w14:textId="12A489E8"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R_YENI_MUSTERI_ADI</w:t>
            </w:r>
          </w:p>
        </w:tc>
        <w:tc>
          <w:tcPr>
            <w:tcW w:w="1159" w:type="dxa"/>
          </w:tcPr>
          <w:p w14:paraId="6014E2CB"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C4D6163"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F9DCC0F" w14:textId="77777777" w:rsidR="00CA7CD4" w:rsidRPr="003E783A" w:rsidRDefault="00CA7CD4" w:rsidP="00CA7CD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CA7CD4" w:rsidRPr="003E783A" w14:paraId="34824D1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626CE65" w14:textId="77777777" w:rsidR="00CA7CD4" w:rsidRPr="006053C7" w:rsidRDefault="00CA7CD4" w:rsidP="00CA7CD4">
            <w:pPr>
              <w:pStyle w:val="Tabloerik"/>
            </w:pPr>
            <w:r>
              <w:t>Proje İsmi</w:t>
            </w:r>
          </w:p>
        </w:tc>
        <w:tc>
          <w:tcPr>
            <w:tcW w:w="1848" w:type="dxa"/>
          </w:tcPr>
          <w:p w14:paraId="49C8E304" w14:textId="77777777"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R_YENI_MUSTERI_PROJE_ISMI</w:t>
            </w:r>
          </w:p>
        </w:tc>
        <w:tc>
          <w:tcPr>
            <w:tcW w:w="1159" w:type="dxa"/>
          </w:tcPr>
          <w:p w14:paraId="3AB9E0B4"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7EE217A"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586EEC1" w14:textId="77777777" w:rsidR="00CA7CD4" w:rsidRPr="003E783A" w:rsidRDefault="00CA7CD4" w:rsidP="00CA7CD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CA7CD4" w:rsidRPr="003E783A" w14:paraId="4C95067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D513B3" w14:textId="77777777" w:rsidR="00CA7CD4" w:rsidRPr="006053C7" w:rsidRDefault="00CA7CD4" w:rsidP="00CA7CD4">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5A617C6A" w14:textId="77777777"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R_YENI_MUSTERI_ILE_ILETISIM_TARIHI</w:t>
            </w:r>
          </w:p>
        </w:tc>
        <w:tc>
          <w:tcPr>
            <w:tcW w:w="1159" w:type="dxa"/>
          </w:tcPr>
          <w:p w14:paraId="68EEC5CC"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B271467"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5467F79" w14:textId="77777777" w:rsidR="00CA7CD4" w:rsidRPr="003E783A" w:rsidRDefault="00CA7CD4" w:rsidP="00CA7CD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CA7CD4" w:rsidRPr="003E783A" w14:paraId="1E0CD7F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C2513D1" w14:textId="77777777" w:rsidR="00CA7CD4" w:rsidRPr="006053C7" w:rsidRDefault="00CA7CD4" w:rsidP="00CA7CD4">
            <w:pPr>
              <w:pStyle w:val="Tabloerik"/>
            </w:pPr>
            <w:r>
              <w:t>Randevu Tarihi</w:t>
            </w:r>
          </w:p>
        </w:tc>
        <w:tc>
          <w:tcPr>
            <w:tcW w:w="1848" w:type="dxa"/>
          </w:tcPr>
          <w:p w14:paraId="0575E896" w14:textId="77777777"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RANDEVU_TARIHI</w:t>
            </w:r>
          </w:p>
        </w:tc>
        <w:tc>
          <w:tcPr>
            <w:tcW w:w="1159" w:type="dxa"/>
          </w:tcPr>
          <w:p w14:paraId="176863B0"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AC51C53"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6DC5746" w14:textId="77777777" w:rsidR="00CA7CD4" w:rsidRPr="003E783A" w:rsidRDefault="00CA7CD4" w:rsidP="00CA7CD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CA7CD4" w:rsidRPr="003E783A" w14:paraId="3EF2AAE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DC62021" w14:textId="77777777" w:rsidR="00CA7CD4" w:rsidRPr="006053C7" w:rsidRDefault="00CA7CD4" w:rsidP="00CA7CD4">
            <w:pPr>
              <w:pStyle w:val="Tabloerik"/>
            </w:pPr>
            <w:r w:rsidRPr="00EB33D6">
              <w:t>Müşteri Referansı</w:t>
            </w:r>
          </w:p>
        </w:tc>
        <w:tc>
          <w:tcPr>
            <w:tcW w:w="1848" w:type="dxa"/>
          </w:tcPr>
          <w:p w14:paraId="64CB866D" w14:textId="77777777" w:rsidR="00CA7CD4"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R_YENI_MUSTERI_REFERANSI</w:t>
            </w:r>
          </w:p>
        </w:tc>
        <w:tc>
          <w:tcPr>
            <w:tcW w:w="1159" w:type="dxa"/>
          </w:tcPr>
          <w:p w14:paraId="6EF0E7ED"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AFE5141" w14:textId="77777777" w:rsidR="00CA7CD4" w:rsidRPr="003E783A" w:rsidRDefault="00CA7CD4" w:rsidP="00CA7CD4">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8002A7" w14:textId="77777777" w:rsidR="00CA7CD4" w:rsidRPr="003E783A" w:rsidRDefault="00CA7CD4" w:rsidP="00CA7CD4">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CA7CD4" w:rsidRPr="003E783A" w14:paraId="2EBD46F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93C2B9" w14:textId="77777777" w:rsidR="00CA7CD4" w:rsidRPr="00EB33D6" w:rsidRDefault="00CA7CD4" w:rsidP="00CA7CD4">
            <w:pPr>
              <w:pStyle w:val="Tabloerik"/>
            </w:pPr>
            <w:r>
              <w:t>Yeni Müşteri Randevu Açıklama</w:t>
            </w:r>
          </w:p>
        </w:tc>
        <w:tc>
          <w:tcPr>
            <w:tcW w:w="1848" w:type="dxa"/>
          </w:tcPr>
          <w:p w14:paraId="05A22CBF" w14:textId="77777777" w:rsidR="00CA7CD4"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YENI_MUSTERI_RANDEVU_ACIKLAMA</w:t>
            </w:r>
          </w:p>
        </w:tc>
        <w:tc>
          <w:tcPr>
            <w:tcW w:w="1159" w:type="dxa"/>
          </w:tcPr>
          <w:p w14:paraId="399B407A"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4055ECA" w14:textId="77777777" w:rsidR="00CA7CD4" w:rsidRPr="003E783A" w:rsidRDefault="00CA7CD4" w:rsidP="00CA7CD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D123663" w14:textId="77777777" w:rsidR="00CA7CD4" w:rsidRPr="003E783A" w:rsidRDefault="00CA7CD4" w:rsidP="00CA7CD4">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17D3" w:rsidRPr="003E783A" w14:paraId="12A18CB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401EF0" w14:textId="7AAB326D" w:rsidR="005217D3" w:rsidRDefault="005217D3" w:rsidP="005217D3">
            <w:pPr>
              <w:pStyle w:val="Tabloerik"/>
            </w:pPr>
            <w:r w:rsidRPr="00C900E5">
              <w:t>Kategori Başkanı Açıklama</w:t>
            </w:r>
          </w:p>
        </w:tc>
        <w:tc>
          <w:tcPr>
            <w:tcW w:w="1848" w:type="dxa"/>
          </w:tcPr>
          <w:p w14:paraId="2EEFBBC0" w14:textId="14BA67AD"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MUSTERI_GORUSME_ACIKLAMA</w:t>
            </w:r>
          </w:p>
        </w:tc>
        <w:tc>
          <w:tcPr>
            <w:tcW w:w="1159" w:type="dxa"/>
          </w:tcPr>
          <w:p w14:paraId="3E027111" w14:textId="330CF2FF"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EB87B7A" w14:textId="12D2F815"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6660384" w14:textId="4283F021" w:rsidR="005217D3" w:rsidRDefault="005217D3" w:rsidP="005217D3">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17D3" w14:paraId="5F2CB34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E591547" w14:textId="77777777" w:rsidR="005217D3" w:rsidRDefault="005217D3" w:rsidP="005217D3">
            <w:pPr>
              <w:pStyle w:val="Tabloerik"/>
              <w:jc w:val="both"/>
            </w:pPr>
            <w:r>
              <w:lastRenderedPageBreak/>
              <w:t>Komite Günü Tarihi</w:t>
            </w:r>
          </w:p>
        </w:tc>
        <w:tc>
          <w:tcPr>
            <w:tcW w:w="1848" w:type="dxa"/>
          </w:tcPr>
          <w:p w14:paraId="2A921591" w14:textId="77777777" w:rsidR="005217D3"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120DE7">
              <w:t>KOMITE_GUNU_TARIHI</w:t>
            </w:r>
          </w:p>
        </w:tc>
        <w:tc>
          <w:tcPr>
            <w:tcW w:w="1159" w:type="dxa"/>
          </w:tcPr>
          <w:p w14:paraId="41522E2C" w14:textId="77777777" w:rsidR="005217D3" w:rsidRDefault="005217D3" w:rsidP="005217D3">
            <w:pPr>
              <w:pStyle w:val="Tabloerik"/>
              <w:cnfStyle w:val="000000000000" w:firstRow="0" w:lastRow="0" w:firstColumn="0" w:lastColumn="0" w:oddVBand="0" w:evenVBand="0" w:oddHBand="0" w:evenHBand="0" w:firstRowFirstColumn="0" w:firstRowLastColumn="0" w:lastRowFirstColumn="0" w:lastRowLastColumn="0"/>
            </w:pPr>
            <w:r>
              <w:t>Evet</w:t>
            </w:r>
          </w:p>
        </w:tc>
        <w:tc>
          <w:tcPr>
            <w:tcW w:w="1694" w:type="dxa"/>
          </w:tcPr>
          <w:p w14:paraId="08C2274D" w14:textId="77777777" w:rsidR="005217D3" w:rsidRDefault="005217D3" w:rsidP="005217D3">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1B6A7C3B" w14:textId="77777777" w:rsidR="005217D3" w:rsidRDefault="005217D3" w:rsidP="005217D3">
            <w:pPr>
              <w:pStyle w:val="Tabloerik"/>
              <w:jc w:val="both"/>
              <w:cnfStyle w:val="000000000000" w:firstRow="0" w:lastRow="0" w:firstColumn="0" w:lastColumn="0" w:oddVBand="0" w:evenVBand="0" w:oddHBand="0" w:evenHBand="0" w:firstRowFirstColumn="0" w:firstRowLastColumn="0" w:lastRowFirstColumn="0" w:lastRowLastColumn="0"/>
            </w:pPr>
            <w:r>
              <w:t>Otomatik olarak dolmaktadır.</w:t>
            </w:r>
          </w:p>
        </w:tc>
      </w:tr>
      <w:tr w:rsidR="005217D3" w14:paraId="7C908F8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0E7A94D" w14:textId="77777777" w:rsidR="005217D3" w:rsidRDefault="005217D3" w:rsidP="005217D3">
            <w:pPr>
              <w:pStyle w:val="Tabloerik"/>
            </w:pPr>
            <w:r>
              <w:t>Revize Açıklama</w:t>
            </w:r>
          </w:p>
        </w:tc>
        <w:tc>
          <w:tcPr>
            <w:tcW w:w="1848" w:type="dxa"/>
          </w:tcPr>
          <w:p w14:paraId="6256D360" w14:textId="77777777"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REVIZE_ACIKLAMA</w:t>
            </w:r>
          </w:p>
        </w:tc>
        <w:tc>
          <w:tcPr>
            <w:tcW w:w="1159" w:type="dxa"/>
          </w:tcPr>
          <w:p w14:paraId="37F7F300" w14:textId="77777777"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321AC5" w14:textId="77777777" w:rsidR="005217D3"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2339D441" w14:textId="77777777" w:rsidR="005217D3" w:rsidRDefault="005217D3" w:rsidP="005217D3">
            <w:pPr>
              <w:pStyle w:val="Tabloerik"/>
              <w:jc w:val="both"/>
              <w:cnfStyle w:val="000000100000" w:firstRow="0" w:lastRow="0" w:firstColumn="0" w:lastColumn="0" w:oddVBand="0" w:evenVBand="0" w:oddHBand="1" w:evenHBand="0" w:firstRowFirstColumn="0" w:firstRowLastColumn="0" w:lastRowFirstColumn="0" w:lastRowLastColumn="0"/>
            </w:pPr>
            <w:r>
              <w:t>İstenen revizeye dair açıklamanın girildiği serbest yazı alanıdır.</w:t>
            </w:r>
          </w:p>
        </w:tc>
      </w:tr>
      <w:tr w:rsidR="005217D3" w14:paraId="27F37A6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50DF7760" w14:textId="77777777" w:rsidR="005217D3" w:rsidRDefault="005217D3" w:rsidP="005217D3">
            <w:pPr>
              <w:pStyle w:val="Tabloerik"/>
              <w:jc w:val="center"/>
            </w:pPr>
            <w:r w:rsidRPr="003E783A">
              <w:rPr>
                <w:color w:val="FF0000"/>
              </w:rPr>
              <w:t>İşlem Tarihçesi</w:t>
            </w:r>
          </w:p>
        </w:tc>
      </w:tr>
      <w:tr w:rsidR="005217D3" w:rsidRPr="003E783A" w14:paraId="38DC6EA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ABF47F" w14:textId="77777777" w:rsidR="005217D3" w:rsidRPr="003E783A" w:rsidRDefault="005217D3" w:rsidP="005217D3">
            <w:pPr>
              <w:pStyle w:val="Tabloerik"/>
            </w:pPr>
            <w:r>
              <w:t>İşlem Sahibi</w:t>
            </w:r>
          </w:p>
        </w:tc>
        <w:tc>
          <w:tcPr>
            <w:tcW w:w="1848" w:type="dxa"/>
          </w:tcPr>
          <w:p w14:paraId="59CF8A9F"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0A05D17A"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C41F563"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296F960E" w14:textId="77777777" w:rsidR="005217D3" w:rsidRPr="003E783A" w:rsidRDefault="005217D3" w:rsidP="005217D3">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5217D3" w:rsidRPr="003E783A" w14:paraId="731F2AB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8EC9A5" w14:textId="77777777" w:rsidR="005217D3" w:rsidRPr="003E783A" w:rsidRDefault="005217D3" w:rsidP="005217D3">
            <w:pPr>
              <w:pStyle w:val="Tabloerik"/>
            </w:pPr>
            <w:r>
              <w:t>İşlem Tarihi</w:t>
            </w:r>
          </w:p>
        </w:tc>
        <w:tc>
          <w:tcPr>
            <w:tcW w:w="1848" w:type="dxa"/>
          </w:tcPr>
          <w:p w14:paraId="2FDAC73D"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771A3238"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43057DFD"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4BF1F43" w14:textId="77777777" w:rsidR="005217D3" w:rsidRPr="003E783A" w:rsidRDefault="005217D3" w:rsidP="005217D3">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5217D3" w:rsidRPr="003E783A" w14:paraId="5C0C3A3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DB5FB4F" w14:textId="77777777" w:rsidR="005217D3" w:rsidRPr="003E783A" w:rsidRDefault="005217D3" w:rsidP="005217D3">
            <w:pPr>
              <w:pStyle w:val="Tabloerik"/>
            </w:pPr>
            <w:r>
              <w:t>İşlem Yapılan Adım</w:t>
            </w:r>
          </w:p>
        </w:tc>
        <w:tc>
          <w:tcPr>
            <w:tcW w:w="1848" w:type="dxa"/>
          </w:tcPr>
          <w:p w14:paraId="1976B6EE"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7A5488E5"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1814C17D" w14:textId="77777777" w:rsidR="005217D3" w:rsidRPr="003E783A" w:rsidRDefault="005217D3" w:rsidP="005217D3">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F4F9B78" w14:textId="77777777" w:rsidR="005217D3" w:rsidRPr="003E783A" w:rsidRDefault="005217D3" w:rsidP="005217D3">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5217D3" w:rsidRPr="003E783A" w14:paraId="61AAB9D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C230283" w14:textId="77777777" w:rsidR="005217D3" w:rsidRPr="003E783A" w:rsidRDefault="005217D3" w:rsidP="005217D3">
            <w:pPr>
              <w:pStyle w:val="Tabloerik"/>
            </w:pPr>
            <w:r>
              <w:t>İşlem Sahibi Açıklama</w:t>
            </w:r>
          </w:p>
        </w:tc>
        <w:tc>
          <w:tcPr>
            <w:tcW w:w="1848" w:type="dxa"/>
          </w:tcPr>
          <w:p w14:paraId="462438F3"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76A9A88D"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65B4271A" w14:textId="77777777" w:rsidR="005217D3" w:rsidRPr="003E783A" w:rsidRDefault="005217D3" w:rsidP="005217D3">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B4CF047" w14:textId="77777777" w:rsidR="005217D3" w:rsidRPr="003E783A" w:rsidRDefault="005217D3" w:rsidP="005217D3">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6226F1A6" w14:textId="77777777" w:rsidR="00D0338A" w:rsidRDefault="00D0338A" w:rsidP="00D0338A"/>
    <w:p w14:paraId="442E8068" w14:textId="61C6C584" w:rsidR="005217D3" w:rsidRDefault="00AF381F" w:rsidP="00AF381F">
      <w:pPr>
        <w:pStyle w:val="Taslak3"/>
        <w:numPr>
          <w:ilvl w:val="2"/>
          <w:numId w:val="9"/>
        </w:numPr>
      </w:pPr>
      <w:r>
        <w:t>TÖS Komite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F77573" w14:paraId="1833C420"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6F5B8A0" w14:textId="77777777" w:rsidR="00F77573" w:rsidRDefault="00F77573" w:rsidP="00EE1A32">
            <w:pPr>
              <w:pStyle w:val="TabloBalk"/>
            </w:pPr>
            <w:r>
              <w:t>İşlem Adı</w:t>
            </w:r>
          </w:p>
        </w:tc>
        <w:tc>
          <w:tcPr>
            <w:tcW w:w="992" w:type="dxa"/>
          </w:tcPr>
          <w:p w14:paraId="7BB8B613" w14:textId="77777777" w:rsidR="00F77573" w:rsidRDefault="00F77573"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782E02F1" w14:textId="77777777" w:rsidR="00F77573" w:rsidRDefault="00F77573"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F77573" w14:paraId="69C5FFDD"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4F7BABF" w14:textId="61630763" w:rsidR="00F77573" w:rsidRDefault="0013719C" w:rsidP="00EE1A32">
            <w:pPr>
              <w:pStyle w:val="Tabloerik"/>
            </w:pPr>
            <w:r>
              <w:t>İlerlet</w:t>
            </w:r>
          </w:p>
        </w:tc>
        <w:tc>
          <w:tcPr>
            <w:tcW w:w="992" w:type="dxa"/>
          </w:tcPr>
          <w:p w14:paraId="7EC3F0EC" w14:textId="77777777" w:rsidR="00F77573" w:rsidRDefault="00F77573"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3DFE8F23" w14:textId="47206597" w:rsidR="00F77573" w:rsidRDefault="0013719C" w:rsidP="00EE1A32">
            <w:pPr>
              <w:pStyle w:val="Tabloerik"/>
              <w:cnfStyle w:val="000000100000" w:firstRow="0" w:lastRow="0" w:firstColumn="0" w:lastColumn="0" w:oddVBand="0" w:evenVBand="0" w:oddHBand="1" w:evenHBand="0" w:firstRowFirstColumn="0" w:firstRowLastColumn="0" w:lastRowFirstColumn="0" w:lastRowLastColumn="0"/>
            </w:pPr>
            <w:r w:rsidRPr="0013719C">
              <w:rPr>
                <w:b/>
                <w:bCs/>
              </w:rPr>
              <w:t>İlerlet</w:t>
            </w:r>
            <w:r w:rsidR="00F77573">
              <w:rPr>
                <w:b/>
                <w:bCs/>
              </w:rPr>
              <w:t xml:space="preserve"> </w:t>
            </w:r>
            <w:r w:rsidR="00F77573">
              <w:t>butonuna tıklandığında akış “</w:t>
            </w:r>
            <w:r w:rsidR="00810129">
              <w:t>Dağıtım</w:t>
            </w:r>
            <w:r w:rsidR="00F77573">
              <w:t>” adımına ilerler.</w:t>
            </w:r>
          </w:p>
        </w:tc>
      </w:tr>
      <w:tr w:rsidR="00F77573" w:rsidRPr="00356D27" w14:paraId="286981F0" w14:textId="77777777" w:rsidTr="00EE1A32">
        <w:tc>
          <w:tcPr>
            <w:cnfStyle w:val="001000000000" w:firstRow="0" w:lastRow="0" w:firstColumn="1" w:lastColumn="0" w:oddVBand="0" w:evenVBand="0" w:oddHBand="0" w:evenHBand="0" w:firstRowFirstColumn="0" w:firstRowLastColumn="0" w:lastRowFirstColumn="0" w:lastRowLastColumn="0"/>
            <w:tcW w:w="1984" w:type="dxa"/>
          </w:tcPr>
          <w:p w14:paraId="6BF5AC6E" w14:textId="52E4D1BE" w:rsidR="00F77573" w:rsidRDefault="003E2845" w:rsidP="00EE1A32">
            <w:pPr>
              <w:pStyle w:val="Tabloerik"/>
            </w:pPr>
            <w:r>
              <w:t>Revize İste</w:t>
            </w:r>
          </w:p>
        </w:tc>
        <w:tc>
          <w:tcPr>
            <w:tcW w:w="992" w:type="dxa"/>
          </w:tcPr>
          <w:p w14:paraId="4AE4EE6C" w14:textId="77777777" w:rsidR="00F77573" w:rsidRDefault="00F77573"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4B9B85D1" w14:textId="213FCAC9" w:rsidR="00F77573" w:rsidRPr="00356D27" w:rsidRDefault="003E2845" w:rsidP="00EE1A32">
            <w:pPr>
              <w:pStyle w:val="Tabloerik"/>
              <w:cnfStyle w:val="000000000000" w:firstRow="0" w:lastRow="0" w:firstColumn="0" w:lastColumn="0" w:oddVBand="0" w:evenVBand="0" w:oddHBand="0" w:evenHBand="0" w:firstRowFirstColumn="0" w:firstRowLastColumn="0" w:lastRowFirstColumn="0" w:lastRowLastColumn="0"/>
            </w:pPr>
            <w:r w:rsidRPr="003E2845">
              <w:rPr>
                <w:b/>
                <w:bCs/>
                <w:lang w:val="en-US"/>
              </w:rPr>
              <w:t>Revize İste</w:t>
            </w:r>
            <w:r w:rsidR="00F77573">
              <w:rPr>
                <w:b/>
                <w:bCs/>
              </w:rPr>
              <w:t xml:space="preserve"> </w:t>
            </w:r>
            <w:r w:rsidR="00F77573">
              <w:t>butonuna tıklandığında akış “</w:t>
            </w:r>
            <w:r w:rsidR="006321A9">
              <w:t>Akış Sahibi Revize</w:t>
            </w:r>
            <w:r w:rsidR="00F77573">
              <w:t>” adımına ilerler.</w:t>
            </w:r>
          </w:p>
        </w:tc>
      </w:tr>
    </w:tbl>
    <w:p w14:paraId="6871CA0D" w14:textId="77777777" w:rsidR="00F77573" w:rsidRDefault="00F77573" w:rsidP="00F77573"/>
    <w:p w14:paraId="31A7CD8A" w14:textId="0A3C316A" w:rsidR="00A745AB" w:rsidRDefault="003015A5" w:rsidP="003015A5">
      <w:pPr>
        <w:pStyle w:val="Taslak2"/>
        <w:numPr>
          <w:ilvl w:val="1"/>
          <w:numId w:val="9"/>
        </w:numPr>
      </w:pPr>
      <w:r>
        <w:lastRenderedPageBreak/>
        <w:t>TÖS Kategori Başkanı Değerlendirme Formu 1</w:t>
      </w:r>
    </w:p>
    <w:p w14:paraId="03BDA8DE" w14:textId="3EAA4D93" w:rsidR="00A50DAF" w:rsidRDefault="00A50DAF" w:rsidP="004E723F">
      <w:pPr>
        <w:jc w:val="center"/>
      </w:pPr>
      <w:r w:rsidRPr="00A50DAF">
        <w:rPr>
          <w:noProof/>
        </w:rPr>
        <w:drawing>
          <wp:inline distT="0" distB="0" distL="0" distR="0" wp14:anchorId="593CF4B7" wp14:editId="5033CF7F">
            <wp:extent cx="5943600" cy="2561590"/>
            <wp:effectExtent l="0" t="0" r="0" b="5080"/>
            <wp:docPr id="1231127107" name="Resim 1" descr="metin, ekran görüntüsü, yazılım, web sayfas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27107" name="Resim 1" descr="metin, ekran görüntüsü, yazılım, web sayfası içeren bir resim&#10;&#10;Açıklama otomatik olarak oluşturuldu"/>
                    <pic:cNvPicPr/>
                  </pic:nvPicPr>
                  <pic:blipFill>
                    <a:blip r:embed="rId39"/>
                    <a:stretch>
                      <a:fillRect/>
                    </a:stretch>
                  </pic:blipFill>
                  <pic:spPr>
                    <a:xfrm>
                      <a:off x="0" y="0"/>
                      <a:ext cx="5943600" cy="2561590"/>
                    </a:xfrm>
                    <a:prstGeom prst="rect">
                      <a:avLst/>
                    </a:prstGeom>
                  </pic:spPr>
                </pic:pic>
              </a:graphicData>
            </a:graphic>
          </wp:inline>
        </w:drawing>
      </w:r>
      <w:r w:rsidR="004E723F">
        <w:tab/>
      </w:r>
      <w:r w:rsidR="00AB0EA6" w:rsidRPr="00AB0EA6">
        <w:rPr>
          <w:noProof/>
        </w:rPr>
        <w:drawing>
          <wp:inline distT="0" distB="0" distL="0" distR="0" wp14:anchorId="61641BB9" wp14:editId="7A16D61F">
            <wp:extent cx="5943600" cy="1794510"/>
            <wp:effectExtent l="0" t="0" r="0" b="0"/>
            <wp:docPr id="1627169544" name="Resim 1" descr="metin, renklilik, sayı, numara, yazılım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69544" name="Resim 1" descr="metin, renklilik, sayı, numara, yazılım içeren bir resim"/>
                    <pic:cNvPicPr/>
                  </pic:nvPicPr>
                  <pic:blipFill>
                    <a:blip r:embed="rId40"/>
                    <a:stretch>
                      <a:fillRect/>
                    </a:stretch>
                  </pic:blipFill>
                  <pic:spPr>
                    <a:xfrm>
                      <a:off x="0" y="0"/>
                      <a:ext cx="5943600" cy="1794510"/>
                    </a:xfrm>
                    <a:prstGeom prst="rect">
                      <a:avLst/>
                    </a:prstGeom>
                  </pic:spPr>
                </pic:pic>
              </a:graphicData>
            </a:graphic>
          </wp:inline>
        </w:drawing>
      </w:r>
    </w:p>
    <w:p w14:paraId="6CB01AFE" w14:textId="77777777" w:rsidR="006A34E2" w:rsidRDefault="006A34E2" w:rsidP="006A34E2"/>
    <w:p w14:paraId="55C0082A" w14:textId="3087A2FD" w:rsidR="006A34E2" w:rsidRDefault="006A34E2" w:rsidP="006A34E2">
      <w:pPr>
        <w:pStyle w:val="Taslak3"/>
        <w:numPr>
          <w:ilvl w:val="2"/>
          <w:numId w:val="9"/>
        </w:numPr>
      </w:pPr>
      <w:r>
        <w:t>TÖS Kategori Başkanı Değerlendirme Formu 1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522908" w:rsidRPr="003E783A" w14:paraId="231AC8B3"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1EB5D1F4" w14:textId="77777777" w:rsidR="00522908" w:rsidRPr="003E783A" w:rsidRDefault="00522908" w:rsidP="00EE1A32">
            <w:pPr>
              <w:pStyle w:val="TabloBalk"/>
              <w:rPr>
                <w:b/>
              </w:rPr>
            </w:pPr>
            <w:r w:rsidRPr="003E783A">
              <w:t>Alan Adı</w:t>
            </w:r>
          </w:p>
        </w:tc>
        <w:tc>
          <w:tcPr>
            <w:tcW w:w="1848" w:type="dxa"/>
            <w:hideMark/>
          </w:tcPr>
          <w:p w14:paraId="404449FE" w14:textId="77777777" w:rsidR="00522908" w:rsidRPr="003E783A" w:rsidRDefault="0052290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16D772A3" w14:textId="77777777" w:rsidR="00522908" w:rsidRPr="003E783A" w:rsidRDefault="0052290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62559720" w14:textId="77777777" w:rsidR="00522908" w:rsidRPr="003E783A" w:rsidRDefault="0052290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0893A482" w14:textId="77777777" w:rsidR="00522908" w:rsidRPr="003E783A" w:rsidRDefault="00522908"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522908" w:rsidRPr="003E783A" w14:paraId="65A2582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923AB7" w14:textId="77777777" w:rsidR="00522908" w:rsidRPr="003E783A" w:rsidRDefault="00522908" w:rsidP="00EE1A32">
            <w:pPr>
              <w:pStyle w:val="Tabloerik"/>
            </w:pPr>
            <w:r w:rsidRPr="00A16EE7">
              <w:t>A</w:t>
            </w:r>
            <w:r>
              <w:t>day Gösteren Adı</w:t>
            </w:r>
            <w:r w:rsidRPr="00A16EE7">
              <w:t xml:space="preserve"> Soyad</w:t>
            </w:r>
            <w:r>
              <w:t>ı</w:t>
            </w:r>
          </w:p>
        </w:tc>
        <w:tc>
          <w:tcPr>
            <w:tcW w:w="1848" w:type="dxa"/>
          </w:tcPr>
          <w:p w14:paraId="65E3677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6004B956"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046FD2C"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E6B4E29"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70EC95B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1DBC06" w14:textId="77777777" w:rsidR="00522908" w:rsidRPr="003E783A" w:rsidRDefault="00522908" w:rsidP="00EE1A32">
            <w:pPr>
              <w:pStyle w:val="Tabloerik"/>
            </w:pPr>
            <w:r w:rsidRPr="00555E89">
              <w:t>Aday Gösterilen Adı Soyadı</w:t>
            </w:r>
          </w:p>
        </w:tc>
        <w:tc>
          <w:tcPr>
            <w:tcW w:w="1848" w:type="dxa"/>
          </w:tcPr>
          <w:p w14:paraId="2FC2E774"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63362C9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059D328"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1067CC0"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10E3DBB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38374B" w14:textId="77777777" w:rsidR="00522908" w:rsidRPr="003E783A" w:rsidRDefault="00522908" w:rsidP="00EE1A32">
            <w:pPr>
              <w:pStyle w:val="Tabloerik"/>
            </w:pPr>
            <w:r w:rsidRPr="00A43F9A">
              <w:t>Aday Gösterilen Departmanı</w:t>
            </w:r>
          </w:p>
        </w:tc>
        <w:tc>
          <w:tcPr>
            <w:tcW w:w="1848" w:type="dxa"/>
          </w:tcPr>
          <w:p w14:paraId="6AAE04E5"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30FEBE6D"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7DC316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55FA259"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CF666C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070DBD7" w14:textId="77777777" w:rsidR="00522908" w:rsidRPr="003E783A" w:rsidRDefault="00522908" w:rsidP="00EE1A32">
            <w:pPr>
              <w:pStyle w:val="Tabloerik"/>
            </w:pPr>
            <w:r w:rsidRPr="00A43F9A">
              <w:t>Aday Gösterilen E Posta Adresi</w:t>
            </w:r>
          </w:p>
        </w:tc>
        <w:tc>
          <w:tcPr>
            <w:tcW w:w="1848" w:type="dxa"/>
          </w:tcPr>
          <w:p w14:paraId="54AE9135"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480590BF"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88EB7D8"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62FA5BF"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43E6510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D1CAB0" w14:textId="77777777" w:rsidR="00522908" w:rsidRPr="003E783A" w:rsidRDefault="00522908" w:rsidP="00EE1A32">
            <w:pPr>
              <w:pStyle w:val="Tabloerik"/>
            </w:pPr>
            <w:r w:rsidRPr="00790F83">
              <w:t>Aday Gösterilen Unvanı</w:t>
            </w:r>
          </w:p>
        </w:tc>
        <w:tc>
          <w:tcPr>
            <w:tcW w:w="1848" w:type="dxa"/>
          </w:tcPr>
          <w:p w14:paraId="5259BF71"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5812357B"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D9A8AF2"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CD148E5"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7F58004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5BE8F11" w14:textId="77777777" w:rsidR="00522908" w:rsidRPr="003E783A" w:rsidRDefault="00522908" w:rsidP="00EE1A32">
            <w:pPr>
              <w:pStyle w:val="Tabloerik"/>
            </w:pPr>
            <w:r>
              <w:lastRenderedPageBreak/>
              <w:t>Aday Gösteren Departmanı</w:t>
            </w:r>
          </w:p>
        </w:tc>
        <w:tc>
          <w:tcPr>
            <w:tcW w:w="1848" w:type="dxa"/>
          </w:tcPr>
          <w:p w14:paraId="2A837B1C"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1116A56F"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CD55902"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FC478B9"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2E498BC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0EE6E0" w14:textId="77777777" w:rsidR="00522908" w:rsidRPr="003E783A" w:rsidRDefault="00522908" w:rsidP="00EE1A32">
            <w:pPr>
              <w:pStyle w:val="Tabloerik"/>
            </w:pPr>
            <w:r>
              <w:t>Aday Gösteren Ünvanı</w:t>
            </w:r>
          </w:p>
        </w:tc>
        <w:tc>
          <w:tcPr>
            <w:tcW w:w="1848" w:type="dxa"/>
          </w:tcPr>
          <w:p w14:paraId="4CBC05CD"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64376F00"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AA318F"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53C1DA1"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6A81ECE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684D093" w14:textId="77777777" w:rsidR="00522908" w:rsidRPr="003E783A" w:rsidRDefault="00522908" w:rsidP="00EE1A32">
            <w:pPr>
              <w:pStyle w:val="Tabloerik"/>
            </w:pPr>
            <w:r w:rsidRPr="00C17E0B">
              <w:t>Başkası Adına Başvuru</w:t>
            </w:r>
          </w:p>
        </w:tc>
        <w:tc>
          <w:tcPr>
            <w:tcW w:w="1848" w:type="dxa"/>
          </w:tcPr>
          <w:p w14:paraId="40426B7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4F21D32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FAE62F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017C233"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0DBFD1D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6A339C" w14:textId="77777777" w:rsidR="00522908" w:rsidRPr="00C17E0B" w:rsidRDefault="00522908" w:rsidP="00EE1A32">
            <w:pPr>
              <w:pStyle w:val="Tabloerik"/>
            </w:pPr>
            <w:r>
              <w:t>Statüsü</w:t>
            </w:r>
          </w:p>
        </w:tc>
        <w:tc>
          <w:tcPr>
            <w:tcW w:w="1848" w:type="dxa"/>
          </w:tcPr>
          <w:p w14:paraId="264AAB69"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199E966A"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3FD2DFB"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2D9EF58"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60AD31E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E315C1" w14:textId="77777777" w:rsidR="00522908" w:rsidRPr="00C17E0B" w:rsidRDefault="00522908" w:rsidP="00EE1A32">
            <w:pPr>
              <w:pStyle w:val="Tabloerik"/>
            </w:pPr>
            <w:r>
              <w:t>Kategorisi</w:t>
            </w:r>
          </w:p>
        </w:tc>
        <w:tc>
          <w:tcPr>
            <w:tcW w:w="1848" w:type="dxa"/>
          </w:tcPr>
          <w:p w14:paraId="2CC65A5E"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5085860A"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D7408D2"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833C4D"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6437081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F608C9C" w14:textId="77777777" w:rsidR="00522908" w:rsidRPr="00C17E0B" w:rsidRDefault="00522908" w:rsidP="00EE1A32">
            <w:pPr>
              <w:pStyle w:val="Tabloerik"/>
            </w:pPr>
            <w:r>
              <w:t>Proje/Öneri/Buluş İsmi</w:t>
            </w:r>
          </w:p>
        </w:tc>
        <w:tc>
          <w:tcPr>
            <w:tcW w:w="1848" w:type="dxa"/>
          </w:tcPr>
          <w:p w14:paraId="65FF3C1F"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0BB2706B"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78F75B6"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A3B3D7"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9F6352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E3E0AB0" w14:textId="77777777" w:rsidR="00522908" w:rsidRPr="00C17E0B" w:rsidRDefault="00522908" w:rsidP="00EE1A32">
            <w:pPr>
              <w:pStyle w:val="Tabloerik"/>
            </w:pPr>
            <w:r>
              <w:t>Takdir Sebebi</w:t>
            </w:r>
          </w:p>
        </w:tc>
        <w:tc>
          <w:tcPr>
            <w:tcW w:w="1848" w:type="dxa"/>
          </w:tcPr>
          <w:p w14:paraId="1D2CBB7C"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58214AB4"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03BC03F"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F4AF718"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2BD1D2F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60EB8F" w14:textId="77777777" w:rsidR="00522908" w:rsidRDefault="00522908" w:rsidP="00EE1A32">
            <w:pPr>
              <w:pStyle w:val="Tabloerik"/>
            </w:pPr>
            <w:r w:rsidRPr="00C54F47">
              <w:t>I.Buluşçu Ad Soyad</w:t>
            </w:r>
          </w:p>
        </w:tc>
        <w:tc>
          <w:tcPr>
            <w:tcW w:w="1848" w:type="dxa"/>
          </w:tcPr>
          <w:p w14:paraId="0239AC1D"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798C7BDF"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D7901B8"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643A305"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9EA975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97AAB2" w14:textId="77777777" w:rsidR="00522908" w:rsidRDefault="00522908" w:rsidP="00EE1A32">
            <w:pPr>
              <w:pStyle w:val="Tabloerik"/>
            </w:pPr>
            <w:r w:rsidRPr="002A5662">
              <w:t>I.Buluş Üzerindeki Katkısı</w:t>
            </w:r>
          </w:p>
        </w:tc>
        <w:tc>
          <w:tcPr>
            <w:tcW w:w="1848" w:type="dxa"/>
          </w:tcPr>
          <w:p w14:paraId="747C3B63"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5CFF452A"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80D545E"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26A7A82"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2C4A887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7BC6403" w14:textId="77777777" w:rsidR="00522908" w:rsidRDefault="00522908" w:rsidP="00EE1A32">
            <w:pPr>
              <w:pStyle w:val="Tabloerik"/>
            </w:pPr>
            <w:r w:rsidRPr="00541DF9">
              <w:t>II.Buluşçu Ad Soyad</w:t>
            </w:r>
          </w:p>
        </w:tc>
        <w:tc>
          <w:tcPr>
            <w:tcW w:w="1848" w:type="dxa"/>
          </w:tcPr>
          <w:p w14:paraId="6155692E"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24B0FC5A"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4CDDF17"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8F43964"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29989E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6246F3" w14:textId="77777777" w:rsidR="00522908" w:rsidRDefault="00522908" w:rsidP="00EE1A32">
            <w:pPr>
              <w:pStyle w:val="Tabloerik"/>
            </w:pPr>
            <w:r w:rsidRPr="002A5662">
              <w:t>I</w:t>
            </w:r>
            <w:r>
              <w:t>I</w:t>
            </w:r>
            <w:r w:rsidRPr="002A5662">
              <w:t>.Buluş Üzerindeki Katkısı</w:t>
            </w:r>
          </w:p>
        </w:tc>
        <w:tc>
          <w:tcPr>
            <w:tcW w:w="1848" w:type="dxa"/>
          </w:tcPr>
          <w:p w14:paraId="4F48AC92"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32114424"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B6FF085"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06AF72E"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09E55B9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4B8BC6" w14:textId="77777777" w:rsidR="00522908" w:rsidRDefault="00522908" w:rsidP="00EE1A32">
            <w:pPr>
              <w:pStyle w:val="Tabloerik"/>
            </w:pPr>
            <w:r w:rsidRPr="00541DF9">
              <w:t>II</w:t>
            </w:r>
            <w:r>
              <w:t>I</w:t>
            </w:r>
            <w:r w:rsidRPr="00541DF9">
              <w:t>.Buluşçu Ad Soyad</w:t>
            </w:r>
          </w:p>
        </w:tc>
        <w:tc>
          <w:tcPr>
            <w:tcW w:w="1848" w:type="dxa"/>
          </w:tcPr>
          <w:p w14:paraId="583E219D"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629C7972"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7EBFC75"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340D984"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8CB1A0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F7AA5D" w14:textId="77777777" w:rsidR="00522908" w:rsidRDefault="00522908" w:rsidP="00EE1A32">
            <w:pPr>
              <w:pStyle w:val="Tabloerik"/>
            </w:pPr>
            <w:r w:rsidRPr="002A5662">
              <w:t>I</w:t>
            </w:r>
            <w:r>
              <w:t>II</w:t>
            </w:r>
            <w:r w:rsidRPr="002A5662">
              <w:t>.Buluş Üzerindeki Katkısı</w:t>
            </w:r>
          </w:p>
        </w:tc>
        <w:tc>
          <w:tcPr>
            <w:tcW w:w="1848" w:type="dxa"/>
          </w:tcPr>
          <w:p w14:paraId="3E4F8AF3"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0C926BF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844947B"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A0123E7"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52FE4E6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2B15DF8" w14:textId="77777777" w:rsidR="00522908" w:rsidRPr="003E783A" w:rsidRDefault="00522908" w:rsidP="00EE1A32">
            <w:pPr>
              <w:pStyle w:val="Tabloerik"/>
            </w:pPr>
            <w:r w:rsidRPr="004F36B4">
              <w:t>Başvuru Tarihi</w:t>
            </w:r>
          </w:p>
        </w:tc>
        <w:tc>
          <w:tcPr>
            <w:tcW w:w="1848" w:type="dxa"/>
          </w:tcPr>
          <w:p w14:paraId="196EE97C"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4EFFED3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B3C7FDE"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B025185"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3E04F67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12C5A0" w14:textId="77777777" w:rsidR="00522908" w:rsidRPr="003E783A" w:rsidRDefault="00522908" w:rsidP="00EE1A32">
            <w:pPr>
              <w:pStyle w:val="Tabloerik"/>
            </w:pPr>
            <w:r w:rsidRPr="00670D0D">
              <w:t>Buluş Başlığı</w:t>
            </w:r>
          </w:p>
        </w:tc>
        <w:tc>
          <w:tcPr>
            <w:tcW w:w="1848" w:type="dxa"/>
          </w:tcPr>
          <w:p w14:paraId="4834366F"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161919B8"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BFC5B2B"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B426AB7"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6842443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7073DF" w14:textId="77777777" w:rsidR="00522908" w:rsidRPr="003E783A" w:rsidRDefault="00522908" w:rsidP="00EE1A32">
            <w:pPr>
              <w:pStyle w:val="Tabloerik"/>
            </w:pPr>
            <w:r w:rsidRPr="00AA080A">
              <w:t>Buluşunuzdaki Fark/Ayrıcalıklar</w:t>
            </w:r>
          </w:p>
        </w:tc>
        <w:tc>
          <w:tcPr>
            <w:tcW w:w="1848" w:type="dxa"/>
          </w:tcPr>
          <w:p w14:paraId="781A0BC6"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1A429C00"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867633A"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1565688"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D92C36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3F131F" w14:textId="77777777" w:rsidR="00522908" w:rsidRPr="003E783A" w:rsidRDefault="00522908" w:rsidP="00EE1A32">
            <w:pPr>
              <w:pStyle w:val="Tabloerik"/>
            </w:pPr>
            <w:r w:rsidRPr="00805AFC">
              <w:t>Buluşun İlgili Olduğu Teknik Alan</w:t>
            </w:r>
          </w:p>
        </w:tc>
        <w:tc>
          <w:tcPr>
            <w:tcW w:w="1848" w:type="dxa"/>
          </w:tcPr>
          <w:p w14:paraId="7BCD7336"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13C9CE7D"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0034C3B"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9903D76"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35B3976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5E9FE7" w14:textId="77777777" w:rsidR="00522908" w:rsidRPr="003E783A" w:rsidRDefault="00522908" w:rsidP="00EE1A32">
            <w:pPr>
              <w:pStyle w:val="Tabloerik"/>
            </w:pPr>
            <w:r w:rsidRPr="00891F63">
              <w:t>Çalışan Bağlılığı/Memnuniyeti Başvuru Sebebi</w:t>
            </w:r>
          </w:p>
        </w:tc>
        <w:tc>
          <w:tcPr>
            <w:tcW w:w="1848" w:type="dxa"/>
          </w:tcPr>
          <w:p w14:paraId="13295330"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33690BFD"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FFDC18C"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4F7137E"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7E5E26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5C3061B" w14:textId="77777777" w:rsidR="00522908" w:rsidRPr="003E783A" w:rsidRDefault="00522908" w:rsidP="00EE1A32">
            <w:pPr>
              <w:pStyle w:val="Tabloerik"/>
            </w:pPr>
            <w:r w:rsidRPr="006E59C7">
              <w:rPr>
                <w:noProof/>
              </w:rPr>
              <w:t>Çalışan Bağlılığına Katkısı</w:t>
            </w:r>
          </w:p>
        </w:tc>
        <w:tc>
          <w:tcPr>
            <w:tcW w:w="1848" w:type="dxa"/>
          </w:tcPr>
          <w:p w14:paraId="65CE178B"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2E6A1241"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64B0A86"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7DF9862"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4E34432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92BA4E5" w14:textId="77777777" w:rsidR="00522908" w:rsidRPr="003E783A" w:rsidRDefault="00522908" w:rsidP="00EE1A32">
            <w:pPr>
              <w:pStyle w:val="Tabloerik"/>
            </w:pPr>
            <w:r w:rsidRPr="00351DD1">
              <w:t>İş Kalitesi/Verimliliğini Arttırma Başvuru Sebebi</w:t>
            </w:r>
          </w:p>
        </w:tc>
        <w:tc>
          <w:tcPr>
            <w:tcW w:w="1848" w:type="dxa"/>
          </w:tcPr>
          <w:p w14:paraId="0A61BB5D"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625D8DEA"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A1A2D83"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950DCD3"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AFB33D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600E0FF" w14:textId="77777777" w:rsidR="00522908" w:rsidRPr="003E783A" w:rsidRDefault="00522908" w:rsidP="00EE1A32">
            <w:pPr>
              <w:pStyle w:val="Tabloerik"/>
            </w:pPr>
            <w:r w:rsidRPr="00D34800">
              <w:t>Şirket Katma Değer Etkisi</w:t>
            </w:r>
          </w:p>
        </w:tc>
        <w:tc>
          <w:tcPr>
            <w:tcW w:w="1848" w:type="dxa"/>
          </w:tcPr>
          <w:p w14:paraId="2AC46876"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4BE837D4"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6B2AC5D"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8B384A"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79F3073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FFB6F6" w14:textId="77777777" w:rsidR="00522908" w:rsidRPr="003E783A" w:rsidRDefault="00522908" w:rsidP="00EE1A32">
            <w:pPr>
              <w:pStyle w:val="Tabloerik"/>
            </w:pPr>
            <w:r w:rsidRPr="0039125F">
              <w:t>İş Kalitesi/Verimlilik Etkisi</w:t>
            </w:r>
          </w:p>
        </w:tc>
        <w:tc>
          <w:tcPr>
            <w:tcW w:w="1848" w:type="dxa"/>
          </w:tcPr>
          <w:p w14:paraId="2A1AD3A2"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6235C6A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1264C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0B13961"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57B50E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68C608" w14:textId="77777777" w:rsidR="00522908" w:rsidRPr="003E783A" w:rsidRDefault="00522908" w:rsidP="00EE1A32">
            <w:pPr>
              <w:pStyle w:val="Tabloerik"/>
            </w:pPr>
            <w:r w:rsidRPr="004741B2">
              <w:t>Marka Bilinirliği/Pazar Payını Arttırma Başvuru Sebebi</w:t>
            </w:r>
          </w:p>
        </w:tc>
        <w:tc>
          <w:tcPr>
            <w:tcW w:w="1848" w:type="dxa"/>
          </w:tcPr>
          <w:p w14:paraId="7D822740"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0528B651"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5E702D8"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A64BB8A"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5707F84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6DBC1D3" w14:textId="77777777" w:rsidR="00522908" w:rsidRPr="003E783A" w:rsidRDefault="00522908" w:rsidP="00EE1A32">
            <w:pPr>
              <w:pStyle w:val="Tabloerik"/>
            </w:pPr>
            <w:r w:rsidRPr="00F86EC8">
              <w:t>Marka Bilinirliği/Pazar Payını Arttırmaya Etkisi</w:t>
            </w:r>
          </w:p>
        </w:tc>
        <w:tc>
          <w:tcPr>
            <w:tcW w:w="1848" w:type="dxa"/>
          </w:tcPr>
          <w:p w14:paraId="67A7AAEB"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2654EF8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3761F68"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59F9AF2"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374F71C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CD7943" w14:textId="77777777" w:rsidR="00522908" w:rsidRPr="003E783A" w:rsidRDefault="00522908" w:rsidP="00EE1A32">
            <w:pPr>
              <w:pStyle w:val="Tabloerik"/>
            </w:pPr>
            <w:r>
              <w:lastRenderedPageBreak/>
              <w:t>Müşteri Adı</w:t>
            </w:r>
          </w:p>
        </w:tc>
        <w:tc>
          <w:tcPr>
            <w:tcW w:w="1848" w:type="dxa"/>
          </w:tcPr>
          <w:p w14:paraId="50B1F0A1"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556942E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2387FC5"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C8A78F8"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106C7C0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DCB9A4E" w14:textId="77777777" w:rsidR="00522908" w:rsidRPr="003E783A" w:rsidRDefault="00522908" w:rsidP="00EE1A32">
            <w:pPr>
              <w:pStyle w:val="Tabloerik"/>
            </w:pPr>
            <w:r>
              <w:t>Proje İsmi</w:t>
            </w:r>
          </w:p>
        </w:tc>
        <w:tc>
          <w:tcPr>
            <w:tcW w:w="1848" w:type="dxa"/>
          </w:tcPr>
          <w:p w14:paraId="06EB8E16"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15B69D43"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9BBE0D2"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7AC84B8"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077A1C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CDF1C0B" w14:textId="77777777" w:rsidR="00522908" w:rsidRPr="003E783A" w:rsidRDefault="00522908" w:rsidP="00EE1A32">
            <w:pPr>
              <w:pStyle w:val="Tabloerik"/>
            </w:pPr>
            <w:r>
              <w:t>Mevcut Müşteri Satış Açıklaması</w:t>
            </w:r>
          </w:p>
        </w:tc>
        <w:tc>
          <w:tcPr>
            <w:tcW w:w="1848" w:type="dxa"/>
          </w:tcPr>
          <w:p w14:paraId="0643A35F"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6BDF310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C68B840"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8715FDF"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133EE52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8868992" w14:textId="77777777" w:rsidR="00522908" w:rsidRPr="003E783A" w:rsidRDefault="00522908" w:rsidP="00EE1A32">
            <w:pPr>
              <w:pStyle w:val="Tabloerik"/>
            </w:pPr>
            <w:r>
              <w:t>Müşteri Memnuniyeti Başvuru Açıklama</w:t>
            </w:r>
          </w:p>
        </w:tc>
        <w:tc>
          <w:tcPr>
            <w:tcW w:w="1848" w:type="dxa"/>
          </w:tcPr>
          <w:p w14:paraId="2C584895"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51E5575A"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6550A5F"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77BCB9B"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6849661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E90B70" w14:textId="77777777" w:rsidR="00522908" w:rsidRPr="003E783A" w:rsidRDefault="00522908" w:rsidP="00EE1A32">
            <w:pPr>
              <w:pStyle w:val="Tabloerik"/>
            </w:pPr>
            <w:r w:rsidRPr="002840FB">
              <w:t>Müşteri Memnuniyetine Etkisi</w:t>
            </w:r>
          </w:p>
        </w:tc>
        <w:tc>
          <w:tcPr>
            <w:tcW w:w="1848" w:type="dxa"/>
          </w:tcPr>
          <w:p w14:paraId="7D68A97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333A3C15"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C1FC33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9915A7E"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7E843D4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2DF7EA3" w14:textId="77777777" w:rsidR="00522908" w:rsidRPr="003E783A" w:rsidRDefault="00522908" w:rsidP="00EE1A32">
            <w:pPr>
              <w:pStyle w:val="Tabloerik"/>
            </w:pPr>
            <w:r w:rsidRPr="00EA4F34">
              <w:t>Müşteri Adı</w:t>
            </w:r>
          </w:p>
        </w:tc>
        <w:tc>
          <w:tcPr>
            <w:tcW w:w="1848" w:type="dxa"/>
          </w:tcPr>
          <w:p w14:paraId="330A291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S_YENI_MUSTERI_ADI</w:t>
            </w:r>
          </w:p>
        </w:tc>
        <w:tc>
          <w:tcPr>
            <w:tcW w:w="1159" w:type="dxa"/>
          </w:tcPr>
          <w:p w14:paraId="27D6B36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2ACD5F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B9998B5"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7F38663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22FD1CB" w14:textId="77777777" w:rsidR="00522908" w:rsidRPr="003E783A" w:rsidRDefault="00522908" w:rsidP="00EE1A32">
            <w:pPr>
              <w:pStyle w:val="Tabloerik"/>
            </w:pPr>
            <w:r>
              <w:t>Proje İsmi</w:t>
            </w:r>
          </w:p>
        </w:tc>
        <w:tc>
          <w:tcPr>
            <w:tcW w:w="1848" w:type="dxa"/>
          </w:tcPr>
          <w:p w14:paraId="6F901C1B"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S_YENI_MUSTERI_PROJE_ISMI</w:t>
            </w:r>
          </w:p>
        </w:tc>
        <w:tc>
          <w:tcPr>
            <w:tcW w:w="1159" w:type="dxa"/>
          </w:tcPr>
          <w:p w14:paraId="06931CF7"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4CAEB9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7BD2B72"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026CCA1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1B72A59" w14:textId="77777777" w:rsidR="00522908" w:rsidRPr="003E783A" w:rsidRDefault="00522908" w:rsidP="00EE1A32">
            <w:pPr>
              <w:pStyle w:val="Tabloerik"/>
            </w:pPr>
            <w:r>
              <w:t xml:space="preserve">Müşteri </w:t>
            </w:r>
            <w:proofErr w:type="gramStart"/>
            <w:r>
              <w:t>İle</w:t>
            </w:r>
            <w:proofErr w:type="gramEnd"/>
            <w:r>
              <w:t xml:space="preserve"> İletişim Tarihi</w:t>
            </w:r>
          </w:p>
        </w:tc>
        <w:tc>
          <w:tcPr>
            <w:tcW w:w="1848" w:type="dxa"/>
          </w:tcPr>
          <w:p w14:paraId="5AE0594B"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S_YENI_MUSTERI_ILE_ILETISIM_TARIHI</w:t>
            </w:r>
          </w:p>
        </w:tc>
        <w:tc>
          <w:tcPr>
            <w:tcW w:w="1159" w:type="dxa"/>
          </w:tcPr>
          <w:p w14:paraId="6BCE7E97"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BDB59B8"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90DD337"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143102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2907C90" w14:textId="77777777" w:rsidR="00522908" w:rsidRPr="003E783A" w:rsidRDefault="00522908" w:rsidP="00EE1A32">
            <w:pPr>
              <w:pStyle w:val="Tabloerik"/>
            </w:pPr>
            <w:r>
              <w:t>Müşteri Referansı</w:t>
            </w:r>
          </w:p>
        </w:tc>
        <w:tc>
          <w:tcPr>
            <w:tcW w:w="1848" w:type="dxa"/>
          </w:tcPr>
          <w:p w14:paraId="1C07755C"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S_YENI_MUSTERI_REFERANSI</w:t>
            </w:r>
          </w:p>
        </w:tc>
        <w:tc>
          <w:tcPr>
            <w:tcW w:w="1159" w:type="dxa"/>
          </w:tcPr>
          <w:p w14:paraId="652E1B1E"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4D33FCA"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74305D2"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108F5F7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4D03B62" w14:textId="77777777" w:rsidR="00522908" w:rsidRPr="003E783A" w:rsidRDefault="00522908" w:rsidP="00EE1A32">
            <w:pPr>
              <w:pStyle w:val="Tabloerik"/>
            </w:pPr>
            <w:r w:rsidRPr="006053C7">
              <w:t>Yeni Müşteri Satış Açıklama</w:t>
            </w:r>
          </w:p>
        </w:tc>
        <w:tc>
          <w:tcPr>
            <w:tcW w:w="1848" w:type="dxa"/>
          </w:tcPr>
          <w:p w14:paraId="1382D873"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YENI_MUSTERI_SATIS_ACIKLAMA</w:t>
            </w:r>
          </w:p>
        </w:tc>
        <w:tc>
          <w:tcPr>
            <w:tcW w:w="1159" w:type="dxa"/>
          </w:tcPr>
          <w:p w14:paraId="1DB66FF2"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AF16B48"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AAD973B"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11B5CC8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4E3870" w14:textId="77777777" w:rsidR="00522908" w:rsidRPr="006053C7" w:rsidRDefault="00522908" w:rsidP="00EE1A32">
            <w:pPr>
              <w:pStyle w:val="Tabloerik"/>
            </w:pPr>
            <w:r w:rsidRPr="00EA4F34">
              <w:t>Müşteri Adı</w:t>
            </w:r>
          </w:p>
        </w:tc>
        <w:tc>
          <w:tcPr>
            <w:tcW w:w="1848" w:type="dxa"/>
          </w:tcPr>
          <w:p w14:paraId="3ED80338"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00004FB8"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6FEE730"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BF7EFC3"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2160824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734157" w14:textId="77777777" w:rsidR="00522908" w:rsidRPr="006053C7" w:rsidRDefault="00522908" w:rsidP="00EE1A32">
            <w:pPr>
              <w:pStyle w:val="Tabloerik"/>
            </w:pPr>
            <w:r>
              <w:t>Proje İsmi</w:t>
            </w:r>
          </w:p>
        </w:tc>
        <w:tc>
          <w:tcPr>
            <w:tcW w:w="1848" w:type="dxa"/>
          </w:tcPr>
          <w:p w14:paraId="0E9E5D3B"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R_YENI_MUSTERI_PROJE_ISMI</w:t>
            </w:r>
          </w:p>
        </w:tc>
        <w:tc>
          <w:tcPr>
            <w:tcW w:w="1159" w:type="dxa"/>
          </w:tcPr>
          <w:p w14:paraId="6C6B63DE"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EE327C4"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B798E9B"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5F2133C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730A48" w14:textId="77777777" w:rsidR="00522908" w:rsidRPr="006053C7" w:rsidRDefault="00522908" w:rsidP="00EE1A32">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6E5E24E0"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R_YENI_MUSTERI_ILE_ILETISIM_TARIHI</w:t>
            </w:r>
          </w:p>
        </w:tc>
        <w:tc>
          <w:tcPr>
            <w:tcW w:w="1159" w:type="dxa"/>
          </w:tcPr>
          <w:p w14:paraId="2CB99279"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634F16A"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81E57F6"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477F60B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CC816F" w14:textId="77777777" w:rsidR="00522908" w:rsidRPr="006053C7" w:rsidRDefault="00522908" w:rsidP="00EE1A32">
            <w:pPr>
              <w:pStyle w:val="Tabloerik"/>
            </w:pPr>
            <w:r>
              <w:t>Randevu Tarihi</w:t>
            </w:r>
          </w:p>
        </w:tc>
        <w:tc>
          <w:tcPr>
            <w:tcW w:w="1848" w:type="dxa"/>
          </w:tcPr>
          <w:p w14:paraId="1B8E49E1"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RANDEVU_TARIHI</w:t>
            </w:r>
          </w:p>
        </w:tc>
        <w:tc>
          <w:tcPr>
            <w:tcW w:w="1159" w:type="dxa"/>
          </w:tcPr>
          <w:p w14:paraId="3CB50C50"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8A62F2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A6BE00E"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rsidRPr="003E783A" w14:paraId="05FA1E0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CAE07F8" w14:textId="77777777" w:rsidR="00522908" w:rsidRPr="006053C7" w:rsidRDefault="00522908" w:rsidP="00EE1A32">
            <w:pPr>
              <w:pStyle w:val="Tabloerik"/>
            </w:pPr>
            <w:r w:rsidRPr="00EB33D6">
              <w:t>Müşteri Referansı</w:t>
            </w:r>
          </w:p>
        </w:tc>
        <w:tc>
          <w:tcPr>
            <w:tcW w:w="1848" w:type="dxa"/>
          </w:tcPr>
          <w:p w14:paraId="3B74BDD7"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R_YENI_MUSTERI_REFERANSI</w:t>
            </w:r>
          </w:p>
        </w:tc>
        <w:tc>
          <w:tcPr>
            <w:tcW w:w="1159" w:type="dxa"/>
          </w:tcPr>
          <w:p w14:paraId="08A3A79E"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96208F5" w14:textId="77777777" w:rsidR="00522908" w:rsidRPr="003E783A"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0FE4718" w14:textId="77777777" w:rsidR="00522908" w:rsidRPr="003E783A" w:rsidRDefault="00522908"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522908" w:rsidRPr="003E783A" w14:paraId="1977F9E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5E3F11" w14:textId="77777777" w:rsidR="00522908" w:rsidRPr="00EB33D6" w:rsidRDefault="00522908" w:rsidP="00EE1A32">
            <w:pPr>
              <w:pStyle w:val="Tabloerik"/>
            </w:pPr>
            <w:r>
              <w:t>Yeni Müşteri Randevu Açıklama</w:t>
            </w:r>
          </w:p>
        </w:tc>
        <w:tc>
          <w:tcPr>
            <w:tcW w:w="1848" w:type="dxa"/>
          </w:tcPr>
          <w:p w14:paraId="25A6512F" w14:textId="77777777" w:rsidR="00522908"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YENI_MUSTERI_RANDEVU_ACIKLAMA</w:t>
            </w:r>
          </w:p>
        </w:tc>
        <w:tc>
          <w:tcPr>
            <w:tcW w:w="1159" w:type="dxa"/>
          </w:tcPr>
          <w:p w14:paraId="78854206"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B42EB19" w14:textId="77777777" w:rsidR="00522908" w:rsidRPr="003E783A" w:rsidRDefault="00522908"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141EEEE" w14:textId="77777777" w:rsidR="00522908" w:rsidRPr="003E783A" w:rsidRDefault="00522908"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522908" w14:paraId="334434E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A8148B" w14:textId="093AC75E" w:rsidR="00522908" w:rsidRDefault="00095F17" w:rsidP="00EE1A32">
            <w:pPr>
              <w:pStyle w:val="Tabloerik"/>
            </w:pPr>
            <w:r>
              <w:t>Komite1 Puan</w:t>
            </w:r>
          </w:p>
        </w:tc>
        <w:tc>
          <w:tcPr>
            <w:tcW w:w="1848" w:type="dxa"/>
          </w:tcPr>
          <w:p w14:paraId="0028D81D" w14:textId="2CE297D1" w:rsidR="00522908" w:rsidRDefault="00095F17" w:rsidP="00EE1A32">
            <w:pPr>
              <w:pStyle w:val="Tabloerik"/>
              <w:cnfStyle w:val="000000000000" w:firstRow="0" w:lastRow="0" w:firstColumn="0" w:lastColumn="0" w:oddVBand="0" w:evenVBand="0" w:oddHBand="0" w:evenHBand="0" w:firstRowFirstColumn="0" w:firstRowLastColumn="0" w:lastRowFirstColumn="0" w:lastRowLastColumn="0"/>
            </w:pPr>
            <w:r w:rsidRPr="00095F17">
              <w:t>KOMITE1_PUAN</w:t>
            </w:r>
          </w:p>
        </w:tc>
        <w:tc>
          <w:tcPr>
            <w:tcW w:w="1159" w:type="dxa"/>
          </w:tcPr>
          <w:p w14:paraId="39F78C2E" w14:textId="77777777" w:rsidR="00522908" w:rsidRDefault="00522908"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8C98AAA" w14:textId="4626E70E" w:rsidR="00522908" w:rsidRDefault="00095F17"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6D98EB3" w14:textId="35239D08" w:rsidR="00522908" w:rsidRDefault="00A92F64" w:rsidP="00EE1A32">
            <w:pPr>
              <w:pStyle w:val="Tabloerik"/>
              <w:jc w:val="both"/>
              <w:cnfStyle w:val="000000000000" w:firstRow="0" w:lastRow="0" w:firstColumn="0" w:lastColumn="0" w:oddVBand="0" w:evenVBand="0" w:oddHBand="0" w:evenHBand="0" w:firstRowFirstColumn="0" w:firstRowLastColumn="0" w:lastRowFirstColumn="0" w:lastRowLastColumn="0"/>
            </w:pPr>
            <w:r>
              <w:t>Komite Değerlendirme</w:t>
            </w:r>
            <w:r w:rsidR="00682DDF">
              <w:t xml:space="preserve"> Soruları</w:t>
            </w:r>
            <w:r>
              <w:t xml:space="preserve"> Tablosu’nda</w:t>
            </w:r>
            <w:r w:rsidR="006D7C88">
              <w:t xml:space="preserve"> her satırda seçimi yapılan </w:t>
            </w:r>
            <w:r w:rsidR="00906FA0">
              <w:t>buton değerlerinin ortalaması alınıp bu alana set edilir.</w:t>
            </w:r>
          </w:p>
        </w:tc>
      </w:tr>
      <w:tr w:rsidR="00293E16" w14:paraId="4E6D3E5B" w14:textId="77777777" w:rsidTr="009603BA">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77D8ACE1" w14:textId="671E5196" w:rsidR="00293E16" w:rsidRDefault="001A7A08" w:rsidP="00F13544">
            <w:pPr>
              <w:pStyle w:val="Tabloerik"/>
              <w:jc w:val="center"/>
            </w:pPr>
            <w:r w:rsidRPr="00F13544">
              <w:rPr>
                <w:color w:val="FF0000"/>
              </w:rPr>
              <w:t>Komite Değerlendirme Soruları</w:t>
            </w:r>
          </w:p>
        </w:tc>
      </w:tr>
      <w:tr w:rsidR="00F13544" w14:paraId="7E72117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F6C60F" w14:textId="67C70B92" w:rsidR="00F13544" w:rsidRDefault="009C53D5" w:rsidP="00F13544">
            <w:pPr>
              <w:pStyle w:val="Tabloerik"/>
            </w:pPr>
            <w:r>
              <w:t>Komite Soruları</w:t>
            </w:r>
          </w:p>
        </w:tc>
        <w:tc>
          <w:tcPr>
            <w:tcW w:w="1848" w:type="dxa"/>
          </w:tcPr>
          <w:p w14:paraId="451933CC" w14:textId="078E3AE6" w:rsidR="00F13544" w:rsidRPr="00095F17" w:rsidRDefault="00F13544" w:rsidP="00F13544">
            <w:pPr>
              <w:pStyle w:val="Tabloerik"/>
              <w:cnfStyle w:val="000000000000" w:firstRow="0" w:lastRow="0" w:firstColumn="0" w:lastColumn="0" w:oddVBand="0" w:evenVBand="0" w:oddHBand="0" w:evenHBand="0" w:firstRowFirstColumn="0" w:firstRowLastColumn="0" w:lastRowFirstColumn="0" w:lastRowLastColumn="0"/>
            </w:pPr>
            <w:r>
              <w:t>KOMITE_SORULARI</w:t>
            </w:r>
          </w:p>
        </w:tc>
        <w:tc>
          <w:tcPr>
            <w:tcW w:w="1159" w:type="dxa"/>
          </w:tcPr>
          <w:p w14:paraId="72E4E6CF" w14:textId="1D3B50F0" w:rsidR="00F13544" w:rsidRDefault="00F13544" w:rsidP="00F1354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777AE6" w14:textId="079CD557" w:rsidR="00F13544" w:rsidRDefault="00F13544" w:rsidP="00F13544">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B2B261" w14:textId="3FEEA54D" w:rsidR="00F13544" w:rsidRDefault="009C53D5" w:rsidP="00F13544">
            <w:pPr>
              <w:pStyle w:val="Tabloerik"/>
              <w:jc w:val="both"/>
              <w:cnfStyle w:val="000000000000" w:firstRow="0" w:lastRow="0" w:firstColumn="0" w:lastColumn="0" w:oddVBand="0" w:evenVBand="0" w:oddHBand="0" w:evenHBand="0" w:firstRowFirstColumn="0" w:firstRowLastColumn="0" w:lastRowFirstColumn="0" w:lastRowLastColumn="0"/>
            </w:pPr>
            <w:r>
              <w:t>Otomatik olarak dolmaktadır.</w:t>
            </w:r>
          </w:p>
        </w:tc>
      </w:tr>
      <w:tr w:rsidR="00F13544" w14:paraId="4F4F233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AFFFE2" w14:textId="274086B6" w:rsidR="00F13544" w:rsidRDefault="00B87938" w:rsidP="00F13544">
            <w:pPr>
              <w:pStyle w:val="Tabloerik"/>
            </w:pPr>
            <w:r>
              <w:t>Değerlendirme</w:t>
            </w:r>
          </w:p>
        </w:tc>
        <w:tc>
          <w:tcPr>
            <w:tcW w:w="1848" w:type="dxa"/>
          </w:tcPr>
          <w:p w14:paraId="44F860C9" w14:textId="43FABE85" w:rsidR="00F13544" w:rsidRPr="00095F17" w:rsidRDefault="00B87938" w:rsidP="00F13544">
            <w:pPr>
              <w:pStyle w:val="Tabloerik"/>
              <w:cnfStyle w:val="000000100000" w:firstRow="0" w:lastRow="0" w:firstColumn="0" w:lastColumn="0" w:oddVBand="0" w:evenVBand="0" w:oddHBand="1" w:evenHBand="0" w:firstRowFirstColumn="0" w:firstRowLastColumn="0" w:lastRowFirstColumn="0" w:lastRowLastColumn="0"/>
            </w:pPr>
            <w:r w:rsidRPr="00B87938">
              <w:t>DEGERLENDIRME</w:t>
            </w:r>
          </w:p>
        </w:tc>
        <w:tc>
          <w:tcPr>
            <w:tcW w:w="1159" w:type="dxa"/>
          </w:tcPr>
          <w:p w14:paraId="07A5D724" w14:textId="56E5B1D3" w:rsidR="00F13544" w:rsidRDefault="00496530" w:rsidP="00F13544">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003B2493" w14:textId="423CD500" w:rsidR="00F13544" w:rsidRDefault="00496530" w:rsidP="00F13544">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77F6BA1F" w14:textId="4A3B14F2" w:rsidR="00F13544" w:rsidRDefault="00496530" w:rsidP="00F13544">
            <w:pPr>
              <w:pStyle w:val="Tabloerik"/>
              <w:jc w:val="both"/>
              <w:cnfStyle w:val="000000100000" w:firstRow="0" w:lastRow="0" w:firstColumn="0" w:lastColumn="0" w:oddVBand="0" w:evenVBand="0" w:oddHBand="1" w:evenHBand="0" w:firstRowFirstColumn="0" w:firstRowLastColumn="0" w:lastRowFirstColumn="0" w:lastRowLastColumn="0"/>
            </w:pPr>
            <w:r>
              <w:t>“Yetersiz” “Kısmen Yeterli” “Yeterli”</w:t>
            </w:r>
            <w:r w:rsidR="002D3A2B">
              <w:t xml:space="preserve"> “İyi” “Çok İyi” seçenekleri bulunan seçim düğmesi alanıdır.</w:t>
            </w:r>
          </w:p>
        </w:tc>
      </w:tr>
      <w:tr w:rsidR="00F13544" w14:paraId="1644038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5AAF6860" w14:textId="77777777" w:rsidR="00F13544" w:rsidRDefault="00F13544" w:rsidP="00F13544">
            <w:pPr>
              <w:pStyle w:val="Tabloerik"/>
              <w:jc w:val="center"/>
            </w:pPr>
            <w:r w:rsidRPr="003E783A">
              <w:rPr>
                <w:color w:val="FF0000"/>
              </w:rPr>
              <w:t>İşlem Tarihçesi</w:t>
            </w:r>
          </w:p>
        </w:tc>
      </w:tr>
      <w:tr w:rsidR="00F13544" w:rsidRPr="003E783A" w14:paraId="32132BA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47B439" w14:textId="77777777" w:rsidR="00F13544" w:rsidRPr="003E783A" w:rsidRDefault="00F13544" w:rsidP="00F13544">
            <w:pPr>
              <w:pStyle w:val="Tabloerik"/>
            </w:pPr>
            <w:r>
              <w:t>İşlem Sahibi</w:t>
            </w:r>
          </w:p>
        </w:tc>
        <w:tc>
          <w:tcPr>
            <w:tcW w:w="1848" w:type="dxa"/>
          </w:tcPr>
          <w:p w14:paraId="3BD9BD4F"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t>ISLEM_SAHIBI</w:t>
            </w:r>
          </w:p>
        </w:tc>
        <w:tc>
          <w:tcPr>
            <w:tcW w:w="1159" w:type="dxa"/>
          </w:tcPr>
          <w:p w14:paraId="2B4047EF"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5C145332"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12C887EC" w14:textId="77777777" w:rsidR="00F13544" w:rsidRPr="003E783A" w:rsidRDefault="00F13544" w:rsidP="00F13544">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kullanıcılara ait ad soyad bilgisinin tutulduğu alandır.</w:t>
            </w:r>
          </w:p>
        </w:tc>
      </w:tr>
      <w:tr w:rsidR="00F13544" w:rsidRPr="003E783A" w14:paraId="515D495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47E3AA6" w14:textId="77777777" w:rsidR="00F13544" w:rsidRPr="003E783A" w:rsidRDefault="00F13544" w:rsidP="00F13544">
            <w:pPr>
              <w:pStyle w:val="Tabloerik"/>
            </w:pPr>
            <w:r>
              <w:t>İşlem Tarihi</w:t>
            </w:r>
          </w:p>
        </w:tc>
        <w:tc>
          <w:tcPr>
            <w:tcW w:w="1848" w:type="dxa"/>
          </w:tcPr>
          <w:p w14:paraId="199CC6C0"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3E783A">
              <w:t>ISLEM_TARIHI</w:t>
            </w:r>
          </w:p>
        </w:tc>
        <w:tc>
          <w:tcPr>
            <w:tcW w:w="1159" w:type="dxa"/>
          </w:tcPr>
          <w:p w14:paraId="2E81826D"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39755ECC"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66C291B9" w14:textId="77777777" w:rsidR="00F13544" w:rsidRPr="003E783A" w:rsidRDefault="00F13544" w:rsidP="00F13544">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kullanıcıların işlem tarihine ait bilgilerin tutulduğu alandır.</w:t>
            </w:r>
          </w:p>
        </w:tc>
      </w:tr>
      <w:tr w:rsidR="00F13544" w:rsidRPr="003E783A" w14:paraId="02F8830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2D34E00" w14:textId="77777777" w:rsidR="00F13544" w:rsidRPr="003E783A" w:rsidRDefault="00F13544" w:rsidP="00F13544">
            <w:pPr>
              <w:pStyle w:val="Tabloerik"/>
            </w:pPr>
            <w:r>
              <w:lastRenderedPageBreak/>
              <w:t>İşlem Yapılan Adım</w:t>
            </w:r>
          </w:p>
        </w:tc>
        <w:tc>
          <w:tcPr>
            <w:tcW w:w="1848" w:type="dxa"/>
          </w:tcPr>
          <w:p w14:paraId="7F63FCBC"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t>ISLEM_YAPILAN_ADIM</w:t>
            </w:r>
          </w:p>
        </w:tc>
        <w:tc>
          <w:tcPr>
            <w:tcW w:w="1159" w:type="dxa"/>
          </w:tcPr>
          <w:p w14:paraId="39E3B4FB"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6FA2D553" w14:textId="77777777" w:rsidR="00F13544" w:rsidRPr="003E783A" w:rsidRDefault="00F13544" w:rsidP="00F13544">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54DED0AE" w14:textId="77777777" w:rsidR="00F13544" w:rsidRPr="003E783A" w:rsidRDefault="00F13544" w:rsidP="00F13544">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F13544" w:rsidRPr="003E783A" w14:paraId="1A73093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C8230D" w14:textId="77777777" w:rsidR="00F13544" w:rsidRPr="003E783A" w:rsidRDefault="00F13544" w:rsidP="00F13544">
            <w:pPr>
              <w:pStyle w:val="Tabloerik"/>
            </w:pPr>
            <w:r>
              <w:t>İşlem Sahibi Açıklama</w:t>
            </w:r>
          </w:p>
        </w:tc>
        <w:tc>
          <w:tcPr>
            <w:tcW w:w="1848" w:type="dxa"/>
          </w:tcPr>
          <w:p w14:paraId="22F56C57"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866FCE">
              <w:t>ISLEM_SAHIBI_ACIKLAMA</w:t>
            </w:r>
          </w:p>
        </w:tc>
        <w:tc>
          <w:tcPr>
            <w:tcW w:w="1159" w:type="dxa"/>
          </w:tcPr>
          <w:p w14:paraId="3C49FC14"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7D586720" w14:textId="77777777" w:rsidR="00F13544" w:rsidRPr="003E783A" w:rsidRDefault="00F13544" w:rsidP="00F13544">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43792AFD" w14:textId="77777777" w:rsidR="00F13544" w:rsidRPr="003E783A" w:rsidRDefault="00F13544" w:rsidP="00F13544">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yapılan işlemlere ait açıklamaların tutulduğu alandır.</w:t>
            </w:r>
          </w:p>
        </w:tc>
      </w:tr>
    </w:tbl>
    <w:p w14:paraId="17224A83" w14:textId="77777777" w:rsidR="006A34E2" w:rsidRDefault="006A34E2" w:rsidP="00522908"/>
    <w:p w14:paraId="77A7BD15" w14:textId="7D231A53" w:rsidR="000B11E8" w:rsidRDefault="003A7B79" w:rsidP="003A7B79">
      <w:pPr>
        <w:pStyle w:val="Taslak3"/>
        <w:numPr>
          <w:ilvl w:val="2"/>
          <w:numId w:val="9"/>
        </w:numPr>
      </w:pPr>
      <w:r>
        <w:t>TÖS Kategori Başkanı Değerlendirme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3A7B79" w14:paraId="2AD5201A"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E96B1A7" w14:textId="77777777" w:rsidR="003A7B79" w:rsidRDefault="003A7B79" w:rsidP="00EE1A32">
            <w:pPr>
              <w:pStyle w:val="TabloBalk"/>
            </w:pPr>
            <w:r>
              <w:t>İşlem Adı</w:t>
            </w:r>
          </w:p>
        </w:tc>
        <w:tc>
          <w:tcPr>
            <w:tcW w:w="992" w:type="dxa"/>
          </w:tcPr>
          <w:p w14:paraId="262A4B8E" w14:textId="77777777" w:rsidR="003A7B79" w:rsidRDefault="003A7B79"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3FA1520A" w14:textId="77777777" w:rsidR="003A7B79" w:rsidRDefault="003A7B79"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3A7B79" w14:paraId="32F617E1"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D3D5073" w14:textId="6F171554" w:rsidR="003A7B79" w:rsidRDefault="003A7B79" w:rsidP="00EE1A32">
            <w:pPr>
              <w:pStyle w:val="Tabloerik"/>
            </w:pPr>
            <w:r>
              <w:t>Değerlendirmeyi Bitir</w:t>
            </w:r>
          </w:p>
        </w:tc>
        <w:tc>
          <w:tcPr>
            <w:tcW w:w="992" w:type="dxa"/>
          </w:tcPr>
          <w:p w14:paraId="44441ECC" w14:textId="77777777" w:rsidR="003A7B79" w:rsidRDefault="003A7B79"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045E5BD8" w14:textId="0E07C1CB" w:rsidR="003A7B79" w:rsidRDefault="003A7B79" w:rsidP="00EE1A32">
            <w:pPr>
              <w:pStyle w:val="Tabloerik"/>
              <w:cnfStyle w:val="000000100000" w:firstRow="0" w:lastRow="0" w:firstColumn="0" w:lastColumn="0" w:oddVBand="0" w:evenVBand="0" w:oddHBand="1" w:evenHBand="0" w:firstRowFirstColumn="0" w:firstRowLastColumn="0" w:lastRowFirstColumn="0" w:lastRowLastColumn="0"/>
            </w:pPr>
            <w:r>
              <w:rPr>
                <w:b/>
                <w:bCs/>
              </w:rPr>
              <w:t xml:space="preserve">Değerlendirmeyi Bitir </w:t>
            </w:r>
            <w:r>
              <w:t>butonuna tıklandığında akış “</w:t>
            </w:r>
            <w:r w:rsidR="007F7DE8">
              <w:t>Puanlama Birleşim</w:t>
            </w:r>
            <w:r>
              <w:t>” adımına ilerler.</w:t>
            </w:r>
          </w:p>
        </w:tc>
      </w:tr>
    </w:tbl>
    <w:p w14:paraId="5BAD91D7" w14:textId="77777777" w:rsidR="003A7B79" w:rsidRDefault="003A7B79" w:rsidP="003A7B79">
      <w:pPr>
        <w:ind w:left="360"/>
      </w:pPr>
    </w:p>
    <w:p w14:paraId="403D7790" w14:textId="54CB7F3D" w:rsidR="003A28FB" w:rsidRDefault="00CA2B9B" w:rsidP="00CA2B9B">
      <w:pPr>
        <w:pStyle w:val="Taslak2"/>
        <w:numPr>
          <w:ilvl w:val="1"/>
          <w:numId w:val="9"/>
        </w:numPr>
      </w:pPr>
      <w:r>
        <w:t>TÖS İK Komite Değerlendirme Formu</w:t>
      </w:r>
    </w:p>
    <w:p w14:paraId="36564B28" w14:textId="19A6D196" w:rsidR="00CA2B9B" w:rsidRDefault="0052322D" w:rsidP="00CD01AE">
      <w:pPr>
        <w:ind w:left="360"/>
        <w:jc w:val="center"/>
      </w:pPr>
      <w:r w:rsidRPr="0052322D">
        <w:rPr>
          <w:noProof/>
        </w:rPr>
        <w:drawing>
          <wp:inline distT="0" distB="0" distL="0" distR="0" wp14:anchorId="2FC32E3A" wp14:editId="4D1913AF">
            <wp:extent cx="5943600" cy="2166604"/>
            <wp:effectExtent l="0" t="0" r="0" b="5715"/>
            <wp:docPr id="548500831" name="Resim 1" descr="metin, sayı, numara, yazılım, çizg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00831" name="Resim 1" descr="metin, sayı, numara, yazılım, çizgi içeren bir resim&#10;&#10;Açıklama otomatik olarak oluşturuldu"/>
                    <pic:cNvPicPr/>
                  </pic:nvPicPr>
                  <pic:blipFill>
                    <a:blip r:embed="rId41"/>
                    <a:stretch>
                      <a:fillRect/>
                    </a:stretch>
                  </pic:blipFill>
                  <pic:spPr>
                    <a:xfrm>
                      <a:off x="0" y="0"/>
                      <a:ext cx="5957919" cy="2171823"/>
                    </a:xfrm>
                    <a:prstGeom prst="rect">
                      <a:avLst/>
                    </a:prstGeom>
                  </pic:spPr>
                </pic:pic>
              </a:graphicData>
            </a:graphic>
          </wp:inline>
        </w:drawing>
      </w:r>
    </w:p>
    <w:p w14:paraId="2C35160E" w14:textId="22BB4526" w:rsidR="0085139F" w:rsidRDefault="00CD01AE" w:rsidP="00CD01AE">
      <w:pPr>
        <w:tabs>
          <w:tab w:val="left" w:pos="972"/>
        </w:tabs>
        <w:ind w:left="360"/>
        <w:jc w:val="center"/>
      </w:pPr>
      <w:r w:rsidRPr="00CD01AE">
        <w:rPr>
          <w:noProof/>
        </w:rPr>
        <w:drawing>
          <wp:inline distT="0" distB="0" distL="0" distR="0" wp14:anchorId="05587DEE" wp14:editId="7091AA0C">
            <wp:extent cx="5943600" cy="2087026"/>
            <wp:effectExtent l="0" t="0" r="0" b="8890"/>
            <wp:docPr id="265340130" name="Resim 1" descr="metin, yazılım, web sayfası, web sites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340130" name="Resim 1" descr="metin, yazılım, web sayfası, web sitesi içeren bir resim&#10;&#10;Açıklama otomatik olarak oluşturuldu"/>
                    <pic:cNvPicPr/>
                  </pic:nvPicPr>
                  <pic:blipFill>
                    <a:blip r:embed="rId42"/>
                    <a:stretch>
                      <a:fillRect/>
                    </a:stretch>
                  </pic:blipFill>
                  <pic:spPr>
                    <a:xfrm>
                      <a:off x="0" y="0"/>
                      <a:ext cx="5954216" cy="2090754"/>
                    </a:xfrm>
                    <a:prstGeom prst="rect">
                      <a:avLst/>
                    </a:prstGeom>
                  </pic:spPr>
                </pic:pic>
              </a:graphicData>
            </a:graphic>
          </wp:inline>
        </w:drawing>
      </w:r>
    </w:p>
    <w:p w14:paraId="3225993F" w14:textId="77777777" w:rsidR="00EC785C" w:rsidRDefault="00EC785C" w:rsidP="00EC785C"/>
    <w:p w14:paraId="3FDE96B4" w14:textId="2F8726F6" w:rsidR="00EC785C" w:rsidRDefault="00E37057" w:rsidP="00DE1097">
      <w:pPr>
        <w:pStyle w:val="Taslak3"/>
        <w:numPr>
          <w:ilvl w:val="2"/>
          <w:numId w:val="9"/>
        </w:numPr>
      </w:pPr>
      <w:r>
        <w:lastRenderedPageBreak/>
        <w:t>TÖS İK Komite Değerlendirme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0668C9" w:rsidRPr="003E783A" w14:paraId="38A0780C"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29DA0D66" w14:textId="77777777" w:rsidR="000668C9" w:rsidRPr="003E783A" w:rsidRDefault="000668C9" w:rsidP="00EE1A32">
            <w:pPr>
              <w:pStyle w:val="TabloBalk"/>
              <w:rPr>
                <w:b/>
              </w:rPr>
            </w:pPr>
            <w:r w:rsidRPr="003E783A">
              <w:t>Alan Adı</w:t>
            </w:r>
          </w:p>
        </w:tc>
        <w:tc>
          <w:tcPr>
            <w:tcW w:w="1848" w:type="dxa"/>
            <w:hideMark/>
          </w:tcPr>
          <w:p w14:paraId="2D40BC80" w14:textId="77777777" w:rsidR="000668C9" w:rsidRPr="003E783A" w:rsidRDefault="000668C9"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278C480D" w14:textId="77777777" w:rsidR="000668C9" w:rsidRPr="003E783A" w:rsidRDefault="000668C9"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4BB4F47D" w14:textId="77777777" w:rsidR="000668C9" w:rsidRPr="003E783A" w:rsidRDefault="000668C9"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78142A1C" w14:textId="77777777" w:rsidR="000668C9" w:rsidRPr="003E783A" w:rsidRDefault="000668C9"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0668C9" w:rsidRPr="003E783A" w14:paraId="1D7DCDA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F2A3235" w14:textId="77777777" w:rsidR="000668C9" w:rsidRPr="003E783A" w:rsidRDefault="000668C9" w:rsidP="00EE1A32">
            <w:pPr>
              <w:pStyle w:val="Tabloerik"/>
            </w:pPr>
            <w:r w:rsidRPr="00A16EE7">
              <w:t>A</w:t>
            </w:r>
            <w:r>
              <w:t>day Gösteren Adı</w:t>
            </w:r>
            <w:r w:rsidRPr="00A16EE7">
              <w:t xml:space="preserve"> Soyad</w:t>
            </w:r>
            <w:r>
              <w:t>ı</w:t>
            </w:r>
          </w:p>
        </w:tc>
        <w:tc>
          <w:tcPr>
            <w:tcW w:w="1848" w:type="dxa"/>
          </w:tcPr>
          <w:p w14:paraId="10D510E5"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58F5DB8F"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AF4E9E5"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0BDD413"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C64404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48011E" w14:textId="77777777" w:rsidR="000668C9" w:rsidRPr="003E783A" w:rsidRDefault="000668C9" w:rsidP="00EE1A32">
            <w:pPr>
              <w:pStyle w:val="Tabloerik"/>
            </w:pPr>
            <w:r w:rsidRPr="00555E89">
              <w:t>Aday Gösterilen Adı Soyadı</w:t>
            </w:r>
          </w:p>
        </w:tc>
        <w:tc>
          <w:tcPr>
            <w:tcW w:w="1848" w:type="dxa"/>
          </w:tcPr>
          <w:p w14:paraId="2B5FE099"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18381B6F"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B814099"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8980E2A"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2C7C523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0256D5" w14:textId="77777777" w:rsidR="000668C9" w:rsidRPr="003E783A" w:rsidRDefault="000668C9" w:rsidP="00EE1A32">
            <w:pPr>
              <w:pStyle w:val="Tabloerik"/>
            </w:pPr>
            <w:r w:rsidRPr="00A43F9A">
              <w:t>Aday Gösterilen Departmanı</w:t>
            </w:r>
          </w:p>
        </w:tc>
        <w:tc>
          <w:tcPr>
            <w:tcW w:w="1848" w:type="dxa"/>
          </w:tcPr>
          <w:p w14:paraId="7DC9F2F4"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477A8914"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2E9A9A5"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91DEF91"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04A3384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86BA95B" w14:textId="77777777" w:rsidR="000668C9" w:rsidRPr="003E783A" w:rsidRDefault="000668C9" w:rsidP="00EE1A32">
            <w:pPr>
              <w:pStyle w:val="Tabloerik"/>
            </w:pPr>
            <w:r w:rsidRPr="00A43F9A">
              <w:t>Aday Gösterilen E Posta Adresi</w:t>
            </w:r>
          </w:p>
        </w:tc>
        <w:tc>
          <w:tcPr>
            <w:tcW w:w="1848" w:type="dxa"/>
          </w:tcPr>
          <w:p w14:paraId="154CCE92"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3E9D6798"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79C00AB"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6D280C7"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64CFD37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B29127" w14:textId="77777777" w:rsidR="000668C9" w:rsidRPr="003E783A" w:rsidRDefault="000668C9" w:rsidP="00EE1A32">
            <w:pPr>
              <w:pStyle w:val="Tabloerik"/>
            </w:pPr>
            <w:r w:rsidRPr="00790F83">
              <w:t>Aday Gösterilen Unvanı</w:t>
            </w:r>
          </w:p>
        </w:tc>
        <w:tc>
          <w:tcPr>
            <w:tcW w:w="1848" w:type="dxa"/>
          </w:tcPr>
          <w:p w14:paraId="51772FB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646ED300"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AA19E70"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547F6B1"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4D67C5C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F177E5" w14:textId="77777777" w:rsidR="000668C9" w:rsidRPr="003E783A" w:rsidRDefault="000668C9" w:rsidP="00EE1A32">
            <w:pPr>
              <w:pStyle w:val="Tabloerik"/>
            </w:pPr>
            <w:r>
              <w:t>Aday Gösteren Departmanı</w:t>
            </w:r>
          </w:p>
        </w:tc>
        <w:tc>
          <w:tcPr>
            <w:tcW w:w="1848" w:type="dxa"/>
          </w:tcPr>
          <w:p w14:paraId="31914DFB"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2E695C18"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AFECA4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BA1E8AB"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5A82E0E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11B6572" w14:textId="77777777" w:rsidR="000668C9" w:rsidRPr="003E783A" w:rsidRDefault="000668C9" w:rsidP="00EE1A32">
            <w:pPr>
              <w:pStyle w:val="Tabloerik"/>
            </w:pPr>
            <w:r>
              <w:t>Aday Gösteren Ünvanı</w:t>
            </w:r>
          </w:p>
        </w:tc>
        <w:tc>
          <w:tcPr>
            <w:tcW w:w="1848" w:type="dxa"/>
          </w:tcPr>
          <w:p w14:paraId="330F8D72"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76B22FB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CDE8A5B"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06E821F"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7855539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9FA4798" w14:textId="77777777" w:rsidR="000668C9" w:rsidRPr="003E783A" w:rsidRDefault="000668C9" w:rsidP="00EE1A32">
            <w:pPr>
              <w:pStyle w:val="Tabloerik"/>
            </w:pPr>
            <w:r w:rsidRPr="00C17E0B">
              <w:t>Başkası Adına Başvuru</w:t>
            </w:r>
          </w:p>
        </w:tc>
        <w:tc>
          <w:tcPr>
            <w:tcW w:w="1848" w:type="dxa"/>
          </w:tcPr>
          <w:p w14:paraId="419977F9"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379C588F"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3FE3C4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B5AE022"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2ADC498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C759103" w14:textId="77777777" w:rsidR="000668C9" w:rsidRPr="00C17E0B" w:rsidRDefault="000668C9" w:rsidP="00EE1A32">
            <w:pPr>
              <w:pStyle w:val="Tabloerik"/>
            </w:pPr>
            <w:r>
              <w:t>Statüsü</w:t>
            </w:r>
          </w:p>
        </w:tc>
        <w:tc>
          <w:tcPr>
            <w:tcW w:w="1848" w:type="dxa"/>
          </w:tcPr>
          <w:p w14:paraId="45491E5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211DF25C"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4E7657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C2CB9B0"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3757CE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FDFA3D" w14:textId="77777777" w:rsidR="000668C9" w:rsidRPr="00C17E0B" w:rsidRDefault="000668C9" w:rsidP="00EE1A32">
            <w:pPr>
              <w:pStyle w:val="Tabloerik"/>
            </w:pPr>
            <w:r>
              <w:t>Kategorisi</w:t>
            </w:r>
          </w:p>
        </w:tc>
        <w:tc>
          <w:tcPr>
            <w:tcW w:w="1848" w:type="dxa"/>
          </w:tcPr>
          <w:p w14:paraId="2D75DE7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1DE428B7"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4FAB1C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082C2BC"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6AB4556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D45F5F2" w14:textId="77777777" w:rsidR="000668C9" w:rsidRPr="00C17E0B" w:rsidRDefault="000668C9" w:rsidP="00EE1A32">
            <w:pPr>
              <w:pStyle w:val="Tabloerik"/>
            </w:pPr>
            <w:r>
              <w:t>Proje/Öneri/Buluş İsmi</w:t>
            </w:r>
          </w:p>
        </w:tc>
        <w:tc>
          <w:tcPr>
            <w:tcW w:w="1848" w:type="dxa"/>
          </w:tcPr>
          <w:p w14:paraId="2FF9360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069B9BB8"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AB19326"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966E037"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2B2D4D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33E2053" w14:textId="77777777" w:rsidR="000668C9" w:rsidRPr="00C17E0B" w:rsidRDefault="000668C9" w:rsidP="00EE1A32">
            <w:pPr>
              <w:pStyle w:val="Tabloerik"/>
            </w:pPr>
            <w:r>
              <w:t>Takdir Sebebi</w:t>
            </w:r>
          </w:p>
        </w:tc>
        <w:tc>
          <w:tcPr>
            <w:tcW w:w="1848" w:type="dxa"/>
          </w:tcPr>
          <w:p w14:paraId="216ACEF2"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1991D5A2"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ABD78C7"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1CF245D"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4700DAC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19CC3EE" w14:textId="77777777" w:rsidR="000668C9" w:rsidRDefault="000668C9" w:rsidP="00EE1A32">
            <w:pPr>
              <w:pStyle w:val="Tabloerik"/>
            </w:pPr>
            <w:r w:rsidRPr="00C54F47">
              <w:t>I.Buluşçu Ad Soyad</w:t>
            </w:r>
          </w:p>
        </w:tc>
        <w:tc>
          <w:tcPr>
            <w:tcW w:w="1848" w:type="dxa"/>
          </w:tcPr>
          <w:p w14:paraId="36154A4B"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69CFE800"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8043026"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3B80E14"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3D8651E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D6B388" w14:textId="77777777" w:rsidR="000668C9" w:rsidRDefault="000668C9" w:rsidP="00EE1A32">
            <w:pPr>
              <w:pStyle w:val="Tabloerik"/>
            </w:pPr>
            <w:r w:rsidRPr="002A5662">
              <w:t>I.Buluş Üzerindeki Katkısı</w:t>
            </w:r>
          </w:p>
        </w:tc>
        <w:tc>
          <w:tcPr>
            <w:tcW w:w="1848" w:type="dxa"/>
          </w:tcPr>
          <w:p w14:paraId="75B21FB3"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4D77182D"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CE763D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3ED313B"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8A7ADD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50161A9" w14:textId="77777777" w:rsidR="000668C9" w:rsidRDefault="000668C9" w:rsidP="00EE1A32">
            <w:pPr>
              <w:pStyle w:val="Tabloerik"/>
            </w:pPr>
            <w:r w:rsidRPr="00541DF9">
              <w:t>II.Buluşçu Ad Soyad</w:t>
            </w:r>
          </w:p>
        </w:tc>
        <w:tc>
          <w:tcPr>
            <w:tcW w:w="1848" w:type="dxa"/>
          </w:tcPr>
          <w:p w14:paraId="010C809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57ACEAE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FBD8567"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4B396A9"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0955C68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C589F2" w14:textId="77777777" w:rsidR="000668C9" w:rsidRDefault="000668C9" w:rsidP="00EE1A32">
            <w:pPr>
              <w:pStyle w:val="Tabloerik"/>
            </w:pPr>
            <w:r w:rsidRPr="002A5662">
              <w:t>I</w:t>
            </w:r>
            <w:r>
              <w:t>I</w:t>
            </w:r>
            <w:r w:rsidRPr="002A5662">
              <w:t>.Buluş Üzerindeki Katkısı</w:t>
            </w:r>
          </w:p>
        </w:tc>
        <w:tc>
          <w:tcPr>
            <w:tcW w:w="1848" w:type="dxa"/>
          </w:tcPr>
          <w:p w14:paraId="1C49C529"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551D6ADE"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499B098"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718B146"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68C299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AD61A3" w14:textId="77777777" w:rsidR="000668C9" w:rsidRDefault="000668C9" w:rsidP="00EE1A32">
            <w:pPr>
              <w:pStyle w:val="Tabloerik"/>
            </w:pPr>
            <w:r w:rsidRPr="00541DF9">
              <w:t>II</w:t>
            </w:r>
            <w:r>
              <w:t>I</w:t>
            </w:r>
            <w:r w:rsidRPr="00541DF9">
              <w:t>.Buluşçu Ad Soyad</w:t>
            </w:r>
          </w:p>
        </w:tc>
        <w:tc>
          <w:tcPr>
            <w:tcW w:w="1848" w:type="dxa"/>
          </w:tcPr>
          <w:p w14:paraId="28878016"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7149859C"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C97A5A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0BB2520"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6B40514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23A3ED" w14:textId="77777777" w:rsidR="000668C9" w:rsidRDefault="000668C9" w:rsidP="00EE1A32">
            <w:pPr>
              <w:pStyle w:val="Tabloerik"/>
            </w:pPr>
            <w:r w:rsidRPr="002A5662">
              <w:t>I</w:t>
            </w:r>
            <w:r>
              <w:t>II</w:t>
            </w:r>
            <w:r w:rsidRPr="002A5662">
              <w:t>.Buluş Üzerindeki Katkısı</w:t>
            </w:r>
          </w:p>
        </w:tc>
        <w:tc>
          <w:tcPr>
            <w:tcW w:w="1848" w:type="dxa"/>
          </w:tcPr>
          <w:p w14:paraId="0454856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398F87A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530DF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4ACA50"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1BDCE428"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79FD90" w14:textId="77777777" w:rsidR="000668C9" w:rsidRPr="003E783A" w:rsidRDefault="000668C9" w:rsidP="00EE1A32">
            <w:pPr>
              <w:pStyle w:val="Tabloerik"/>
            </w:pPr>
            <w:r w:rsidRPr="004F36B4">
              <w:t>Başvuru Tarihi</w:t>
            </w:r>
          </w:p>
        </w:tc>
        <w:tc>
          <w:tcPr>
            <w:tcW w:w="1848" w:type="dxa"/>
          </w:tcPr>
          <w:p w14:paraId="6C0133C8"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052C81E3"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7F8941"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2C14767"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791FBF8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298CAE" w14:textId="77777777" w:rsidR="000668C9" w:rsidRPr="003E783A" w:rsidRDefault="000668C9" w:rsidP="00EE1A32">
            <w:pPr>
              <w:pStyle w:val="Tabloerik"/>
            </w:pPr>
            <w:r w:rsidRPr="00670D0D">
              <w:t>Buluş Başlığı</w:t>
            </w:r>
          </w:p>
        </w:tc>
        <w:tc>
          <w:tcPr>
            <w:tcW w:w="1848" w:type="dxa"/>
          </w:tcPr>
          <w:p w14:paraId="4906A0E3"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1E570EB7"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CDC4BB0"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A50642B"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040CAB1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038C43" w14:textId="77777777" w:rsidR="000668C9" w:rsidRPr="003E783A" w:rsidRDefault="000668C9" w:rsidP="00EE1A32">
            <w:pPr>
              <w:pStyle w:val="Tabloerik"/>
            </w:pPr>
            <w:r w:rsidRPr="00AA080A">
              <w:t>Buluşunuzdaki Fark/Ayrıcalıklar</w:t>
            </w:r>
          </w:p>
        </w:tc>
        <w:tc>
          <w:tcPr>
            <w:tcW w:w="1848" w:type="dxa"/>
          </w:tcPr>
          <w:p w14:paraId="6D28C7AB"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5080E973"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C88C434"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5DC0085"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369A925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50C2A61" w14:textId="77777777" w:rsidR="000668C9" w:rsidRPr="003E783A" w:rsidRDefault="000668C9" w:rsidP="00EE1A32">
            <w:pPr>
              <w:pStyle w:val="Tabloerik"/>
            </w:pPr>
            <w:r w:rsidRPr="00805AFC">
              <w:t>Buluşun İlgili Olduğu Teknik Alan</w:t>
            </w:r>
          </w:p>
        </w:tc>
        <w:tc>
          <w:tcPr>
            <w:tcW w:w="1848" w:type="dxa"/>
          </w:tcPr>
          <w:p w14:paraId="6EC2BEB3"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401AD5C9"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088442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6AA8419"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7DC968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2EC0218" w14:textId="77777777" w:rsidR="000668C9" w:rsidRPr="00805AFC" w:rsidRDefault="000668C9" w:rsidP="00EE1A32">
            <w:pPr>
              <w:pStyle w:val="Tabloerik"/>
            </w:pPr>
            <w:r w:rsidRPr="00D65565">
              <w:lastRenderedPageBreak/>
              <w:t>Teknolojik yenilik var mı?</w:t>
            </w:r>
          </w:p>
        </w:tc>
        <w:tc>
          <w:tcPr>
            <w:tcW w:w="1848" w:type="dxa"/>
          </w:tcPr>
          <w:p w14:paraId="1319364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TEKNOLOJIK_YENILIK</w:t>
            </w:r>
          </w:p>
        </w:tc>
        <w:tc>
          <w:tcPr>
            <w:tcW w:w="1159" w:type="dxa"/>
          </w:tcPr>
          <w:p w14:paraId="4944EAC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3F0E1E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B188CC0"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4EFDCF8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488F30B" w14:textId="77777777" w:rsidR="000668C9" w:rsidRPr="00805AFC" w:rsidRDefault="000668C9" w:rsidP="00EE1A32">
            <w:pPr>
              <w:pStyle w:val="Tabloerik"/>
            </w:pPr>
            <w:r>
              <w:t>Açıklama</w:t>
            </w:r>
          </w:p>
        </w:tc>
        <w:tc>
          <w:tcPr>
            <w:tcW w:w="1848" w:type="dxa"/>
          </w:tcPr>
          <w:p w14:paraId="74E0DA0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TEKNOLOJIK_YENILIK_ACIKLAMA</w:t>
            </w:r>
          </w:p>
        </w:tc>
        <w:tc>
          <w:tcPr>
            <w:tcW w:w="1159" w:type="dxa"/>
          </w:tcPr>
          <w:p w14:paraId="7118B04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B308D0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0A04180"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929B1E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0F239D" w14:textId="77777777" w:rsidR="000668C9" w:rsidRPr="00805AFC" w:rsidRDefault="000668C9" w:rsidP="00EE1A32">
            <w:pPr>
              <w:pStyle w:val="Tabloerik"/>
            </w:pPr>
            <w:r w:rsidRPr="00961D2C">
              <w:t>Özgün bir fikri var mı?</w:t>
            </w:r>
          </w:p>
        </w:tc>
        <w:tc>
          <w:tcPr>
            <w:tcW w:w="1848" w:type="dxa"/>
          </w:tcPr>
          <w:p w14:paraId="31D6395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OZGUN_FIKIR</w:t>
            </w:r>
          </w:p>
        </w:tc>
        <w:tc>
          <w:tcPr>
            <w:tcW w:w="1159" w:type="dxa"/>
          </w:tcPr>
          <w:p w14:paraId="0263A464"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3A6509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E6F9165"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34A0D69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F9B8998" w14:textId="77777777" w:rsidR="000668C9" w:rsidRPr="00805AFC" w:rsidRDefault="000668C9" w:rsidP="00EE1A32">
            <w:pPr>
              <w:pStyle w:val="Tabloerik"/>
            </w:pPr>
            <w:r>
              <w:t>Açıklama</w:t>
            </w:r>
          </w:p>
        </w:tc>
        <w:tc>
          <w:tcPr>
            <w:tcW w:w="1848" w:type="dxa"/>
          </w:tcPr>
          <w:p w14:paraId="1CFA6490"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OZGUN_FIKIR_ACIKLAMA</w:t>
            </w:r>
          </w:p>
        </w:tc>
        <w:tc>
          <w:tcPr>
            <w:tcW w:w="1159" w:type="dxa"/>
          </w:tcPr>
          <w:p w14:paraId="4CF0A1B5"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6787BD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733ADD7"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301C6FD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543AC4" w14:textId="77777777" w:rsidR="000668C9" w:rsidRPr="00805AFC" w:rsidRDefault="000668C9" w:rsidP="00EE1A32">
            <w:pPr>
              <w:pStyle w:val="Tabloerik"/>
            </w:pPr>
            <w:r w:rsidRPr="009B4A93">
              <w:t>Rekabet etme gücü var mı?</w:t>
            </w:r>
          </w:p>
        </w:tc>
        <w:tc>
          <w:tcPr>
            <w:tcW w:w="1848" w:type="dxa"/>
          </w:tcPr>
          <w:p w14:paraId="4F5F2C9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REKABET_GUCU</w:t>
            </w:r>
          </w:p>
        </w:tc>
        <w:tc>
          <w:tcPr>
            <w:tcW w:w="1159" w:type="dxa"/>
          </w:tcPr>
          <w:p w14:paraId="113FAB2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96A7E7"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8B4187D"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67795D8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FC663F" w14:textId="77777777" w:rsidR="000668C9" w:rsidRPr="00805AFC" w:rsidRDefault="000668C9" w:rsidP="00EE1A32">
            <w:pPr>
              <w:pStyle w:val="Tabloerik"/>
            </w:pPr>
            <w:r>
              <w:t>Açıklama</w:t>
            </w:r>
          </w:p>
        </w:tc>
        <w:tc>
          <w:tcPr>
            <w:tcW w:w="1848" w:type="dxa"/>
          </w:tcPr>
          <w:p w14:paraId="66EB6D7B"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REKABET_GUCU_ACIKLAMA</w:t>
            </w:r>
          </w:p>
        </w:tc>
        <w:tc>
          <w:tcPr>
            <w:tcW w:w="1159" w:type="dxa"/>
          </w:tcPr>
          <w:p w14:paraId="70D3E56B"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C151CA1"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0F80F8D"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0BC84F9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604EA11" w14:textId="77777777" w:rsidR="000668C9" w:rsidRPr="003E783A" w:rsidRDefault="000668C9" w:rsidP="00EE1A32">
            <w:pPr>
              <w:pStyle w:val="Tabloerik"/>
            </w:pPr>
            <w:r w:rsidRPr="00891F63">
              <w:t>Çalışan Bağlılığı/Memnuniyeti Başvuru Sebebi</w:t>
            </w:r>
          </w:p>
        </w:tc>
        <w:tc>
          <w:tcPr>
            <w:tcW w:w="1848" w:type="dxa"/>
          </w:tcPr>
          <w:p w14:paraId="75945D99"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57D7A51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6E5AD4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435B75E"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631C325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EA12CEB" w14:textId="77777777" w:rsidR="000668C9" w:rsidRPr="003E783A" w:rsidRDefault="000668C9" w:rsidP="00EE1A32">
            <w:pPr>
              <w:pStyle w:val="Tabloerik"/>
            </w:pPr>
            <w:r w:rsidRPr="006E59C7">
              <w:rPr>
                <w:noProof/>
              </w:rPr>
              <w:t>Çalışan Bağlılığına Katkısı</w:t>
            </w:r>
          </w:p>
        </w:tc>
        <w:tc>
          <w:tcPr>
            <w:tcW w:w="1848" w:type="dxa"/>
          </w:tcPr>
          <w:p w14:paraId="2844F28A"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78195053"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E2B893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73B258B"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214C9EE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BC51711" w14:textId="77777777" w:rsidR="000668C9" w:rsidRPr="006E59C7" w:rsidRDefault="000668C9" w:rsidP="00EE1A32">
            <w:pPr>
              <w:pStyle w:val="Tabloerik"/>
              <w:rPr>
                <w:noProof/>
              </w:rPr>
            </w:pPr>
            <w:r w:rsidRPr="0064459E">
              <w:t>Çalışan bağlılığını arttırıcı etkisi var mı?</w:t>
            </w:r>
          </w:p>
        </w:tc>
        <w:tc>
          <w:tcPr>
            <w:tcW w:w="1848" w:type="dxa"/>
          </w:tcPr>
          <w:p w14:paraId="6312B5A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CALISAN_BAGLILIGI</w:t>
            </w:r>
          </w:p>
        </w:tc>
        <w:tc>
          <w:tcPr>
            <w:tcW w:w="1159" w:type="dxa"/>
          </w:tcPr>
          <w:p w14:paraId="5FCE9BC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43B2DA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D5281DC"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7C6E688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77DBEF" w14:textId="77777777" w:rsidR="000668C9" w:rsidRPr="006E59C7" w:rsidRDefault="000668C9" w:rsidP="00EE1A32">
            <w:pPr>
              <w:pStyle w:val="Tabloerik"/>
              <w:rPr>
                <w:noProof/>
              </w:rPr>
            </w:pPr>
            <w:r>
              <w:t>Çalışan Bağlılığı Açıklama</w:t>
            </w:r>
          </w:p>
        </w:tc>
        <w:tc>
          <w:tcPr>
            <w:tcW w:w="1848" w:type="dxa"/>
          </w:tcPr>
          <w:p w14:paraId="783D0A2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rsidRPr="00F8070C">
              <w:t>CALISAN_BAGLILIGI_ACIKLAMA</w:t>
            </w:r>
          </w:p>
        </w:tc>
        <w:tc>
          <w:tcPr>
            <w:tcW w:w="1159" w:type="dxa"/>
          </w:tcPr>
          <w:p w14:paraId="58BB926C"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EED16AC"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88B8B5E"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941E1A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2AD7CB5" w14:textId="77777777" w:rsidR="000668C9" w:rsidRPr="006E59C7" w:rsidRDefault="000668C9" w:rsidP="00EE1A32">
            <w:pPr>
              <w:pStyle w:val="Tabloerik"/>
              <w:rPr>
                <w:noProof/>
              </w:rPr>
            </w:pPr>
            <w:r w:rsidRPr="00B703B6">
              <w:t>Çalışan motivasyonunu arttırıcı etkisi var mı?</w:t>
            </w:r>
          </w:p>
        </w:tc>
        <w:tc>
          <w:tcPr>
            <w:tcW w:w="1848" w:type="dxa"/>
          </w:tcPr>
          <w:p w14:paraId="4495E7EC"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CALISAN_MOTIVASYONU</w:t>
            </w:r>
          </w:p>
        </w:tc>
        <w:tc>
          <w:tcPr>
            <w:tcW w:w="1159" w:type="dxa"/>
          </w:tcPr>
          <w:p w14:paraId="45EF1D1B"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13C5C85"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3B60747"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46767D3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F7B4F44" w14:textId="77777777" w:rsidR="000668C9" w:rsidRPr="006E59C7" w:rsidRDefault="000668C9" w:rsidP="00EE1A32">
            <w:pPr>
              <w:pStyle w:val="Tabloerik"/>
              <w:rPr>
                <w:noProof/>
              </w:rPr>
            </w:pPr>
            <w:r>
              <w:t>Çalışan Motivasyonu Açıklama</w:t>
            </w:r>
          </w:p>
        </w:tc>
        <w:tc>
          <w:tcPr>
            <w:tcW w:w="1848" w:type="dxa"/>
          </w:tcPr>
          <w:p w14:paraId="689CE51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CALISAN_MOTIVASYONU_ACIKLAMA</w:t>
            </w:r>
          </w:p>
        </w:tc>
        <w:tc>
          <w:tcPr>
            <w:tcW w:w="1159" w:type="dxa"/>
          </w:tcPr>
          <w:p w14:paraId="660E0AF5"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3C74427"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E8E5C44"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223599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AE58A8" w14:textId="77777777" w:rsidR="000668C9" w:rsidRPr="006E59C7" w:rsidRDefault="000668C9" w:rsidP="00EE1A32">
            <w:pPr>
              <w:pStyle w:val="Tabloerik"/>
              <w:rPr>
                <w:noProof/>
              </w:rPr>
            </w:pPr>
            <w:r w:rsidRPr="005C4091">
              <w:t>Konusunda çalışan uzmanlığını arttırıcı etkisi var mı?</w:t>
            </w:r>
          </w:p>
        </w:tc>
        <w:tc>
          <w:tcPr>
            <w:tcW w:w="1848" w:type="dxa"/>
          </w:tcPr>
          <w:p w14:paraId="1D8C0F4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CALISAN_UZMANLIGI</w:t>
            </w:r>
          </w:p>
        </w:tc>
        <w:tc>
          <w:tcPr>
            <w:tcW w:w="1159" w:type="dxa"/>
          </w:tcPr>
          <w:p w14:paraId="2133065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87E305"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11D0A5D"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2AF27D0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2FE9F7" w14:textId="77777777" w:rsidR="000668C9" w:rsidRPr="006E59C7" w:rsidRDefault="000668C9" w:rsidP="00EE1A32">
            <w:pPr>
              <w:pStyle w:val="Tabloerik"/>
              <w:rPr>
                <w:noProof/>
              </w:rPr>
            </w:pPr>
            <w:r>
              <w:t>Çalışan Uzmanlığı Açıklama</w:t>
            </w:r>
          </w:p>
        </w:tc>
        <w:tc>
          <w:tcPr>
            <w:tcW w:w="1848" w:type="dxa"/>
          </w:tcPr>
          <w:p w14:paraId="362F7DED"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rsidRPr="003938C3">
              <w:t>CALISAN_UZMANLIGI_ACIKLAMA</w:t>
            </w:r>
          </w:p>
        </w:tc>
        <w:tc>
          <w:tcPr>
            <w:tcW w:w="1159" w:type="dxa"/>
          </w:tcPr>
          <w:p w14:paraId="56FEB4B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468364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CF76BE2"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1E093F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3B2D9F8" w14:textId="77777777" w:rsidR="000668C9" w:rsidRPr="006E59C7" w:rsidRDefault="000668C9" w:rsidP="00EE1A32">
            <w:pPr>
              <w:pStyle w:val="Tabloerik"/>
              <w:rPr>
                <w:noProof/>
              </w:rPr>
            </w:pPr>
            <w:r w:rsidRPr="008345F5">
              <w:t>Çalışanlar arasındaki iletişime etkisi var mı?</w:t>
            </w:r>
          </w:p>
        </w:tc>
        <w:tc>
          <w:tcPr>
            <w:tcW w:w="1848" w:type="dxa"/>
          </w:tcPr>
          <w:p w14:paraId="6F60DEE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CALISANLAR_ARASI_ILETISIM</w:t>
            </w:r>
          </w:p>
        </w:tc>
        <w:tc>
          <w:tcPr>
            <w:tcW w:w="1159" w:type="dxa"/>
          </w:tcPr>
          <w:p w14:paraId="72551026"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596AE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68004F"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62A5423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F9A4114" w14:textId="77777777" w:rsidR="000668C9" w:rsidRPr="006E59C7" w:rsidRDefault="000668C9" w:rsidP="00EE1A32">
            <w:pPr>
              <w:pStyle w:val="Tabloerik"/>
              <w:rPr>
                <w:noProof/>
              </w:rPr>
            </w:pPr>
            <w:r>
              <w:t>Çalışanlar Arası İletişim Açıklama</w:t>
            </w:r>
          </w:p>
        </w:tc>
        <w:tc>
          <w:tcPr>
            <w:tcW w:w="1848" w:type="dxa"/>
          </w:tcPr>
          <w:p w14:paraId="6BBF72F5"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rsidRPr="00423000">
              <w:t>CALISANLAR_ARASI_ILETISIM_ACIKLAMA</w:t>
            </w:r>
          </w:p>
        </w:tc>
        <w:tc>
          <w:tcPr>
            <w:tcW w:w="1159" w:type="dxa"/>
          </w:tcPr>
          <w:p w14:paraId="2AAA00E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6F1D7A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6EB799D"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B747CB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8EB25ED" w14:textId="77777777" w:rsidR="000668C9" w:rsidRPr="003E783A" w:rsidRDefault="000668C9" w:rsidP="00EE1A32">
            <w:pPr>
              <w:pStyle w:val="Tabloerik"/>
            </w:pPr>
            <w:r w:rsidRPr="00351DD1">
              <w:t>İş Kalitesi/Verimliliğini Arttırma Başvuru Sebebi</w:t>
            </w:r>
          </w:p>
        </w:tc>
        <w:tc>
          <w:tcPr>
            <w:tcW w:w="1848" w:type="dxa"/>
          </w:tcPr>
          <w:p w14:paraId="701AFA64"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5604D3ED"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242FFD8"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F5DC5A8"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486AA55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E2867F" w14:textId="77777777" w:rsidR="000668C9" w:rsidRPr="003E783A" w:rsidRDefault="000668C9" w:rsidP="00EE1A32">
            <w:pPr>
              <w:pStyle w:val="Tabloerik"/>
            </w:pPr>
            <w:r w:rsidRPr="00D34800">
              <w:t>Şirket Katma Değer Etkisi</w:t>
            </w:r>
          </w:p>
        </w:tc>
        <w:tc>
          <w:tcPr>
            <w:tcW w:w="1848" w:type="dxa"/>
          </w:tcPr>
          <w:p w14:paraId="534EB18B"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0CFE01A2"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791590E"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E122036"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0AAE359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54C4E8" w14:textId="77777777" w:rsidR="000668C9" w:rsidRPr="003E783A" w:rsidRDefault="000668C9" w:rsidP="00EE1A32">
            <w:pPr>
              <w:pStyle w:val="Tabloerik"/>
            </w:pPr>
            <w:r w:rsidRPr="0039125F">
              <w:t>İş Kalitesi/Verimlilik Etkisi</w:t>
            </w:r>
          </w:p>
        </w:tc>
        <w:tc>
          <w:tcPr>
            <w:tcW w:w="1848" w:type="dxa"/>
          </w:tcPr>
          <w:p w14:paraId="5512BFC3"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4B53809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D7A1300"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F37CC87"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0612B80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4B37A0" w14:textId="77777777" w:rsidR="000668C9" w:rsidRPr="0039125F" w:rsidRDefault="000668C9" w:rsidP="00EE1A32">
            <w:pPr>
              <w:pStyle w:val="Tabloerik"/>
            </w:pPr>
            <w:r w:rsidRPr="00591E14">
              <w:t>Şirketin katma değerini art</w:t>
            </w:r>
            <w:r>
              <w:t>t</w:t>
            </w:r>
            <w:r w:rsidRPr="00591E14">
              <w:t>ırıcı etkisi var mı?</w:t>
            </w:r>
          </w:p>
        </w:tc>
        <w:tc>
          <w:tcPr>
            <w:tcW w:w="1848" w:type="dxa"/>
          </w:tcPr>
          <w:p w14:paraId="58A1D76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SIRKETIN_KATMA_DEGERI</w:t>
            </w:r>
          </w:p>
        </w:tc>
        <w:tc>
          <w:tcPr>
            <w:tcW w:w="1159" w:type="dxa"/>
          </w:tcPr>
          <w:p w14:paraId="53D27CC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D0A257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94BA557"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E0E56B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2B7C1A" w14:textId="77777777" w:rsidR="000668C9" w:rsidRPr="0039125F" w:rsidRDefault="000668C9" w:rsidP="00EE1A32">
            <w:pPr>
              <w:pStyle w:val="Tabloerik"/>
            </w:pPr>
            <w:r>
              <w:t>Açıklama</w:t>
            </w:r>
          </w:p>
        </w:tc>
        <w:tc>
          <w:tcPr>
            <w:tcW w:w="1848" w:type="dxa"/>
          </w:tcPr>
          <w:p w14:paraId="7A44BFD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SIRKETIN_KATMA_DEGERI</w:t>
            </w:r>
            <w:r w:rsidRPr="00F8070C">
              <w:t>_ACIKLAMA</w:t>
            </w:r>
          </w:p>
        </w:tc>
        <w:tc>
          <w:tcPr>
            <w:tcW w:w="1159" w:type="dxa"/>
          </w:tcPr>
          <w:p w14:paraId="3A7FB4FB"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04EC4F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8E82CDF"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2BDCC4E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722172F" w14:textId="77777777" w:rsidR="000668C9" w:rsidRPr="0039125F" w:rsidRDefault="000668C9" w:rsidP="00EE1A32">
            <w:pPr>
              <w:pStyle w:val="Tabloerik"/>
            </w:pPr>
            <w:r w:rsidRPr="0050123B">
              <w:t>Hata statükolarını azaltıcı etkisi var mı?</w:t>
            </w:r>
          </w:p>
        </w:tc>
        <w:tc>
          <w:tcPr>
            <w:tcW w:w="1848" w:type="dxa"/>
          </w:tcPr>
          <w:p w14:paraId="41E0120F"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HATA_STATIKOSU</w:t>
            </w:r>
          </w:p>
        </w:tc>
        <w:tc>
          <w:tcPr>
            <w:tcW w:w="1159" w:type="dxa"/>
          </w:tcPr>
          <w:p w14:paraId="4C2194D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F57588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4EB8F15"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407AB7E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F7B05E5" w14:textId="77777777" w:rsidR="000668C9" w:rsidRPr="0039125F" w:rsidRDefault="000668C9" w:rsidP="00EE1A32">
            <w:pPr>
              <w:pStyle w:val="Tabloerik"/>
            </w:pPr>
            <w:r>
              <w:t>Açıklama</w:t>
            </w:r>
          </w:p>
        </w:tc>
        <w:tc>
          <w:tcPr>
            <w:tcW w:w="1848" w:type="dxa"/>
          </w:tcPr>
          <w:p w14:paraId="3D9E0792"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HATA_STATIKOSU_ACIKLAMA</w:t>
            </w:r>
          </w:p>
        </w:tc>
        <w:tc>
          <w:tcPr>
            <w:tcW w:w="1159" w:type="dxa"/>
          </w:tcPr>
          <w:p w14:paraId="72953CA9"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2450A5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DA9A710"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43A4E3E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EED1E5" w14:textId="77777777" w:rsidR="000668C9" w:rsidRPr="0039125F" w:rsidRDefault="000668C9" w:rsidP="00EE1A32">
            <w:pPr>
              <w:pStyle w:val="Tabloerik"/>
            </w:pPr>
            <w:r w:rsidRPr="00CB570A">
              <w:t>İş kalitesine etkisi var mı?</w:t>
            </w:r>
          </w:p>
        </w:tc>
        <w:tc>
          <w:tcPr>
            <w:tcW w:w="1848" w:type="dxa"/>
          </w:tcPr>
          <w:p w14:paraId="6AF70D0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IS_KALITESINE_ETKI</w:t>
            </w:r>
          </w:p>
        </w:tc>
        <w:tc>
          <w:tcPr>
            <w:tcW w:w="1159" w:type="dxa"/>
          </w:tcPr>
          <w:p w14:paraId="22BB2F97"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21D854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18FC5D2"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2D0EC45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7C7105F" w14:textId="77777777" w:rsidR="000668C9" w:rsidRPr="0039125F" w:rsidRDefault="000668C9" w:rsidP="00EE1A32">
            <w:pPr>
              <w:pStyle w:val="Tabloerik"/>
            </w:pPr>
            <w:r>
              <w:lastRenderedPageBreak/>
              <w:t>Açıklama</w:t>
            </w:r>
          </w:p>
        </w:tc>
        <w:tc>
          <w:tcPr>
            <w:tcW w:w="1848" w:type="dxa"/>
          </w:tcPr>
          <w:p w14:paraId="1ACBD9F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IS_KALITESINE_ETKI</w:t>
            </w:r>
            <w:r w:rsidRPr="003938C3">
              <w:t>_ACIKLAMA</w:t>
            </w:r>
          </w:p>
        </w:tc>
        <w:tc>
          <w:tcPr>
            <w:tcW w:w="1159" w:type="dxa"/>
          </w:tcPr>
          <w:p w14:paraId="197691B5"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4C09B9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C1D59E7"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385895E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900EA2" w14:textId="77777777" w:rsidR="000668C9" w:rsidRPr="0039125F" w:rsidRDefault="000668C9" w:rsidP="00EE1A32">
            <w:pPr>
              <w:pStyle w:val="Tabloerik"/>
            </w:pPr>
            <w:r w:rsidRPr="000E3BA0">
              <w:t>Verimliliğe etkisi var mı?</w:t>
            </w:r>
          </w:p>
        </w:tc>
        <w:tc>
          <w:tcPr>
            <w:tcW w:w="1848" w:type="dxa"/>
          </w:tcPr>
          <w:p w14:paraId="738E3770"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VERIMLILIGE_ETKI</w:t>
            </w:r>
          </w:p>
        </w:tc>
        <w:tc>
          <w:tcPr>
            <w:tcW w:w="1159" w:type="dxa"/>
          </w:tcPr>
          <w:p w14:paraId="31F1B4A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0AD4DC1"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38CB716"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47FB367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7B2FEF" w14:textId="77777777" w:rsidR="000668C9" w:rsidRPr="0039125F" w:rsidRDefault="000668C9" w:rsidP="00EE1A32">
            <w:pPr>
              <w:pStyle w:val="Tabloerik"/>
            </w:pPr>
            <w:r>
              <w:t>Açıklama</w:t>
            </w:r>
          </w:p>
        </w:tc>
        <w:tc>
          <w:tcPr>
            <w:tcW w:w="1848" w:type="dxa"/>
          </w:tcPr>
          <w:p w14:paraId="45EAB11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VERIMLILIGE_ETKI</w:t>
            </w:r>
            <w:r w:rsidRPr="00423000">
              <w:t>_ACIKLAMA</w:t>
            </w:r>
          </w:p>
        </w:tc>
        <w:tc>
          <w:tcPr>
            <w:tcW w:w="1159" w:type="dxa"/>
          </w:tcPr>
          <w:p w14:paraId="57980A2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ECA7BB7"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8F91DDB"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45310AA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B667B1C" w14:textId="77777777" w:rsidR="000668C9" w:rsidRPr="003E783A" w:rsidRDefault="000668C9" w:rsidP="00EE1A32">
            <w:pPr>
              <w:pStyle w:val="Tabloerik"/>
            </w:pPr>
            <w:r w:rsidRPr="004741B2">
              <w:t>Marka Bilinirliği/Pazar Payını Arttırma Başvuru Sebebi</w:t>
            </w:r>
          </w:p>
        </w:tc>
        <w:tc>
          <w:tcPr>
            <w:tcW w:w="1848" w:type="dxa"/>
          </w:tcPr>
          <w:p w14:paraId="758D93E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536FB74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FD6AE4D"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9E9B0D0"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5286DB2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739D5D" w14:textId="77777777" w:rsidR="000668C9" w:rsidRPr="003E783A" w:rsidRDefault="000668C9" w:rsidP="00EE1A32">
            <w:pPr>
              <w:pStyle w:val="Tabloerik"/>
            </w:pPr>
            <w:r w:rsidRPr="00F86EC8">
              <w:t>Marka Bilinirliği/Pazar Payını Arttırmaya Etkisi</w:t>
            </w:r>
          </w:p>
        </w:tc>
        <w:tc>
          <w:tcPr>
            <w:tcW w:w="1848" w:type="dxa"/>
          </w:tcPr>
          <w:p w14:paraId="3F68BEB2"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30687833"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2D80595"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45B02CB"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123512D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A92EE05" w14:textId="77777777" w:rsidR="000668C9" w:rsidRPr="00F86EC8" w:rsidRDefault="000668C9" w:rsidP="00EE1A32">
            <w:pPr>
              <w:pStyle w:val="Tabloerik"/>
            </w:pPr>
            <w:r w:rsidRPr="00685BA5">
              <w:t>Şirketin pazarlama stratejisi ile uyuşuyor mu?</w:t>
            </w:r>
          </w:p>
        </w:tc>
        <w:tc>
          <w:tcPr>
            <w:tcW w:w="1848" w:type="dxa"/>
          </w:tcPr>
          <w:p w14:paraId="11C1F0C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SIRKETIN_PAZARLAMA_STRATEJISI</w:t>
            </w:r>
          </w:p>
        </w:tc>
        <w:tc>
          <w:tcPr>
            <w:tcW w:w="1159" w:type="dxa"/>
          </w:tcPr>
          <w:p w14:paraId="583F26FC"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9C774D5"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3D9B657"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28EE2C5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202616" w14:textId="77777777" w:rsidR="000668C9" w:rsidRPr="00F86EC8" w:rsidRDefault="000668C9" w:rsidP="00EE1A32">
            <w:pPr>
              <w:pStyle w:val="Tabloerik"/>
            </w:pPr>
            <w:r w:rsidRPr="00685BA5">
              <w:t xml:space="preserve">Şirketin </w:t>
            </w:r>
            <w:r>
              <w:t>P</w:t>
            </w:r>
            <w:r w:rsidRPr="00685BA5">
              <w:t xml:space="preserve">azarlama </w:t>
            </w:r>
            <w:r>
              <w:t>S</w:t>
            </w:r>
            <w:r w:rsidRPr="00685BA5">
              <w:t>tratejisi</w:t>
            </w:r>
            <w:r>
              <w:t xml:space="preserve"> Açıklama</w:t>
            </w:r>
          </w:p>
        </w:tc>
        <w:tc>
          <w:tcPr>
            <w:tcW w:w="1848" w:type="dxa"/>
          </w:tcPr>
          <w:p w14:paraId="0161D005"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SIRKETIN_PAZARLAMA_STRATEJISI_ACIKLAMA</w:t>
            </w:r>
          </w:p>
        </w:tc>
        <w:tc>
          <w:tcPr>
            <w:tcW w:w="1159" w:type="dxa"/>
          </w:tcPr>
          <w:p w14:paraId="207601D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A32886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FA6B157"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45EEE71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4273E33" w14:textId="77777777" w:rsidR="000668C9" w:rsidRPr="00F86EC8" w:rsidRDefault="000668C9" w:rsidP="00EE1A32">
            <w:pPr>
              <w:pStyle w:val="Tabloerik"/>
            </w:pPr>
            <w:r w:rsidRPr="000D2D1D">
              <w:t>Marka bilinirliğini ar</w:t>
            </w:r>
            <w:r>
              <w:t>t</w:t>
            </w:r>
            <w:r w:rsidRPr="000D2D1D">
              <w:t>tırıyor mu?</w:t>
            </w:r>
          </w:p>
        </w:tc>
        <w:tc>
          <w:tcPr>
            <w:tcW w:w="1848" w:type="dxa"/>
          </w:tcPr>
          <w:p w14:paraId="008A006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MARKA_BILINIRLIGI</w:t>
            </w:r>
          </w:p>
        </w:tc>
        <w:tc>
          <w:tcPr>
            <w:tcW w:w="1159" w:type="dxa"/>
          </w:tcPr>
          <w:p w14:paraId="493E02AD"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AF97479"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EF63226"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6EF01E9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9247754" w14:textId="77777777" w:rsidR="000668C9" w:rsidRPr="00F86EC8" w:rsidRDefault="000668C9" w:rsidP="00EE1A32">
            <w:pPr>
              <w:pStyle w:val="Tabloerik"/>
            </w:pPr>
            <w:r>
              <w:t>Marka Bilinirliği Açıklama</w:t>
            </w:r>
          </w:p>
        </w:tc>
        <w:tc>
          <w:tcPr>
            <w:tcW w:w="1848" w:type="dxa"/>
          </w:tcPr>
          <w:p w14:paraId="0702DC2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MARKA_BILINIRLIGI_ACIKLAMA</w:t>
            </w:r>
          </w:p>
        </w:tc>
        <w:tc>
          <w:tcPr>
            <w:tcW w:w="1159" w:type="dxa"/>
          </w:tcPr>
          <w:p w14:paraId="13C3DFB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C694CE2"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EB77429"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0E56BB7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CD33F16" w14:textId="77777777" w:rsidR="000668C9" w:rsidRPr="00F86EC8" w:rsidRDefault="000668C9" w:rsidP="00EE1A32">
            <w:pPr>
              <w:pStyle w:val="Tabloerik"/>
            </w:pPr>
            <w:r>
              <w:t>İçerik Pazarlama</w:t>
            </w:r>
          </w:p>
        </w:tc>
        <w:tc>
          <w:tcPr>
            <w:tcW w:w="1848" w:type="dxa"/>
          </w:tcPr>
          <w:p w14:paraId="1F27DE93"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ICERIK_PAZARLAMA</w:t>
            </w:r>
          </w:p>
        </w:tc>
        <w:tc>
          <w:tcPr>
            <w:tcW w:w="1159" w:type="dxa"/>
          </w:tcPr>
          <w:p w14:paraId="57926DFD"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79272C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84A1D67"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48CBE1A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06326F7" w14:textId="77777777" w:rsidR="000668C9" w:rsidRPr="00F86EC8" w:rsidRDefault="000668C9" w:rsidP="00EE1A32">
            <w:pPr>
              <w:pStyle w:val="Tabloerik"/>
            </w:pPr>
            <w:r>
              <w:t>İçerik Pazarlama Açıklama</w:t>
            </w:r>
          </w:p>
        </w:tc>
        <w:tc>
          <w:tcPr>
            <w:tcW w:w="1848" w:type="dxa"/>
          </w:tcPr>
          <w:p w14:paraId="66DA9DE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rsidRPr="007312B1">
              <w:t>ICERIK_PAZARLAMA_ACIKLAMA</w:t>
            </w:r>
          </w:p>
        </w:tc>
        <w:tc>
          <w:tcPr>
            <w:tcW w:w="1159" w:type="dxa"/>
          </w:tcPr>
          <w:p w14:paraId="6BE9A93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E0EC467"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791A0A0"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418265D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09DBBF5" w14:textId="77777777" w:rsidR="000668C9" w:rsidRPr="00F86EC8" w:rsidRDefault="000668C9" w:rsidP="00EE1A32">
            <w:pPr>
              <w:pStyle w:val="Tabloerik"/>
            </w:pPr>
            <w:r w:rsidRPr="00F03A50">
              <w:t>Sosyal Sorumluluk Projelerine Katılım</w:t>
            </w:r>
          </w:p>
        </w:tc>
        <w:tc>
          <w:tcPr>
            <w:tcW w:w="1848" w:type="dxa"/>
          </w:tcPr>
          <w:p w14:paraId="4E40877C"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SOSYAL_SORUMLULUK_KATILIM</w:t>
            </w:r>
          </w:p>
        </w:tc>
        <w:tc>
          <w:tcPr>
            <w:tcW w:w="1159" w:type="dxa"/>
          </w:tcPr>
          <w:p w14:paraId="1C9A85F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F119650"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0C06F81"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1350B98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89582C" w14:textId="77777777" w:rsidR="000668C9" w:rsidRPr="00F86EC8" w:rsidRDefault="000668C9" w:rsidP="00EE1A32">
            <w:pPr>
              <w:pStyle w:val="Tabloerik"/>
            </w:pPr>
            <w:r>
              <w:t>Sosyal Sorumluluk Katılım Açıklama</w:t>
            </w:r>
          </w:p>
        </w:tc>
        <w:tc>
          <w:tcPr>
            <w:tcW w:w="1848" w:type="dxa"/>
          </w:tcPr>
          <w:p w14:paraId="2A0867E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rsidRPr="007D2E44">
              <w:t>SOSYAL_SORUMLULUK_KATILIM_ACIKLAMA</w:t>
            </w:r>
          </w:p>
        </w:tc>
        <w:tc>
          <w:tcPr>
            <w:tcW w:w="1159" w:type="dxa"/>
          </w:tcPr>
          <w:p w14:paraId="1F85D8B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CD6A962"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22CFF74"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EA6B7D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AE9D586" w14:textId="77777777" w:rsidR="000668C9" w:rsidRPr="003E783A" w:rsidRDefault="000668C9" w:rsidP="00EE1A32">
            <w:pPr>
              <w:pStyle w:val="Tabloerik"/>
            </w:pPr>
            <w:r>
              <w:t>Müşteri Adı</w:t>
            </w:r>
          </w:p>
        </w:tc>
        <w:tc>
          <w:tcPr>
            <w:tcW w:w="1848" w:type="dxa"/>
          </w:tcPr>
          <w:p w14:paraId="17B1349F"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043C816C"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03DAE8E"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95E3867"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3CE562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CE66BB9" w14:textId="77777777" w:rsidR="000668C9" w:rsidRPr="003E783A" w:rsidRDefault="000668C9" w:rsidP="00EE1A32">
            <w:pPr>
              <w:pStyle w:val="Tabloerik"/>
            </w:pPr>
            <w:r>
              <w:t>Proje İsmi</w:t>
            </w:r>
          </w:p>
        </w:tc>
        <w:tc>
          <w:tcPr>
            <w:tcW w:w="1848" w:type="dxa"/>
          </w:tcPr>
          <w:p w14:paraId="3EBF64C9"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4F8A3EEC"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59CBDA7"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92461F1"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0309EBA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DCD17AD" w14:textId="77777777" w:rsidR="000668C9" w:rsidRPr="003E783A" w:rsidRDefault="000668C9" w:rsidP="00EE1A32">
            <w:pPr>
              <w:pStyle w:val="Tabloerik"/>
            </w:pPr>
            <w:r>
              <w:t>Mevcut Müşteri Satış Açıklaması</w:t>
            </w:r>
          </w:p>
        </w:tc>
        <w:tc>
          <w:tcPr>
            <w:tcW w:w="1848" w:type="dxa"/>
          </w:tcPr>
          <w:p w14:paraId="1012101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1FFFAD0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E9CBBC2"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DDBC463"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2EEA5D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EA2F9EE" w14:textId="77777777" w:rsidR="000668C9" w:rsidRDefault="000668C9" w:rsidP="00EE1A32">
            <w:pPr>
              <w:pStyle w:val="Tabloerik"/>
            </w:pPr>
            <w:r w:rsidRPr="00711F8B">
              <w:t>Ödüllendirmeye aday gösterilen çalışanın ilgili satışa katkısı oldu mu?</w:t>
            </w:r>
          </w:p>
        </w:tc>
        <w:tc>
          <w:tcPr>
            <w:tcW w:w="1848" w:type="dxa"/>
          </w:tcPr>
          <w:p w14:paraId="3D5AEE2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646E9AEA"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239F9EC"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5359054"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2FBD04F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85CB981" w14:textId="77777777" w:rsidR="000668C9" w:rsidRDefault="000668C9" w:rsidP="00EE1A32">
            <w:pPr>
              <w:pStyle w:val="Tabloerik"/>
            </w:pPr>
            <w:r w:rsidRPr="006D7E55">
              <w:t>Açıklaması</w:t>
            </w:r>
          </w:p>
        </w:tc>
        <w:tc>
          <w:tcPr>
            <w:tcW w:w="1848" w:type="dxa"/>
          </w:tcPr>
          <w:p w14:paraId="2845726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MEVCUT_MUSTERI_SATIS_KONTROL_ACIKLAMA</w:t>
            </w:r>
          </w:p>
        </w:tc>
        <w:tc>
          <w:tcPr>
            <w:tcW w:w="1159" w:type="dxa"/>
          </w:tcPr>
          <w:p w14:paraId="0B4228B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420CBC7"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93635DB"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2DF590F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74AC63" w14:textId="77777777" w:rsidR="000668C9" w:rsidRDefault="000668C9" w:rsidP="00EE1A32">
            <w:pPr>
              <w:pStyle w:val="Tabloerik"/>
            </w:pPr>
            <w:r w:rsidRPr="007350F3">
              <w:t>Danışmanlık Satıldı</w:t>
            </w:r>
          </w:p>
        </w:tc>
        <w:tc>
          <w:tcPr>
            <w:tcW w:w="1848" w:type="dxa"/>
          </w:tcPr>
          <w:p w14:paraId="740602F7"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DANISMANLIK_SATILDI</w:t>
            </w:r>
          </w:p>
        </w:tc>
        <w:tc>
          <w:tcPr>
            <w:tcW w:w="1159" w:type="dxa"/>
          </w:tcPr>
          <w:p w14:paraId="25ACB5F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DCEA4D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B95D412"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5527F31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0C7A9E0" w14:textId="77777777" w:rsidR="000668C9" w:rsidRDefault="000668C9" w:rsidP="00EE1A32">
            <w:pPr>
              <w:pStyle w:val="Tabloerik"/>
            </w:pPr>
            <w:r w:rsidRPr="00D931E1">
              <w:t>Bakım/Destek Hizmeti Satıldı</w:t>
            </w:r>
          </w:p>
        </w:tc>
        <w:tc>
          <w:tcPr>
            <w:tcW w:w="1848" w:type="dxa"/>
          </w:tcPr>
          <w:p w14:paraId="46CCD529"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BAKIM_DESTEK_HIZMET_SATIS</w:t>
            </w:r>
          </w:p>
        </w:tc>
        <w:tc>
          <w:tcPr>
            <w:tcW w:w="1159" w:type="dxa"/>
          </w:tcPr>
          <w:p w14:paraId="3B1A571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C8CEFD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5D9F20F"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56A3A95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8A61B7C" w14:textId="77777777" w:rsidR="000668C9" w:rsidRDefault="000668C9" w:rsidP="00EE1A32">
            <w:pPr>
              <w:pStyle w:val="Tabloerik"/>
            </w:pPr>
            <w:r w:rsidRPr="00B0204D">
              <w:t>Ek Kullanıcı Lisansı Satıldı</w:t>
            </w:r>
          </w:p>
        </w:tc>
        <w:tc>
          <w:tcPr>
            <w:tcW w:w="1848" w:type="dxa"/>
          </w:tcPr>
          <w:p w14:paraId="17796B9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EK_KULLANICI_LISANS_SATIS</w:t>
            </w:r>
          </w:p>
        </w:tc>
        <w:tc>
          <w:tcPr>
            <w:tcW w:w="1159" w:type="dxa"/>
          </w:tcPr>
          <w:p w14:paraId="2821705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5DEEC4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41B4E9C"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33E68DF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A3389A" w14:textId="77777777" w:rsidR="000668C9" w:rsidRDefault="000668C9" w:rsidP="00EE1A32">
            <w:pPr>
              <w:pStyle w:val="Tabloerik"/>
            </w:pPr>
            <w:r w:rsidRPr="00392EB7">
              <w:t>Seçimli Modül Satış</w:t>
            </w:r>
          </w:p>
        </w:tc>
        <w:tc>
          <w:tcPr>
            <w:tcW w:w="1848" w:type="dxa"/>
          </w:tcPr>
          <w:p w14:paraId="13BF644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SECIMLI_MODUL_SATIS</w:t>
            </w:r>
          </w:p>
        </w:tc>
        <w:tc>
          <w:tcPr>
            <w:tcW w:w="1159" w:type="dxa"/>
          </w:tcPr>
          <w:p w14:paraId="3076ED0F"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D711630"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66D230D"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764F36C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EE18B02" w14:textId="77777777" w:rsidR="000668C9" w:rsidRPr="003E783A" w:rsidRDefault="000668C9" w:rsidP="00EE1A32">
            <w:pPr>
              <w:pStyle w:val="Tabloerik"/>
            </w:pPr>
            <w:r>
              <w:t>Müşteri Memnuniyeti Başvuru Açıklama</w:t>
            </w:r>
          </w:p>
        </w:tc>
        <w:tc>
          <w:tcPr>
            <w:tcW w:w="1848" w:type="dxa"/>
          </w:tcPr>
          <w:p w14:paraId="1D9EA7B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6A95D998"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1C9978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DC7D54F"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62F496A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7F54C87" w14:textId="77777777" w:rsidR="000668C9" w:rsidRPr="003E783A" w:rsidRDefault="000668C9" w:rsidP="00EE1A32">
            <w:pPr>
              <w:pStyle w:val="Tabloerik"/>
            </w:pPr>
            <w:r w:rsidRPr="002840FB">
              <w:t>Müşteri Memnuniyetine Etkisi</w:t>
            </w:r>
          </w:p>
        </w:tc>
        <w:tc>
          <w:tcPr>
            <w:tcW w:w="1848" w:type="dxa"/>
          </w:tcPr>
          <w:p w14:paraId="7885C7F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3F54F7F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9B8AECB"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D167E34"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697C41A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C43CDE5" w14:textId="77777777" w:rsidR="000668C9" w:rsidRPr="002840FB" w:rsidRDefault="000668C9" w:rsidP="00EE1A32">
            <w:pPr>
              <w:pStyle w:val="Tabloerik"/>
            </w:pPr>
            <w:r w:rsidRPr="00180B8C">
              <w:lastRenderedPageBreak/>
              <w:t>Müşteri Memnuniyetini Arttırmaya Etkisi Var Mı?</w:t>
            </w:r>
          </w:p>
        </w:tc>
        <w:tc>
          <w:tcPr>
            <w:tcW w:w="1848" w:type="dxa"/>
          </w:tcPr>
          <w:p w14:paraId="303EAC8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MUSTERI_MEMNUNIYETINI_ARTTIRMA_ETKISI</w:t>
            </w:r>
          </w:p>
        </w:tc>
        <w:tc>
          <w:tcPr>
            <w:tcW w:w="1159" w:type="dxa"/>
          </w:tcPr>
          <w:p w14:paraId="6F6C69F6"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D29FCC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ED416D2"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1C91CDB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EF00C9E" w14:textId="77777777" w:rsidR="000668C9" w:rsidRPr="002840FB" w:rsidRDefault="000668C9" w:rsidP="00EE1A32">
            <w:pPr>
              <w:pStyle w:val="Tabloerik"/>
            </w:pPr>
            <w:r>
              <w:t>Açıklaması</w:t>
            </w:r>
          </w:p>
        </w:tc>
        <w:tc>
          <w:tcPr>
            <w:tcW w:w="1848" w:type="dxa"/>
          </w:tcPr>
          <w:p w14:paraId="3A20FEE3"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MUSTERI_MEMNUNIYETINI_ARTTIRMA_ETKISI_ACIKLAMA</w:t>
            </w:r>
          </w:p>
        </w:tc>
        <w:tc>
          <w:tcPr>
            <w:tcW w:w="1159" w:type="dxa"/>
          </w:tcPr>
          <w:p w14:paraId="1EDF1D1D"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06CA26C"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29FEE9E"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6F23714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8E70D4" w14:textId="77777777" w:rsidR="000668C9" w:rsidRPr="002840FB" w:rsidRDefault="000668C9" w:rsidP="00EE1A32">
            <w:pPr>
              <w:pStyle w:val="Tabloerik"/>
            </w:pPr>
            <w:r w:rsidRPr="000144F9">
              <w:t>Müşteri taleplerini azaltmaya etkisi oluyor mu?</w:t>
            </w:r>
          </w:p>
        </w:tc>
        <w:tc>
          <w:tcPr>
            <w:tcW w:w="1848" w:type="dxa"/>
          </w:tcPr>
          <w:p w14:paraId="138B2C17"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MUSTERI_TALEPLERINI_AZALTMA</w:t>
            </w:r>
          </w:p>
        </w:tc>
        <w:tc>
          <w:tcPr>
            <w:tcW w:w="1159" w:type="dxa"/>
          </w:tcPr>
          <w:p w14:paraId="5D27353C"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432388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5B07FCB"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7BD8DF8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DBD852A" w14:textId="77777777" w:rsidR="000668C9" w:rsidRPr="002840FB" w:rsidRDefault="000668C9" w:rsidP="00EE1A32">
            <w:pPr>
              <w:pStyle w:val="Tabloerik"/>
            </w:pPr>
            <w:r>
              <w:t>Açıklaması</w:t>
            </w:r>
          </w:p>
        </w:tc>
        <w:tc>
          <w:tcPr>
            <w:tcW w:w="1848" w:type="dxa"/>
          </w:tcPr>
          <w:p w14:paraId="2AAA641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MUSTERI_TALEPLERINI_AZALTMA_ACIKLAMA</w:t>
            </w:r>
          </w:p>
        </w:tc>
        <w:tc>
          <w:tcPr>
            <w:tcW w:w="1159" w:type="dxa"/>
          </w:tcPr>
          <w:p w14:paraId="65CF8DCA"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67F75B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2D4E16D"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759DB35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04EC9A" w14:textId="77777777" w:rsidR="000668C9" w:rsidRPr="002840FB" w:rsidRDefault="000668C9" w:rsidP="00EE1A32">
            <w:pPr>
              <w:pStyle w:val="Tabloerik"/>
            </w:pPr>
            <w:r w:rsidRPr="00A757A8">
              <w:t>Müşteri taleplerini kapatma hızını etkiliyor mu?</w:t>
            </w:r>
          </w:p>
        </w:tc>
        <w:tc>
          <w:tcPr>
            <w:tcW w:w="1848" w:type="dxa"/>
          </w:tcPr>
          <w:p w14:paraId="39F5BBC5"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MUSTERI_TALEP_KAPATMA</w:t>
            </w:r>
          </w:p>
        </w:tc>
        <w:tc>
          <w:tcPr>
            <w:tcW w:w="1159" w:type="dxa"/>
          </w:tcPr>
          <w:p w14:paraId="233136A8"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20A867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8D4C530"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1E4CD97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DF679A2" w14:textId="77777777" w:rsidR="000668C9" w:rsidRPr="002840FB" w:rsidRDefault="000668C9" w:rsidP="00EE1A32">
            <w:pPr>
              <w:pStyle w:val="Tabloerik"/>
            </w:pPr>
            <w:r>
              <w:t>Açıklaması</w:t>
            </w:r>
          </w:p>
        </w:tc>
        <w:tc>
          <w:tcPr>
            <w:tcW w:w="1848" w:type="dxa"/>
          </w:tcPr>
          <w:p w14:paraId="33A5121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MUSTERI_TALEP_KAPATMA_ACIKLAMA</w:t>
            </w:r>
          </w:p>
        </w:tc>
        <w:tc>
          <w:tcPr>
            <w:tcW w:w="1159" w:type="dxa"/>
          </w:tcPr>
          <w:p w14:paraId="5EB3FF2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A51671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FECE653"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4D67832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5407A5D" w14:textId="77777777" w:rsidR="000668C9" w:rsidRPr="002840FB" w:rsidRDefault="000668C9" w:rsidP="00EE1A32">
            <w:pPr>
              <w:pStyle w:val="Tabloerik"/>
            </w:pPr>
            <w:r>
              <w:t>Fikir Uygulanabilirlik</w:t>
            </w:r>
          </w:p>
        </w:tc>
        <w:tc>
          <w:tcPr>
            <w:tcW w:w="1848" w:type="dxa"/>
          </w:tcPr>
          <w:p w14:paraId="15A2EF1F"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rsidRPr="00046C92">
              <w:t>FIKIR_UYGULANABILIRLIK</w:t>
            </w:r>
          </w:p>
        </w:tc>
        <w:tc>
          <w:tcPr>
            <w:tcW w:w="1159" w:type="dxa"/>
          </w:tcPr>
          <w:p w14:paraId="26BC279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B48AA73"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DBFAD48"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619DF9D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1EC9B5" w14:textId="77777777" w:rsidR="000668C9" w:rsidRPr="003E783A" w:rsidRDefault="000668C9" w:rsidP="00EE1A32">
            <w:pPr>
              <w:pStyle w:val="Tabloerik"/>
            </w:pPr>
            <w:r w:rsidRPr="00EA4F34">
              <w:t>Müşteri Adı</w:t>
            </w:r>
          </w:p>
        </w:tc>
        <w:tc>
          <w:tcPr>
            <w:tcW w:w="1848" w:type="dxa"/>
          </w:tcPr>
          <w:p w14:paraId="132CDF20"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3B789535"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C00F024"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B095F68"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A2A3B8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858319" w14:textId="77777777" w:rsidR="000668C9" w:rsidRPr="003E783A" w:rsidRDefault="000668C9" w:rsidP="00EE1A32">
            <w:pPr>
              <w:pStyle w:val="Tabloerik"/>
            </w:pPr>
            <w:r>
              <w:t>Proje İsmi</w:t>
            </w:r>
          </w:p>
        </w:tc>
        <w:tc>
          <w:tcPr>
            <w:tcW w:w="1848" w:type="dxa"/>
          </w:tcPr>
          <w:p w14:paraId="11030417"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S_YENI_MUSTERI_PROJE_ISMI</w:t>
            </w:r>
          </w:p>
        </w:tc>
        <w:tc>
          <w:tcPr>
            <w:tcW w:w="1159" w:type="dxa"/>
          </w:tcPr>
          <w:p w14:paraId="3BC0AE10"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9E26F21"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ECE4498"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1072803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139BE3A" w14:textId="77777777" w:rsidR="000668C9" w:rsidRPr="003E783A" w:rsidRDefault="000668C9" w:rsidP="00EE1A32">
            <w:pPr>
              <w:pStyle w:val="Tabloerik"/>
            </w:pPr>
            <w:r>
              <w:t xml:space="preserve">Müşteri </w:t>
            </w:r>
            <w:proofErr w:type="gramStart"/>
            <w:r>
              <w:t>İle</w:t>
            </w:r>
            <w:proofErr w:type="gramEnd"/>
            <w:r>
              <w:t xml:space="preserve"> İletişim Tarihi</w:t>
            </w:r>
          </w:p>
        </w:tc>
        <w:tc>
          <w:tcPr>
            <w:tcW w:w="1848" w:type="dxa"/>
          </w:tcPr>
          <w:p w14:paraId="1F435BF0"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S_YENI_MUSTERI_ILE_ILETISIM_TARIHI</w:t>
            </w:r>
          </w:p>
        </w:tc>
        <w:tc>
          <w:tcPr>
            <w:tcW w:w="1159" w:type="dxa"/>
          </w:tcPr>
          <w:p w14:paraId="762AC7BF"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23DF39E"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DB7D4FA"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29ABB67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ACBDEE" w14:textId="77777777" w:rsidR="000668C9" w:rsidRPr="003E783A" w:rsidRDefault="000668C9" w:rsidP="00EE1A32">
            <w:pPr>
              <w:pStyle w:val="Tabloerik"/>
            </w:pPr>
            <w:r>
              <w:t>Müşteri Referansı</w:t>
            </w:r>
          </w:p>
        </w:tc>
        <w:tc>
          <w:tcPr>
            <w:tcW w:w="1848" w:type="dxa"/>
          </w:tcPr>
          <w:p w14:paraId="64FF1D0A"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S_YENI_MUSTERI_REFERANSI</w:t>
            </w:r>
          </w:p>
        </w:tc>
        <w:tc>
          <w:tcPr>
            <w:tcW w:w="1159" w:type="dxa"/>
          </w:tcPr>
          <w:p w14:paraId="2A09F0B6"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A64350E"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1544A1A"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5C4EDF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84BA98" w14:textId="77777777" w:rsidR="000668C9" w:rsidRPr="003E783A" w:rsidRDefault="000668C9" w:rsidP="00EE1A32">
            <w:pPr>
              <w:pStyle w:val="Tabloerik"/>
            </w:pPr>
            <w:r w:rsidRPr="006053C7">
              <w:t>Yeni Müşteri Satış Açıklama</w:t>
            </w:r>
          </w:p>
        </w:tc>
        <w:tc>
          <w:tcPr>
            <w:tcW w:w="1848" w:type="dxa"/>
          </w:tcPr>
          <w:p w14:paraId="6DF7233F"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YENI_MUSTERI_SATIS_ACIKLAMA</w:t>
            </w:r>
          </w:p>
        </w:tc>
        <w:tc>
          <w:tcPr>
            <w:tcW w:w="1159" w:type="dxa"/>
          </w:tcPr>
          <w:p w14:paraId="3D101369"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CC56FCC"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D5EB7FB"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6F710DF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EA68D7" w14:textId="77777777" w:rsidR="000668C9" w:rsidRPr="006053C7" w:rsidRDefault="000668C9" w:rsidP="00EE1A32">
            <w:pPr>
              <w:pStyle w:val="Tabloerik"/>
            </w:pPr>
            <w:r w:rsidRPr="00711F8B">
              <w:t>Ödüllendirmeye aday gösterilen çalışanın ilgili satışa katkısı oldu mu?</w:t>
            </w:r>
          </w:p>
        </w:tc>
        <w:tc>
          <w:tcPr>
            <w:tcW w:w="1848" w:type="dxa"/>
          </w:tcPr>
          <w:p w14:paraId="51C4AB7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00F3BAC6"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150E1AC"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6EE4F9D"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34FBDD3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F32A43C" w14:textId="77777777" w:rsidR="000668C9" w:rsidRPr="006053C7" w:rsidRDefault="000668C9" w:rsidP="00EE1A32">
            <w:pPr>
              <w:pStyle w:val="Tabloerik"/>
            </w:pPr>
            <w:r w:rsidRPr="006D7E55">
              <w:t>Açıklaması</w:t>
            </w:r>
          </w:p>
        </w:tc>
        <w:tc>
          <w:tcPr>
            <w:tcW w:w="1848" w:type="dxa"/>
          </w:tcPr>
          <w:p w14:paraId="34D37F6B"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YENI_MUSTERI_SATIS_KONTROL</w:t>
            </w:r>
          </w:p>
        </w:tc>
        <w:tc>
          <w:tcPr>
            <w:tcW w:w="1159" w:type="dxa"/>
          </w:tcPr>
          <w:p w14:paraId="30CBFBBF"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C8599FE"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716350"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1141F35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D614E35" w14:textId="77777777" w:rsidR="000668C9" w:rsidRPr="006053C7" w:rsidRDefault="000668C9" w:rsidP="00EE1A32">
            <w:pPr>
              <w:pStyle w:val="Tabloerik"/>
            </w:pPr>
            <w:r w:rsidRPr="007350F3">
              <w:t>Danışmanlık Satıldı</w:t>
            </w:r>
          </w:p>
        </w:tc>
        <w:tc>
          <w:tcPr>
            <w:tcW w:w="1848" w:type="dxa"/>
          </w:tcPr>
          <w:p w14:paraId="590223F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YENI_MUSTERI_DANISMANLIK_SATIS</w:t>
            </w:r>
          </w:p>
        </w:tc>
        <w:tc>
          <w:tcPr>
            <w:tcW w:w="1159" w:type="dxa"/>
          </w:tcPr>
          <w:p w14:paraId="4229A27A"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24AF89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12E88C7"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03CBDBE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A2026AB" w14:textId="77777777" w:rsidR="000668C9" w:rsidRPr="006053C7" w:rsidRDefault="000668C9" w:rsidP="00EE1A32">
            <w:pPr>
              <w:pStyle w:val="Tabloerik"/>
            </w:pPr>
            <w:r>
              <w:t>Lisans</w:t>
            </w:r>
            <w:r w:rsidRPr="00D931E1">
              <w:t xml:space="preserve"> Satıldı</w:t>
            </w:r>
          </w:p>
        </w:tc>
        <w:tc>
          <w:tcPr>
            <w:tcW w:w="1848" w:type="dxa"/>
          </w:tcPr>
          <w:p w14:paraId="2E78497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rsidRPr="006B5239">
              <w:t>LISANS_SATILDI</w:t>
            </w:r>
          </w:p>
        </w:tc>
        <w:tc>
          <w:tcPr>
            <w:tcW w:w="1159" w:type="dxa"/>
          </w:tcPr>
          <w:p w14:paraId="57A6F774"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B6FF0D6"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0771776"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C5A44D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C075E0" w14:textId="77777777" w:rsidR="000668C9" w:rsidRPr="006053C7" w:rsidRDefault="000668C9" w:rsidP="00EE1A32">
            <w:pPr>
              <w:pStyle w:val="Tabloerik"/>
            </w:pPr>
            <w:r w:rsidRPr="00EA4F34">
              <w:t>Müşteri Adı</w:t>
            </w:r>
          </w:p>
        </w:tc>
        <w:tc>
          <w:tcPr>
            <w:tcW w:w="1848" w:type="dxa"/>
          </w:tcPr>
          <w:p w14:paraId="7876F25B"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R_YENI_MUSTERI_ADI</w:t>
            </w:r>
          </w:p>
        </w:tc>
        <w:tc>
          <w:tcPr>
            <w:tcW w:w="1159" w:type="dxa"/>
          </w:tcPr>
          <w:p w14:paraId="063C810D"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A2F8A17"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CD1814C"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102327C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107653" w14:textId="77777777" w:rsidR="000668C9" w:rsidRPr="006053C7" w:rsidRDefault="000668C9" w:rsidP="00EE1A32">
            <w:pPr>
              <w:pStyle w:val="Tabloerik"/>
            </w:pPr>
            <w:r>
              <w:t>Proje İsmi</w:t>
            </w:r>
          </w:p>
        </w:tc>
        <w:tc>
          <w:tcPr>
            <w:tcW w:w="1848" w:type="dxa"/>
          </w:tcPr>
          <w:p w14:paraId="08983628"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R_YENI_MUSTERI_PROJE_ISMI</w:t>
            </w:r>
          </w:p>
        </w:tc>
        <w:tc>
          <w:tcPr>
            <w:tcW w:w="1159" w:type="dxa"/>
          </w:tcPr>
          <w:p w14:paraId="52625480"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150A6A4"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E15A9E3"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12BA822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BAE879" w14:textId="77777777" w:rsidR="000668C9" w:rsidRPr="006053C7" w:rsidRDefault="000668C9" w:rsidP="00EE1A32">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30752D3E"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R_YENI_MUSTERI_ILE_ILETISIM_TARIHI</w:t>
            </w:r>
          </w:p>
        </w:tc>
        <w:tc>
          <w:tcPr>
            <w:tcW w:w="1159" w:type="dxa"/>
          </w:tcPr>
          <w:p w14:paraId="1A5581B6"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D5DE2F4"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5D8A18D"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1AA39C7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820DE2E" w14:textId="77777777" w:rsidR="000668C9" w:rsidRPr="006053C7" w:rsidRDefault="000668C9" w:rsidP="00EE1A32">
            <w:pPr>
              <w:pStyle w:val="Tabloerik"/>
            </w:pPr>
            <w:r>
              <w:t>Randevu Tarihi</w:t>
            </w:r>
          </w:p>
        </w:tc>
        <w:tc>
          <w:tcPr>
            <w:tcW w:w="1848" w:type="dxa"/>
          </w:tcPr>
          <w:p w14:paraId="3FF8386B"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RANDEVU_TARIHI</w:t>
            </w:r>
          </w:p>
        </w:tc>
        <w:tc>
          <w:tcPr>
            <w:tcW w:w="1159" w:type="dxa"/>
          </w:tcPr>
          <w:p w14:paraId="30993312"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48F6FC"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A37D2EE"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rsidRPr="003E783A" w14:paraId="330417A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1B6B607" w14:textId="77777777" w:rsidR="000668C9" w:rsidRPr="006053C7" w:rsidRDefault="000668C9" w:rsidP="00EE1A32">
            <w:pPr>
              <w:pStyle w:val="Tabloerik"/>
            </w:pPr>
            <w:r w:rsidRPr="00EB33D6">
              <w:t>Müşteri Referansı</w:t>
            </w:r>
          </w:p>
        </w:tc>
        <w:tc>
          <w:tcPr>
            <w:tcW w:w="1848" w:type="dxa"/>
          </w:tcPr>
          <w:p w14:paraId="2971DA3D"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R_YENI_MUSTERI_REFERANSI</w:t>
            </w:r>
          </w:p>
        </w:tc>
        <w:tc>
          <w:tcPr>
            <w:tcW w:w="1159" w:type="dxa"/>
          </w:tcPr>
          <w:p w14:paraId="0FCE0E06"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EFCAC52" w14:textId="77777777" w:rsidR="000668C9" w:rsidRPr="003E783A"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E6BA775" w14:textId="77777777" w:rsidR="000668C9" w:rsidRPr="003E783A"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rsidRPr="003E783A" w14:paraId="24157A4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0D68DE" w14:textId="77777777" w:rsidR="000668C9" w:rsidRPr="00EB33D6" w:rsidRDefault="000668C9" w:rsidP="00EE1A32">
            <w:pPr>
              <w:pStyle w:val="Tabloerik"/>
            </w:pPr>
            <w:r>
              <w:t>Yeni Müşteri Randevu Açıklama</w:t>
            </w:r>
          </w:p>
        </w:tc>
        <w:tc>
          <w:tcPr>
            <w:tcW w:w="1848" w:type="dxa"/>
          </w:tcPr>
          <w:p w14:paraId="007CF3C1"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YENI_MUSTERI_RANDEVU_ACIKLAMA</w:t>
            </w:r>
          </w:p>
        </w:tc>
        <w:tc>
          <w:tcPr>
            <w:tcW w:w="1159" w:type="dxa"/>
          </w:tcPr>
          <w:p w14:paraId="549FE431"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50204AB" w14:textId="77777777" w:rsidR="000668C9" w:rsidRPr="003E783A"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979E366" w14:textId="77777777" w:rsidR="000668C9" w:rsidRPr="003E783A"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668C9" w14:paraId="4ABD5E6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00AE70" w14:textId="77777777" w:rsidR="000668C9" w:rsidRDefault="000668C9" w:rsidP="00EE1A32">
            <w:pPr>
              <w:pStyle w:val="Tabloerik"/>
            </w:pPr>
            <w:r w:rsidRPr="00C900E5">
              <w:t>Kategori Başkanı Açıklama</w:t>
            </w:r>
          </w:p>
        </w:tc>
        <w:tc>
          <w:tcPr>
            <w:tcW w:w="1848" w:type="dxa"/>
          </w:tcPr>
          <w:p w14:paraId="2030E4D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MUSTERI_GORUSME_ACIKLAMA</w:t>
            </w:r>
          </w:p>
        </w:tc>
        <w:tc>
          <w:tcPr>
            <w:tcW w:w="1159" w:type="dxa"/>
          </w:tcPr>
          <w:p w14:paraId="0EC6EF82"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0DF0FF1"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8734F7F" w14:textId="77777777" w:rsidR="000668C9" w:rsidRDefault="000668C9"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668C9" w14:paraId="7088608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DDC7624" w14:textId="1CD2D442" w:rsidR="000668C9" w:rsidRDefault="008839E2" w:rsidP="00EE1A32">
            <w:pPr>
              <w:pStyle w:val="Tabloerik"/>
              <w:jc w:val="both"/>
            </w:pPr>
            <w:r>
              <w:lastRenderedPageBreak/>
              <w:t>Toplam Puan</w:t>
            </w:r>
          </w:p>
        </w:tc>
        <w:tc>
          <w:tcPr>
            <w:tcW w:w="1848" w:type="dxa"/>
          </w:tcPr>
          <w:p w14:paraId="6DAD32DE" w14:textId="3BA131DA" w:rsidR="000668C9" w:rsidRDefault="008839E2" w:rsidP="00EE1A32">
            <w:pPr>
              <w:pStyle w:val="Tabloerik"/>
              <w:cnfStyle w:val="000000000000" w:firstRow="0" w:lastRow="0" w:firstColumn="0" w:lastColumn="0" w:oddVBand="0" w:evenVBand="0" w:oddHBand="0" w:evenHBand="0" w:firstRowFirstColumn="0" w:firstRowLastColumn="0" w:lastRowFirstColumn="0" w:lastRowLastColumn="0"/>
            </w:pPr>
            <w:r w:rsidRPr="008839E2">
              <w:t>TOPLAM_PUAN</w:t>
            </w:r>
          </w:p>
        </w:tc>
        <w:tc>
          <w:tcPr>
            <w:tcW w:w="1159" w:type="dxa"/>
          </w:tcPr>
          <w:p w14:paraId="28856F27" w14:textId="694AF1FE" w:rsidR="000668C9" w:rsidRDefault="003435BB"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205F26D" w14:textId="77777777" w:rsidR="000668C9" w:rsidRDefault="000668C9"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59320F78" w14:textId="77777777" w:rsidR="000668C9" w:rsidRDefault="000668C9" w:rsidP="00EE1A32">
            <w:pPr>
              <w:pStyle w:val="Tabloerik"/>
              <w:jc w:val="both"/>
              <w:cnfStyle w:val="000000000000" w:firstRow="0" w:lastRow="0" w:firstColumn="0" w:lastColumn="0" w:oddVBand="0" w:evenVBand="0" w:oddHBand="0" w:evenHBand="0" w:firstRowFirstColumn="0" w:firstRowLastColumn="0" w:lastRowFirstColumn="0" w:lastRowLastColumn="0"/>
            </w:pPr>
            <w:r>
              <w:t>Otomatik olarak dolmaktadır.</w:t>
            </w:r>
          </w:p>
        </w:tc>
      </w:tr>
      <w:tr w:rsidR="000668C9" w14:paraId="49C0FCD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AED325B" w14:textId="273EEFC0" w:rsidR="000668C9" w:rsidRDefault="00007C78" w:rsidP="00EE1A32">
            <w:pPr>
              <w:pStyle w:val="Tabloerik"/>
            </w:pPr>
            <w:r w:rsidRPr="00007C78">
              <w:t>Hakedilen Ödül</w:t>
            </w:r>
          </w:p>
        </w:tc>
        <w:tc>
          <w:tcPr>
            <w:tcW w:w="1848" w:type="dxa"/>
          </w:tcPr>
          <w:p w14:paraId="38B18FD2" w14:textId="43A6D44F" w:rsidR="000668C9" w:rsidRDefault="00007C78" w:rsidP="00EE1A32">
            <w:pPr>
              <w:pStyle w:val="Tabloerik"/>
              <w:cnfStyle w:val="000000100000" w:firstRow="0" w:lastRow="0" w:firstColumn="0" w:lastColumn="0" w:oddVBand="0" w:evenVBand="0" w:oddHBand="1" w:evenHBand="0" w:firstRowFirstColumn="0" w:firstRowLastColumn="0" w:lastRowFirstColumn="0" w:lastRowLastColumn="0"/>
            </w:pPr>
            <w:r>
              <w:t>HAKEDILEN_ODUL</w:t>
            </w:r>
          </w:p>
        </w:tc>
        <w:tc>
          <w:tcPr>
            <w:tcW w:w="1159" w:type="dxa"/>
          </w:tcPr>
          <w:p w14:paraId="0EE73F10"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86AFF22" w14:textId="77777777" w:rsidR="000668C9" w:rsidRDefault="000668C9"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1BCAAFA5" w14:textId="4DA52F75" w:rsidR="000668C9" w:rsidRDefault="00007C78" w:rsidP="00EE1A32">
            <w:pPr>
              <w:pStyle w:val="Tabloerik"/>
              <w:jc w:val="both"/>
              <w:cnfStyle w:val="000000100000" w:firstRow="0" w:lastRow="0" w:firstColumn="0" w:lastColumn="0" w:oddVBand="0" w:evenVBand="0" w:oddHBand="1" w:evenHBand="0" w:firstRowFirstColumn="0" w:firstRowLastColumn="0" w:lastRowFirstColumn="0" w:lastRowLastColumn="0"/>
            </w:pPr>
            <w:r>
              <w:t>Otomatik olarak dolmaktadır.</w:t>
            </w:r>
          </w:p>
        </w:tc>
      </w:tr>
      <w:tr w:rsidR="003C0992" w14:paraId="638F8C6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C56A772" w14:textId="1BC513A0" w:rsidR="003C0992" w:rsidRPr="00007C78" w:rsidRDefault="003C0992" w:rsidP="003C0992">
            <w:pPr>
              <w:pStyle w:val="Tabloerik"/>
            </w:pPr>
            <w:r>
              <w:t>Komite Açıklama</w:t>
            </w:r>
          </w:p>
        </w:tc>
        <w:tc>
          <w:tcPr>
            <w:tcW w:w="1848" w:type="dxa"/>
          </w:tcPr>
          <w:p w14:paraId="6362874B" w14:textId="74C50689" w:rsidR="003C0992" w:rsidRDefault="003C0992" w:rsidP="003C0992">
            <w:pPr>
              <w:pStyle w:val="Tabloerik"/>
              <w:cnfStyle w:val="000000000000" w:firstRow="0" w:lastRow="0" w:firstColumn="0" w:lastColumn="0" w:oddVBand="0" w:evenVBand="0" w:oddHBand="0" w:evenHBand="0" w:firstRowFirstColumn="0" w:firstRowLastColumn="0" w:lastRowFirstColumn="0" w:lastRowLastColumn="0"/>
            </w:pPr>
            <w:r w:rsidRPr="003C0992">
              <w:t>KOMITE_ACIKLAMA</w:t>
            </w:r>
          </w:p>
        </w:tc>
        <w:tc>
          <w:tcPr>
            <w:tcW w:w="1159" w:type="dxa"/>
          </w:tcPr>
          <w:p w14:paraId="55ED4201" w14:textId="501ABEFF" w:rsidR="003C0992" w:rsidRDefault="003C0992" w:rsidP="003C099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A0A0093" w14:textId="2D1E1C82" w:rsidR="003C0992" w:rsidRDefault="003C0992" w:rsidP="003C0992">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3CC4C392" w14:textId="098E117A" w:rsidR="003C0992" w:rsidRDefault="004B1A17" w:rsidP="003C0992">
            <w:pPr>
              <w:pStyle w:val="Tabloerik"/>
              <w:jc w:val="both"/>
              <w:cnfStyle w:val="000000000000" w:firstRow="0" w:lastRow="0" w:firstColumn="0" w:lastColumn="0" w:oddVBand="0" w:evenVBand="0" w:oddHBand="0" w:evenHBand="0" w:firstRowFirstColumn="0" w:firstRowLastColumn="0" w:lastRowFirstColumn="0" w:lastRowLastColumn="0"/>
            </w:pPr>
            <w:r>
              <w:t>Komi</w:t>
            </w:r>
            <w:r w:rsidR="006D1AC5">
              <w:t>te değerlendirmesine dair özet açıklamanın girilebileceği serbest yazı alanıdır.</w:t>
            </w:r>
          </w:p>
        </w:tc>
      </w:tr>
      <w:tr w:rsidR="003C0992" w14:paraId="754E052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0BAFE0C1" w14:textId="77777777" w:rsidR="003C0992" w:rsidRDefault="003C0992" w:rsidP="003C0992">
            <w:pPr>
              <w:pStyle w:val="Tabloerik"/>
              <w:jc w:val="center"/>
            </w:pPr>
            <w:r w:rsidRPr="003E783A">
              <w:rPr>
                <w:color w:val="FF0000"/>
              </w:rPr>
              <w:t>İşlem Tarihçesi</w:t>
            </w:r>
          </w:p>
        </w:tc>
      </w:tr>
      <w:tr w:rsidR="003C0992" w:rsidRPr="003E783A" w14:paraId="318E396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27CBF5" w14:textId="77777777" w:rsidR="003C0992" w:rsidRPr="003E783A" w:rsidRDefault="003C0992" w:rsidP="003C0992">
            <w:pPr>
              <w:pStyle w:val="Tabloerik"/>
            </w:pPr>
            <w:r>
              <w:t>İşlem Sahibi</w:t>
            </w:r>
          </w:p>
        </w:tc>
        <w:tc>
          <w:tcPr>
            <w:tcW w:w="1848" w:type="dxa"/>
          </w:tcPr>
          <w:p w14:paraId="0AC85158"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41E5608E"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17B5FB49"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B75CEE0" w14:textId="77777777" w:rsidR="003C0992" w:rsidRPr="003E783A" w:rsidRDefault="003C0992" w:rsidP="003C099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3C0992" w:rsidRPr="003E783A" w14:paraId="4CDBE66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83DBA1A" w14:textId="77777777" w:rsidR="003C0992" w:rsidRPr="003E783A" w:rsidRDefault="003C0992" w:rsidP="003C0992">
            <w:pPr>
              <w:pStyle w:val="Tabloerik"/>
            </w:pPr>
            <w:r>
              <w:t>İşlem Tarihi</w:t>
            </w:r>
          </w:p>
        </w:tc>
        <w:tc>
          <w:tcPr>
            <w:tcW w:w="1848" w:type="dxa"/>
          </w:tcPr>
          <w:p w14:paraId="3319576E"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6E3BE496"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0ABD2F3A"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16C98ABB" w14:textId="77777777" w:rsidR="003C0992" w:rsidRPr="003E783A" w:rsidRDefault="003C0992" w:rsidP="003C099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3C0992" w:rsidRPr="003E783A" w14:paraId="26081C3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23A9CF" w14:textId="77777777" w:rsidR="003C0992" w:rsidRPr="003E783A" w:rsidRDefault="003C0992" w:rsidP="003C0992">
            <w:pPr>
              <w:pStyle w:val="Tabloerik"/>
            </w:pPr>
            <w:r>
              <w:t>İşlem Yapılan Adım</w:t>
            </w:r>
          </w:p>
        </w:tc>
        <w:tc>
          <w:tcPr>
            <w:tcW w:w="1848" w:type="dxa"/>
          </w:tcPr>
          <w:p w14:paraId="1236253F"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423F9A75"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1D1559AA" w14:textId="77777777" w:rsidR="003C0992" w:rsidRPr="003E783A" w:rsidRDefault="003C0992" w:rsidP="003C0992">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571D9C75" w14:textId="77777777" w:rsidR="003C0992" w:rsidRPr="003E783A" w:rsidRDefault="003C0992" w:rsidP="003C0992">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3C0992" w:rsidRPr="003E783A" w14:paraId="73FACB7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2EDFB8" w14:textId="77777777" w:rsidR="003C0992" w:rsidRPr="003E783A" w:rsidRDefault="003C0992" w:rsidP="003C0992">
            <w:pPr>
              <w:pStyle w:val="Tabloerik"/>
            </w:pPr>
            <w:r>
              <w:t>İşlem Sahibi Açıklama</w:t>
            </w:r>
          </w:p>
        </w:tc>
        <w:tc>
          <w:tcPr>
            <w:tcW w:w="1848" w:type="dxa"/>
          </w:tcPr>
          <w:p w14:paraId="41494DBE"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343838D5"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6BE90FCE" w14:textId="77777777" w:rsidR="003C0992" w:rsidRPr="003E783A" w:rsidRDefault="003C0992" w:rsidP="003C0992">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6710362A" w14:textId="77777777" w:rsidR="003C0992" w:rsidRPr="003E783A" w:rsidRDefault="003C0992" w:rsidP="003C0992">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7910E6BE" w14:textId="77777777" w:rsidR="00710CA4" w:rsidRDefault="00710CA4" w:rsidP="00710CA4"/>
    <w:p w14:paraId="6E1C9ED5" w14:textId="65D3E1EF" w:rsidR="00FC7138" w:rsidRDefault="00E322C6" w:rsidP="00A35A16">
      <w:pPr>
        <w:pStyle w:val="Taslak3"/>
        <w:numPr>
          <w:ilvl w:val="2"/>
          <w:numId w:val="9"/>
        </w:numPr>
      </w:pPr>
      <w:r>
        <w:t>TÖS İK Komite Değerlendirme</w:t>
      </w:r>
      <w:r w:rsidR="00A35A16">
        <w:t xml:space="preserve">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A35A16" w14:paraId="6FD323DE"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475FCBC8" w14:textId="77777777" w:rsidR="00A35A16" w:rsidRDefault="00A35A16" w:rsidP="00EE1A32">
            <w:pPr>
              <w:pStyle w:val="TabloBalk"/>
            </w:pPr>
            <w:r>
              <w:t>İşlem Adı</w:t>
            </w:r>
          </w:p>
        </w:tc>
        <w:tc>
          <w:tcPr>
            <w:tcW w:w="992" w:type="dxa"/>
          </w:tcPr>
          <w:p w14:paraId="41198F3F" w14:textId="77777777" w:rsidR="00A35A16" w:rsidRDefault="00A35A16"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0C994AB1" w14:textId="77777777" w:rsidR="00A35A16" w:rsidRDefault="00A35A16"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A35A16" w14:paraId="08A2BCCD"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213E500" w14:textId="6C237995" w:rsidR="00A35A16" w:rsidRDefault="008D0E03" w:rsidP="00EE1A32">
            <w:pPr>
              <w:pStyle w:val="Tabloerik"/>
            </w:pPr>
            <w:r>
              <w:t>Onayla</w:t>
            </w:r>
          </w:p>
        </w:tc>
        <w:tc>
          <w:tcPr>
            <w:tcW w:w="992" w:type="dxa"/>
          </w:tcPr>
          <w:p w14:paraId="2044F377" w14:textId="77777777" w:rsidR="00A35A16" w:rsidRDefault="00A35A16"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103CD421" w14:textId="3755068C" w:rsidR="00A35A16" w:rsidRDefault="008B2C13" w:rsidP="00EE1A32">
            <w:pPr>
              <w:pStyle w:val="Tabloerik"/>
              <w:cnfStyle w:val="000000100000" w:firstRow="0" w:lastRow="0" w:firstColumn="0" w:lastColumn="0" w:oddVBand="0" w:evenVBand="0" w:oddHBand="1" w:evenHBand="0" w:firstRowFirstColumn="0" w:firstRowLastColumn="0" w:lastRowFirstColumn="0" w:lastRowLastColumn="0"/>
            </w:pPr>
            <w:r>
              <w:rPr>
                <w:b/>
                <w:bCs/>
              </w:rPr>
              <w:t>Onayla</w:t>
            </w:r>
            <w:r w:rsidR="00A35A16">
              <w:rPr>
                <w:b/>
                <w:bCs/>
              </w:rPr>
              <w:t xml:space="preserve"> </w:t>
            </w:r>
            <w:r w:rsidR="00A35A16">
              <w:t>butonuna tıklandığında</w:t>
            </w:r>
            <w:r w:rsidR="008A2600">
              <w:t xml:space="preserve"> Statüsü=</w:t>
            </w:r>
            <w:r w:rsidR="00AD603D">
              <w:t>Takdir de</w:t>
            </w:r>
            <w:r w:rsidR="00381F6F">
              <w:t>ğerinde ise</w:t>
            </w:r>
            <w:r w:rsidR="00A35A16">
              <w:t xml:space="preserve"> akış</w:t>
            </w:r>
            <w:r w:rsidR="009A2FC2">
              <w:t xml:space="preserve"> “Takdir E-Posta”</w:t>
            </w:r>
            <w:r w:rsidR="00607BF0">
              <w:t>;</w:t>
            </w:r>
            <w:r w:rsidR="00A35A16">
              <w:t xml:space="preserve"> </w:t>
            </w:r>
            <w:r w:rsidR="00607BF0">
              <w:t xml:space="preserve">Statüsü=Ödüllendirme değerinde ise akış </w:t>
            </w:r>
            <w:r w:rsidR="00A35A16">
              <w:t>“</w:t>
            </w:r>
            <w:r>
              <w:t>Genel Müdür Onay</w:t>
            </w:r>
            <w:r w:rsidR="00A35A16">
              <w:t>” adımına ilerler.</w:t>
            </w:r>
          </w:p>
        </w:tc>
      </w:tr>
      <w:tr w:rsidR="00A35A16" w14:paraId="31E01354" w14:textId="77777777" w:rsidTr="00EE1A32">
        <w:tc>
          <w:tcPr>
            <w:cnfStyle w:val="001000000000" w:firstRow="0" w:lastRow="0" w:firstColumn="1" w:lastColumn="0" w:oddVBand="0" w:evenVBand="0" w:oddHBand="0" w:evenHBand="0" w:firstRowFirstColumn="0" w:firstRowLastColumn="0" w:lastRowFirstColumn="0" w:lastRowLastColumn="0"/>
            <w:tcW w:w="1984" w:type="dxa"/>
          </w:tcPr>
          <w:p w14:paraId="5FC8970D" w14:textId="3481B32E" w:rsidR="00A35A16" w:rsidRDefault="008D0E03" w:rsidP="00EE1A32">
            <w:pPr>
              <w:pStyle w:val="Tabloerik"/>
            </w:pPr>
            <w:r>
              <w:t>Revize</w:t>
            </w:r>
            <w:r w:rsidR="008B2C13">
              <w:t xml:space="preserve"> İste</w:t>
            </w:r>
          </w:p>
        </w:tc>
        <w:tc>
          <w:tcPr>
            <w:tcW w:w="992" w:type="dxa"/>
          </w:tcPr>
          <w:p w14:paraId="2D57AA09" w14:textId="4AA496E8" w:rsidR="00A35A16" w:rsidRDefault="008B2C13"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1722ECB8" w14:textId="7FC131B7" w:rsidR="00A35A16" w:rsidRDefault="008B2C13" w:rsidP="00EE1A32">
            <w:pPr>
              <w:pStyle w:val="Tabloerik"/>
              <w:cnfStyle w:val="000000000000" w:firstRow="0" w:lastRow="0" w:firstColumn="0" w:lastColumn="0" w:oddVBand="0" w:evenVBand="0" w:oddHBand="0" w:evenHBand="0" w:firstRowFirstColumn="0" w:firstRowLastColumn="0" w:lastRowFirstColumn="0" w:lastRowLastColumn="0"/>
              <w:rPr>
                <w:b/>
                <w:bCs/>
              </w:rPr>
            </w:pPr>
            <w:r>
              <w:rPr>
                <w:b/>
                <w:bCs/>
              </w:rPr>
              <w:t xml:space="preserve">Revize İste </w:t>
            </w:r>
            <w:r>
              <w:t>butonuna tıklandığında akış “</w:t>
            </w:r>
            <w:r w:rsidR="00020FA1">
              <w:t>Akış Sahibi Revize</w:t>
            </w:r>
            <w:r>
              <w:t>” adımına ilerler.</w:t>
            </w:r>
          </w:p>
        </w:tc>
      </w:tr>
      <w:tr w:rsidR="00A35A16" w14:paraId="5D839BA4"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7D042A7A" w14:textId="49006742" w:rsidR="00A35A16" w:rsidRDefault="008B2C13" w:rsidP="00EE1A32">
            <w:pPr>
              <w:pStyle w:val="Tabloerik"/>
            </w:pPr>
            <w:r>
              <w:t>İptal Et</w:t>
            </w:r>
          </w:p>
        </w:tc>
        <w:tc>
          <w:tcPr>
            <w:tcW w:w="992" w:type="dxa"/>
          </w:tcPr>
          <w:p w14:paraId="23DE86A1" w14:textId="273E147B" w:rsidR="00A35A16" w:rsidRDefault="008B2C13"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2ADF8F27" w14:textId="5899FAB2" w:rsidR="00A35A16" w:rsidRDefault="00020FA1" w:rsidP="00EE1A32">
            <w:pPr>
              <w:pStyle w:val="Tabloerik"/>
              <w:cnfStyle w:val="000000100000" w:firstRow="0" w:lastRow="0" w:firstColumn="0" w:lastColumn="0" w:oddVBand="0" w:evenVBand="0" w:oddHBand="1" w:evenHBand="0" w:firstRowFirstColumn="0" w:firstRowLastColumn="0" w:lastRowFirstColumn="0" w:lastRowLastColumn="0"/>
              <w:rPr>
                <w:b/>
                <w:bCs/>
              </w:rPr>
            </w:pPr>
            <w:r>
              <w:rPr>
                <w:b/>
                <w:bCs/>
              </w:rPr>
              <w:t xml:space="preserve">İptal Et </w:t>
            </w:r>
            <w:r>
              <w:t>butonuna tıklandığında akış “</w:t>
            </w:r>
            <w:r w:rsidR="008A2600">
              <w:t>Teşekkür E-Posta</w:t>
            </w:r>
            <w:r>
              <w:t>” adımına ilerler.</w:t>
            </w:r>
          </w:p>
        </w:tc>
      </w:tr>
    </w:tbl>
    <w:p w14:paraId="6F59AD0E" w14:textId="77777777" w:rsidR="00A35A16" w:rsidRDefault="00A35A16" w:rsidP="00A35A16"/>
    <w:p w14:paraId="4239C8B7" w14:textId="4CABE866" w:rsidR="004E25E7" w:rsidRDefault="005A1C59" w:rsidP="005A1C59">
      <w:pPr>
        <w:pStyle w:val="Taslak2"/>
        <w:numPr>
          <w:ilvl w:val="1"/>
          <w:numId w:val="9"/>
        </w:numPr>
      </w:pPr>
      <w:r>
        <w:lastRenderedPageBreak/>
        <w:t>TÖS Genel Müdür Değerlendirme Formu</w:t>
      </w:r>
    </w:p>
    <w:p w14:paraId="4E3B16C9" w14:textId="74B864C6" w:rsidR="005A1C59" w:rsidRDefault="00C72504" w:rsidP="00C72504">
      <w:pPr>
        <w:jc w:val="both"/>
      </w:pPr>
      <w:r w:rsidRPr="00C72504">
        <w:rPr>
          <w:noProof/>
        </w:rPr>
        <w:drawing>
          <wp:inline distT="0" distB="0" distL="0" distR="0" wp14:anchorId="60FEE801" wp14:editId="5BCE83D7">
            <wp:extent cx="5943600" cy="4488180"/>
            <wp:effectExtent l="0" t="0" r="0" b="7620"/>
            <wp:docPr id="152280064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00648" name=""/>
                    <pic:cNvPicPr/>
                  </pic:nvPicPr>
                  <pic:blipFill>
                    <a:blip r:embed="rId43"/>
                    <a:stretch>
                      <a:fillRect/>
                    </a:stretch>
                  </pic:blipFill>
                  <pic:spPr>
                    <a:xfrm>
                      <a:off x="0" y="0"/>
                      <a:ext cx="5943600" cy="4488180"/>
                    </a:xfrm>
                    <a:prstGeom prst="rect">
                      <a:avLst/>
                    </a:prstGeom>
                  </pic:spPr>
                </pic:pic>
              </a:graphicData>
            </a:graphic>
          </wp:inline>
        </w:drawing>
      </w:r>
    </w:p>
    <w:p w14:paraId="76D1FC7A" w14:textId="77777777" w:rsidR="00C72504" w:rsidRDefault="00C72504" w:rsidP="00C72504"/>
    <w:p w14:paraId="653BE962" w14:textId="62389216" w:rsidR="00C72504" w:rsidRDefault="00BF5863" w:rsidP="00BF5863">
      <w:pPr>
        <w:pStyle w:val="Taslak3"/>
        <w:numPr>
          <w:ilvl w:val="2"/>
          <w:numId w:val="9"/>
        </w:numPr>
      </w:pPr>
      <w:r>
        <w:t>TÖS Genel Müdür Değerlendirme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89585D" w:rsidRPr="003E783A" w14:paraId="22C457E7"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3EDAED4C" w14:textId="77777777" w:rsidR="0089585D" w:rsidRPr="003E783A" w:rsidRDefault="0089585D" w:rsidP="00EE1A32">
            <w:pPr>
              <w:pStyle w:val="TabloBalk"/>
              <w:rPr>
                <w:b/>
              </w:rPr>
            </w:pPr>
            <w:r w:rsidRPr="003E783A">
              <w:t>Alan Adı</w:t>
            </w:r>
          </w:p>
        </w:tc>
        <w:tc>
          <w:tcPr>
            <w:tcW w:w="1848" w:type="dxa"/>
            <w:hideMark/>
          </w:tcPr>
          <w:p w14:paraId="6FCE4955" w14:textId="77777777" w:rsidR="0089585D" w:rsidRPr="003E783A" w:rsidRDefault="0089585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57E04215" w14:textId="77777777" w:rsidR="0089585D" w:rsidRPr="003E783A" w:rsidRDefault="0089585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5153F160" w14:textId="77777777" w:rsidR="0089585D" w:rsidRPr="003E783A" w:rsidRDefault="0089585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1C5FD03C" w14:textId="77777777" w:rsidR="0089585D" w:rsidRPr="003E783A" w:rsidRDefault="0089585D"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89585D" w:rsidRPr="003E783A" w14:paraId="69DEF6BA"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6D050B" w14:textId="77777777" w:rsidR="0089585D" w:rsidRPr="003E783A" w:rsidRDefault="0089585D" w:rsidP="00EE1A32">
            <w:pPr>
              <w:pStyle w:val="Tabloerik"/>
            </w:pPr>
            <w:r w:rsidRPr="00A16EE7">
              <w:t>A</w:t>
            </w:r>
            <w:r>
              <w:t>day Gösteren Adı</w:t>
            </w:r>
            <w:r w:rsidRPr="00A16EE7">
              <w:t xml:space="preserve"> Soyad</w:t>
            </w:r>
            <w:r>
              <w:t>ı</w:t>
            </w:r>
          </w:p>
        </w:tc>
        <w:tc>
          <w:tcPr>
            <w:tcW w:w="1848" w:type="dxa"/>
          </w:tcPr>
          <w:p w14:paraId="2E6765D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AD_SOYAD</w:t>
            </w:r>
          </w:p>
        </w:tc>
        <w:tc>
          <w:tcPr>
            <w:tcW w:w="1159" w:type="dxa"/>
          </w:tcPr>
          <w:p w14:paraId="4FB9CF34"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64ED449"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932B88E"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4FF7EE7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9AC20ED" w14:textId="77777777" w:rsidR="0089585D" w:rsidRPr="003E783A" w:rsidRDefault="0089585D" w:rsidP="00EE1A32">
            <w:pPr>
              <w:pStyle w:val="Tabloerik"/>
            </w:pPr>
            <w:r w:rsidRPr="00555E89">
              <w:t>Aday Gösterilen Adı Soyadı</w:t>
            </w:r>
          </w:p>
        </w:tc>
        <w:tc>
          <w:tcPr>
            <w:tcW w:w="1848" w:type="dxa"/>
          </w:tcPr>
          <w:p w14:paraId="4B77F864"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ADAY_ADI_SOYADI</w:t>
            </w:r>
          </w:p>
        </w:tc>
        <w:tc>
          <w:tcPr>
            <w:tcW w:w="1159" w:type="dxa"/>
          </w:tcPr>
          <w:p w14:paraId="5480FB6E"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33A8266"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6A98249"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2049C23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584B4DB" w14:textId="77777777" w:rsidR="0089585D" w:rsidRPr="003E783A" w:rsidRDefault="0089585D" w:rsidP="00EE1A32">
            <w:pPr>
              <w:pStyle w:val="Tabloerik"/>
            </w:pPr>
            <w:r w:rsidRPr="00A43F9A">
              <w:t>Aday Gösterilen Departmanı</w:t>
            </w:r>
          </w:p>
        </w:tc>
        <w:tc>
          <w:tcPr>
            <w:tcW w:w="1848" w:type="dxa"/>
          </w:tcPr>
          <w:p w14:paraId="7F1B1D08"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ADAY_GOSTERILEN_DEPARTMANI</w:t>
            </w:r>
          </w:p>
        </w:tc>
        <w:tc>
          <w:tcPr>
            <w:tcW w:w="1159" w:type="dxa"/>
          </w:tcPr>
          <w:p w14:paraId="4E35B643"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D9E1A0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588742"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57A4673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8ACD6FA" w14:textId="77777777" w:rsidR="0089585D" w:rsidRPr="003E783A" w:rsidRDefault="0089585D" w:rsidP="00EE1A32">
            <w:pPr>
              <w:pStyle w:val="Tabloerik"/>
            </w:pPr>
            <w:r w:rsidRPr="00A43F9A">
              <w:t>Aday Gösterilen E Posta Adresi</w:t>
            </w:r>
          </w:p>
        </w:tc>
        <w:tc>
          <w:tcPr>
            <w:tcW w:w="1848" w:type="dxa"/>
          </w:tcPr>
          <w:p w14:paraId="29C01F98"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rsidRPr="000B161B">
              <w:t>ADAY_GÖSTERILEN_E_POSTA_ADRESI</w:t>
            </w:r>
          </w:p>
        </w:tc>
        <w:tc>
          <w:tcPr>
            <w:tcW w:w="1159" w:type="dxa"/>
          </w:tcPr>
          <w:p w14:paraId="4A88DDD7"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FB34FDA"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D0B5ABB"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5F29CCD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918740F" w14:textId="77777777" w:rsidR="0089585D" w:rsidRPr="003E783A" w:rsidRDefault="0089585D" w:rsidP="00EE1A32">
            <w:pPr>
              <w:pStyle w:val="Tabloerik"/>
            </w:pPr>
            <w:r w:rsidRPr="00790F83">
              <w:t>Aday Gösterilen Unvanı</w:t>
            </w:r>
          </w:p>
        </w:tc>
        <w:tc>
          <w:tcPr>
            <w:tcW w:w="1848" w:type="dxa"/>
          </w:tcPr>
          <w:p w14:paraId="1A293D7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ADAY_GÖSTERILEN_UNVAN</w:t>
            </w:r>
            <w:r>
              <w:t>I</w:t>
            </w:r>
          </w:p>
        </w:tc>
        <w:tc>
          <w:tcPr>
            <w:tcW w:w="1159" w:type="dxa"/>
          </w:tcPr>
          <w:p w14:paraId="3B26D14C"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B3821C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373DE74"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56C92A6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A49053" w14:textId="77777777" w:rsidR="0089585D" w:rsidRPr="003E783A" w:rsidRDefault="0089585D" w:rsidP="00EE1A32">
            <w:pPr>
              <w:pStyle w:val="Tabloerik"/>
            </w:pPr>
            <w:r>
              <w:lastRenderedPageBreak/>
              <w:t>Aday Gösteren Departmanı</w:t>
            </w:r>
          </w:p>
        </w:tc>
        <w:tc>
          <w:tcPr>
            <w:tcW w:w="1848" w:type="dxa"/>
          </w:tcPr>
          <w:p w14:paraId="0141A4C9"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DEPARTMANI</w:t>
            </w:r>
          </w:p>
        </w:tc>
        <w:tc>
          <w:tcPr>
            <w:tcW w:w="1159" w:type="dxa"/>
          </w:tcPr>
          <w:p w14:paraId="4E5B6452"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3248B90"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0AD639"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1660988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6CF8F3" w14:textId="77777777" w:rsidR="0089585D" w:rsidRPr="003E783A" w:rsidRDefault="0089585D" w:rsidP="00EE1A32">
            <w:pPr>
              <w:pStyle w:val="Tabloerik"/>
            </w:pPr>
            <w:r>
              <w:t>Aday Gösteren Ünvanı</w:t>
            </w:r>
          </w:p>
        </w:tc>
        <w:tc>
          <w:tcPr>
            <w:tcW w:w="1848" w:type="dxa"/>
          </w:tcPr>
          <w:p w14:paraId="3597775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UNVANI</w:t>
            </w:r>
          </w:p>
        </w:tc>
        <w:tc>
          <w:tcPr>
            <w:tcW w:w="1159" w:type="dxa"/>
          </w:tcPr>
          <w:p w14:paraId="0EC92DC7"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6EDEC7B"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0960593"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3613B36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C8D28F" w14:textId="77777777" w:rsidR="0089585D" w:rsidRPr="003E783A" w:rsidRDefault="0089585D" w:rsidP="00EE1A32">
            <w:pPr>
              <w:pStyle w:val="Tabloerik"/>
            </w:pPr>
            <w:r w:rsidRPr="00C17E0B">
              <w:t>Başkası Adına Başvuru</w:t>
            </w:r>
          </w:p>
        </w:tc>
        <w:tc>
          <w:tcPr>
            <w:tcW w:w="1848" w:type="dxa"/>
          </w:tcPr>
          <w:p w14:paraId="3D42708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BASKASINA_ADINA_BASVURU</w:t>
            </w:r>
          </w:p>
        </w:tc>
        <w:tc>
          <w:tcPr>
            <w:tcW w:w="1159" w:type="dxa"/>
          </w:tcPr>
          <w:p w14:paraId="38E4ED69"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174B401"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52A628E"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45FD955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CD6841C" w14:textId="77777777" w:rsidR="0089585D" w:rsidRPr="00C17E0B" w:rsidRDefault="0089585D" w:rsidP="00EE1A32">
            <w:pPr>
              <w:pStyle w:val="Tabloerik"/>
            </w:pPr>
            <w:r>
              <w:t>Statüsü</w:t>
            </w:r>
          </w:p>
        </w:tc>
        <w:tc>
          <w:tcPr>
            <w:tcW w:w="1848" w:type="dxa"/>
          </w:tcPr>
          <w:p w14:paraId="3C96EC2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STATUSU</w:t>
            </w:r>
          </w:p>
        </w:tc>
        <w:tc>
          <w:tcPr>
            <w:tcW w:w="1159" w:type="dxa"/>
          </w:tcPr>
          <w:p w14:paraId="04EE8709"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DBF2934"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99C8DED"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1E36027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C57E994" w14:textId="77777777" w:rsidR="0089585D" w:rsidRPr="00C17E0B" w:rsidRDefault="0089585D" w:rsidP="00EE1A32">
            <w:pPr>
              <w:pStyle w:val="Tabloerik"/>
            </w:pPr>
            <w:r>
              <w:t>Kategorisi</w:t>
            </w:r>
          </w:p>
        </w:tc>
        <w:tc>
          <w:tcPr>
            <w:tcW w:w="1848" w:type="dxa"/>
          </w:tcPr>
          <w:p w14:paraId="43A88F9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KATEGORISI</w:t>
            </w:r>
          </w:p>
        </w:tc>
        <w:tc>
          <w:tcPr>
            <w:tcW w:w="1159" w:type="dxa"/>
          </w:tcPr>
          <w:p w14:paraId="349A1A08"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6E56DE4"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AB57427"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2D5813E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086FB6" w14:textId="77777777" w:rsidR="0089585D" w:rsidRPr="00C17E0B" w:rsidRDefault="0089585D" w:rsidP="00EE1A32">
            <w:pPr>
              <w:pStyle w:val="Tabloerik"/>
            </w:pPr>
            <w:r>
              <w:t>Proje/Öneri/Buluş İsmi</w:t>
            </w:r>
          </w:p>
        </w:tc>
        <w:tc>
          <w:tcPr>
            <w:tcW w:w="1848" w:type="dxa"/>
          </w:tcPr>
          <w:p w14:paraId="73B2579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PROJE_ONERI_BULUS_ISMI</w:t>
            </w:r>
          </w:p>
        </w:tc>
        <w:tc>
          <w:tcPr>
            <w:tcW w:w="1159" w:type="dxa"/>
          </w:tcPr>
          <w:p w14:paraId="1BD7C1E2"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F35B638"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A9C6840"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4C91FEE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701392D" w14:textId="77777777" w:rsidR="0089585D" w:rsidRPr="00C17E0B" w:rsidRDefault="0089585D" w:rsidP="00EE1A32">
            <w:pPr>
              <w:pStyle w:val="Tabloerik"/>
            </w:pPr>
            <w:r>
              <w:t>Takdir Sebebi</w:t>
            </w:r>
          </w:p>
        </w:tc>
        <w:tc>
          <w:tcPr>
            <w:tcW w:w="1848" w:type="dxa"/>
          </w:tcPr>
          <w:p w14:paraId="74FB312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TAKDIR_SEBEBI</w:t>
            </w:r>
          </w:p>
        </w:tc>
        <w:tc>
          <w:tcPr>
            <w:tcW w:w="1159" w:type="dxa"/>
          </w:tcPr>
          <w:p w14:paraId="6399EC7A"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311E47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07611B5"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379732C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7EBEB70" w14:textId="77777777" w:rsidR="0089585D" w:rsidRDefault="0089585D" w:rsidP="00EE1A32">
            <w:pPr>
              <w:pStyle w:val="Tabloerik"/>
            </w:pPr>
            <w:r w:rsidRPr="00C54F47">
              <w:t>I.Buluşçu Ad Soyad</w:t>
            </w:r>
          </w:p>
        </w:tc>
        <w:tc>
          <w:tcPr>
            <w:tcW w:w="1848" w:type="dxa"/>
          </w:tcPr>
          <w:p w14:paraId="50B3E3A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I_BULUSCU_AD_SOYAD</w:t>
            </w:r>
          </w:p>
        </w:tc>
        <w:tc>
          <w:tcPr>
            <w:tcW w:w="1159" w:type="dxa"/>
          </w:tcPr>
          <w:p w14:paraId="20307D5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F44607E"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D36BA54"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678659D1"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831B43" w14:textId="77777777" w:rsidR="0089585D" w:rsidRDefault="0089585D" w:rsidP="00EE1A32">
            <w:pPr>
              <w:pStyle w:val="Tabloerik"/>
            </w:pPr>
            <w:r w:rsidRPr="002A5662">
              <w:t>I.Buluş Üzerindeki Katkısı</w:t>
            </w:r>
          </w:p>
        </w:tc>
        <w:tc>
          <w:tcPr>
            <w:tcW w:w="1848" w:type="dxa"/>
          </w:tcPr>
          <w:p w14:paraId="46B9AA90"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I_BULUS_UZERINDEKI_KATKISI</w:t>
            </w:r>
          </w:p>
        </w:tc>
        <w:tc>
          <w:tcPr>
            <w:tcW w:w="1159" w:type="dxa"/>
          </w:tcPr>
          <w:p w14:paraId="5BD12C41"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29BA092"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76BA42F"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1FC6933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830A75B" w14:textId="77777777" w:rsidR="0089585D" w:rsidRDefault="0089585D" w:rsidP="00EE1A32">
            <w:pPr>
              <w:pStyle w:val="Tabloerik"/>
            </w:pPr>
            <w:r w:rsidRPr="00541DF9">
              <w:t>II.Buluşçu Ad Soyad</w:t>
            </w:r>
          </w:p>
        </w:tc>
        <w:tc>
          <w:tcPr>
            <w:tcW w:w="1848" w:type="dxa"/>
          </w:tcPr>
          <w:p w14:paraId="6D910E4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II_BULUSCU_AD_SOYAD</w:t>
            </w:r>
          </w:p>
        </w:tc>
        <w:tc>
          <w:tcPr>
            <w:tcW w:w="1159" w:type="dxa"/>
          </w:tcPr>
          <w:p w14:paraId="70DD6074"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7CA37DA"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3CD8DD3"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18277F2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0AB4B2" w14:textId="77777777" w:rsidR="0089585D" w:rsidRDefault="0089585D" w:rsidP="00EE1A32">
            <w:pPr>
              <w:pStyle w:val="Tabloerik"/>
            </w:pPr>
            <w:r w:rsidRPr="002A5662">
              <w:t>I</w:t>
            </w:r>
            <w:r>
              <w:t>I</w:t>
            </w:r>
            <w:r w:rsidRPr="002A5662">
              <w:t>.Buluş Üzerindeki Katkısı</w:t>
            </w:r>
          </w:p>
        </w:tc>
        <w:tc>
          <w:tcPr>
            <w:tcW w:w="1848" w:type="dxa"/>
          </w:tcPr>
          <w:p w14:paraId="55C2D2F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II_BULUS_UZERINDEKI_KATKISI</w:t>
            </w:r>
          </w:p>
        </w:tc>
        <w:tc>
          <w:tcPr>
            <w:tcW w:w="1159" w:type="dxa"/>
          </w:tcPr>
          <w:p w14:paraId="2E24912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BE1077E"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2E93874"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6CCAC0D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45B9CF" w14:textId="77777777" w:rsidR="0089585D" w:rsidRDefault="0089585D" w:rsidP="00EE1A32">
            <w:pPr>
              <w:pStyle w:val="Tabloerik"/>
            </w:pPr>
            <w:r w:rsidRPr="00541DF9">
              <w:t>II</w:t>
            </w:r>
            <w:r>
              <w:t>I</w:t>
            </w:r>
            <w:r w:rsidRPr="00541DF9">
              <w:t>.Buluşçu Ad Soyad</w:t>
            </w:r>
          </w:p>
        </w:tc>
        <w:tc>
          <w:tcPr>
            <w:tcW w:w="1848" w:type="dxa"/>
          </w:tcPr>
          <w:p w14:paraId="13F60E5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III_BULUSCU_AD_SOYAD</w:t>
            </w:r>
          </w:p>
        </w:tc>
        <w:tc>
          <w:tcPr>
            <w:tcW w:w="1159" w:type="dxa"/>
          </w:tcPr>
          <w:p w14:paraId="61911F22"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643B0A"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B39A062"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594FAEB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53FD73" w14:textId="77777777" w:rsidR="0089585D" w:rsidRDefault="0089585D" w:rsidP="00EE1A32">
            <w:pPr>
              <w:pStyle w:val="Tabloerik"/>
            </w:pPr>
            <w:r w:rsidRPr="002A5662">
              <w:t>I</w:t>
            </w:r>
            <w:r>
              <w:t>II</w:t>
            </w:r>
            <w:r w:rsidRPr="002A5662">
              <w:t>.Buluş Üzerindeki Katkısı</w:t>
            </w:r>
          </w:p>
        </w:tc>
        <w:tc>
          <w:tcPr>
            <w:tcW w:w="1848" w:type="dxa"/>
          </w:tcPr>
          <w:p w14:paraId="662EF16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III_BULUS_UZERINDEKI_KATKISI</w:t>
            </w:r>
          </w:p>
        </w:tc>
        <w:tc>
          <w:tcPr>
            <w:tcW w:w="1159" w:type="dxa"/>
          </w:tcPr>
          <w:p w14:paraId="31F0DBD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2E502D"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BC68101"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0F45977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0EFC41F" w14:textId="77777777" w:rsidR="0089585D" w:rsidRPr="003E783A" w:rsidRDefault="0089585D" w:rsidP="00EE1A32">
            <w:pPr>
              <w:pStyle w:val="Tabloerik"/>
            </w:pPr>
            <w:r w:rsidRPr="004F36B4">
              <w:t>Başvuru Tarihi</w:t>
            </w:r>
          </w:p>
        </w:tc>
        <w:tc>
          <w:tcPr>
            <w:tcW w:w="1848" w:type="dxa"/>
          </w:tcPr>
          <w:p w14:paraId="6943B5A5"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BASVURU_TARIHI</w:t>
            </w:r>
          </w:p>
        </w:tc>
        <w:tc>
          <w:tcPr>
            <w:tcW w:w="1159" w:type="dxa"/>
          </w:tcPr>
          <w:p w14:paraId="659C79B8"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F66E92"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EFCB201"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71F790E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D0BEE4" w14:textId="77777777" w:rsidR="0089585D" w:rsidRPr="003E783A" w:rsidRDefault="0089585D" w:rsidP="00EE1A32">
            <w:pPr>
              <w:pStyle w:val="Tabloerik"/>
            </w:pPr>
            <w:r w:rsidRPr="00670D0D">
              <w:t>Buluş Başlığı</w:t>
            </w:r>
          </w:p>
        </w:tc>
        <w:tc>
          <w:tcPr>
            <w:tcW w:w="1848" w:type="dxa"/>
          </w:tcPr>
          <w:p w14:paraId="12382B0A"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BULUS_BASLIGI</w:t>
            </w:r>
          </w:p>
        </w:tc>
        <w:tc>
          <w:tcPr>
            <w:tcW w:w="1159" w:type="dxa"/>
          </w:tcPr>
          <w:p w14:paraId="0FD7DC01"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71FBCC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799CA6D"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6B6AE98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17F2844" w14:textId="77777777" w:rsidR="0089585D" w:rsidRPr="003E783A" w:rsidRDefault="0089585D" w:rsidP="00EE1A32">
            <w:pPr>
              <w:pStyle w:val="Tabloerik"/>
            </w:pPr>
            <w:r w:rsidRPr="00AA080A">
              <w:t>Buluşunuzdaki Fark/Ayrıcalıklar</w:t>
            </w:r>
          </w:p>
        </w:tc>
        <w:tc>
          <w:tcPr>
            <w:tcW w:w="1848" w:type="dxa"/>
          </w:tcPr>
          <w:p w14:paraId="463888A7"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BULUS_FARKI</w:t>
            </w:r>
          </w:p>
        </w:tc>
        <w:tc>
          <w:tcPr>
            <w:tcW w:w="1159" w:type="dxa"/>
          </w:tcPr>
          <w:p w14:paraId="01DF413E"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CD6A17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0FC558E"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1B0480A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F8E8C34" w14:textId="77777777" w:rsidR="0089585D" w:rsidRPr="003E783A" w:rsidRDefault="0089585D" w:rsidP="00EE1A32">
            <w:pPr>
              <w:pStyle w:val="Tabloerik"/>
            </w:pPr>
            <w:r w:rsidRPr="00805AFC">
              <w:t>Buluşun İlgili Olduğu Teknik Alan</w:t>
            </w:r>
          </w:p>
        </w:tc>
        <w:tc>
          <w:tcPr>
            <w:tcW w:w="1848" w:type="dxa"/>
          </w:tcPr>
          <w:p w14:paraId="1AA5A54C"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BULUS_TEKNIK_ALAN</w:t>
            </w:r>
          </w:p>
        </w:tc>
        <w:tc>
          <w:tcPr>
            <w:tcW w:w="1159" w:type="dxa"/>
          </w:tcPr>
          <w:p w14:paraId="5FC31891"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A926936"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DDB2418"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5D7C101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C7D7D7" w14:textId="77777777" w:rsidR="0089585D" w:rsidRPr="00805AFC" w:rsidRDefault="0089585D" w:rsidP="00EE1A32">
            <w:pPr>
              <w:pStyle w:val="Tabloerik"/>
            </w:pPr>
            <w:r w:rsidRPr="00D65565">
              <w:t>Teknolojik yenilik var mı?</w:t>
            </w:r>
          </w:p>
        </w:tc>
        <w:tc>
          <w:tcPr>
            <w:tcW w:w="1848" w:type="dxa"/>
          </w:tcPr>
          <w:p w14:paraId="0BB018C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TEKNOLOJIK_YENILIK</w:t>
            </w:r>
          </w:p>
        </w:tc>
        <w:tc>
          <w:tcPr>
            <w:tcW w:w="1159" w:type="dxa"/>
          </w:tcPr>
          <w:p w14:paraId="7DB3D45F"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6E73C4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000E5C9"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5DABF9C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81DB14" w14:textId="77777777" w:rsidR="0089585D" w:rsidRPr="00805AFC" w:rsidRDefault="0089585D" w:rsidP="00EE1A32">
            <w:pPr>
              <w:pStyle w:val="Tabloerik"/>
            </w:pPr>
            <w:r>
              <w:t>Açıklama</w:t>
            </w:r>
          </w:p>
        </w:tc>
        <w:tc>
          <w:tcPr>
            <w:tcW w:w="1848" w:type="dxa"/>
          </w:tcPr>
          <w:p w14:paraId="3FBE8C38"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TEKNOLOJIK_YENILIK_ACIKLAMA</w:t>
            </w:r>
          </w:p>
        </w:tc>
        <w:tc>
          <w:tcPr>
            <w:tcW w:w="1159" w:type="dxa"/>
          </w:tcPr>
          <w:p w14:paraId="0C16273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8EB783E"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C70C7C1"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E1F005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99AFA47" w14:textId="77777777" w:rsidR="0089585D" w:rsidRPr="00805AFC" w:rsidRDefault="0089585D" w:rsidP="00EE1A32">
            <w:pPr>
              <w:pStyle w:val="Tabloerik"/>
            </w:pPr>
            <w:r w:rsidRPr="00961D2C">
              <w:t>Özgün bir fikri var mı?</w:t>
            </w:r>
          </w:p>
        </w:tc>
        <w:tc>
          <w:tcPr>
            <w:tcW w:w="1848" w:type="dxa"/>
          </w:tcPr>
          <w:p w14:paraId="3980303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OZGUN_FIKIR</w:t>
            </w:r>
          </w:p>
        </w:tc>
        <w:tc>
          <w:tcPr>
            <w:tcW w:w="1159" w:type="dxa"/>
          </w:tcPr>
          <w:p w14:paraId="05C761B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CFC5CE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88414CF"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B000CB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5D242F" w14:textId="77777777" w:rsidR="0089585D" w:rsidRPr="00805AFC" w:rsidRDefault="0089585D" w:rsidP="00EE1A32">
            <w:pPr>
              <w:pStyle w:val="Tabloerik"/>
            </w:pPr>
            <w:r>
              <w:t>Açıklama</w:t>
            </w:r>
          </w:p>
        </w:tc>
        <w:tc>
          <w:tcPr>
            <w:tcW w:w="1848" w:type="dxa"/>
          </w:tcPr>
          <w:p w14:paraId="0E41EE5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OZGUN_FIKIR_ACIKLAMA</w:t>
            </w:r>
          </w:p>
        </w:tc>
        <w:tc>
          <w:tcPr>
            <w:tcW w:w="1159" w:type="dxa"/>
          </w:tcPr>
          <w:p w14:paraId="1261ACEB"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8336C04"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7C3BB94"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5F6D00C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F463FB" w14:textId="77777777" w:rsidR="0089585D" w:rsidRPr="00805AFC" w:rsidRDefault="0089585D" w:rsidP="00EE1A32">
            <w:pPr>
              <w:pStyle w:val="Tabloerik"/>
            </w:pPr>
            <w:r w:rsidRPr="009B4A93">
              <w:t>Rekabet etme gücü var mı?</w:t>
            </w:r>
          </w:p>
        </w:tc>
        <w:tc>
          <w:tcPr>
            <w:tcW w:w="1848" w:type="dxa"/>
          </w:tcPr>
          <w:p w14:paraId="29AC6110"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REKABET_GUCU</w:t>
            </w:r>
          </w:p>
        </w:tc>
        <w:tc>
          <w:tcPr>
            <w:tcW w:w="1159" w:type="dxa"/>
          </w:tcPr>
          <w:p w14:paraId="5514643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A55CE8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8DFDEA4"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40A8F73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3C301BE" w14:textId="77777777" w:rsidR="0089585D" w:rsidRPr="00805AFC" w:rsidRDefault="0089585D" w:rsidP="00EE1A32">
            <w:pPr>
              <w:pStyle w:val="Tabloerik"/>
            </w:pPr>
            <w:r>
              <w:t>Açıklama</w:t>
            </w:r>
          </w:p>
        </w:tc>
        <w:tc>
          <w:tcPr>
            <w:tcW w:w="1848" w:type="dxa"/>
          </w:tcPr>
          <w:p w14:paraId="1B26CC1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REKABET_GUCU_ACIKLAMA</w:t>
            </w:r>
          </w:p>
        </w:tc>
        <w:tc>
          <w:tcPr>
            <w:tcW w:w="1159" w:type="dxa"/>
          </w:tcPr>
          <w:p w14:paraId="3A713234"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39FBB2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1DC6F5C"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478CB0B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219855" w14:textId="77777777" w:rsidR="0089585D" w:rsidRPr="003E783A" w:rsidRDefault="0089585D" w:rsidP="00EE1A32">
            <w:pPr>
              <w:pStyle w:val="Tabloerik"/>
            </w:pPr>
            <w:r w:rsidRPr="00891F63">
              <w:t>Çalışan Bağlılığı/Memnuniyeti Başvuru Sebebi</w:t>
            </w:r>
          </w:p>
        </w:tc>
        <w:tc>
          <w:tcPr>
            <w:tcW w:w="1848" w:type="dxa"/>
          </w:tcPr>
          <w:p w14:paraId="7CDDBF0E"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CALISANA_BAGLI_MEMNUNIYET_ACIKLAMA</w:t>
            </w:r>
          </w:p>
        </w:tc>
        <w:tc>
          <w:tcPr>
            <w:tcW w:w="1159" w:type="dxa"/>
          </w:tcPr>
          <w:p w14:paraId="61F7758B"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D654044"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05F6AAF"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7ED3480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B63261A" w14:textId="77777777" w:rsidR="0089585D" w:rsidRPr="003E783A" w:rsidRDefault="0089585D" w:rsidP="00EE1A32">
            <w:pPr>
              <w:pStyle w:val="Tabloerik"/>
            </w:pPr>
            <w:r w:rsidRPr="006E59C7">
              <w:rPr>
                <w:noProof/>
              </w:rPr>
              <w:lastRenderedPageBreak/>
              <w:t>Çalışan Bağlılığına Katkısı</w:t>
            </w:r>
          </w:p>
        </w:tc>
        <w:tc>
          <w:tcPr>
            <w:tcW w:w="1848" w:type="dxa"/>
          </w:tcPr>
          <w:p w14:paraId="25B9AF4E"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CALISAN_BAGLILIGINA_KATKISI</w:t>
            </w:r>
          </w:p>
        </w:tc>
        <w:tc>
          <w:tcPr>
            <w:tcW w:w="1159" w:type="dxa"/>
          </w:tcPr>
          <w:p w14:paraId="5F87008D"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92D0A6C"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F5ABF9"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38BF056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A7EDC7C" w14:textId="77777777" w:rsidR="0089585D" w:rsidRPr="006E59C7" w:rsidRDefault="0089585D" w:rsidP="00EE1A32">
            <w:pPr>
              <w:pStyle w:val="Tabloerik"/>
              <w:rPr>
                <w:noProof/>
              </w:rPr>
            </w:pPr>
            <w:r w:rsidRPr="0064459E">
              <w:t>Çalışan bağlılığını arttırıcı etkisi var mı?</w:t>
            </w:r>
          </w:p>
        </w:tc>
        <w:tc>
          <w:tcPr>
            <w:tcW w:w="1848" w:type="dxa"/>
          </w:tcPr>
          <w:p w14:paraId="3FDD2D7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CALISAN_BAGLILIGI</w:t>
            </w:r>
          </w:p>
        </w:tc>
        <w:tc>
          <w:tcPr>
            <w:tcW w:w="1159" w:type="dxa"/>
          </w:tcPr>
          <w:p w14:paraId="23269683"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A68D65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2F47F28"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1F60758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33F6BDB" w14:textId="77777777" w:rsidR="0089585D" w:rsidRPr="006E59C7" w:rsidRDefault="0089585D" w:rsidP="00EE1A32">
            <w:pPr>
              <w:pStyle w:val="Tabloerik"/>
              <w:rPr>
                <w:noProof/>
              </w:rPr>
            </w:pPr>
            <w:r>
              <w:t>Çalışan Bağlılığı Açıklama</w:t>
            </w:r>
          </w:p>
        </w:tc>
        <w:tc>
          <w:tcPr>
            <w:tcW w:w="1848" w:type="dxa"/>
          </w:tcPr>
          <w:p w14:paraId="03197AD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rsidRPr="00F8070C">
              <w:t>CALISAN_BAGLILIGI_ACIKLAMA</w:t>
            </w:r>
          </w:p>
        </w:tc>
        <w:tc>
          <w:tcPr>
            <w:tcW w:w="1159" w:type="dxa"/>
          </w:tcPr>
          <w:p w14:paraId="038957A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6F37BB4"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5DD8C6A"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3996311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88BC24" w14:textId="77777777" w:rsidR="0089585D" w:rsidRPr="006E59C7" w:rsidRDefault="0089585D" w:rsidP="00EE1A32">
            <w:pPr>
              <w:pStyle w:val="Tabloerik"/>
              <w:rPr>
                <w:noProof/>
              </w:rPr>
            </w:pPr>
            <w:r w:rsidRPr="00B703B6">
              <w:t>Çalışan motivasyonunu arttırıcı etkisi var mı?</w:t>
            </w:r>
          </w:p>
        </w:tc>
        <w:tc>
          <w:tcPr>
            <w:tcW w:w="1848" w:type="dxa"/>
          </w:tcPr>
          <w:p w14:paraId="62A6889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CALISAN_MOTIVASYONU</w:t>
            </w:r>
          </w:p>
        </w:tc>
        <w:tc>
          <w:tcPr>
            <w:tcW w:w="1159" w:type="dxa"/>
          </w:tcPr>
          <w:p w14:paraId="29D30F0E"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0F54BC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D68D3E7"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21F8F09"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E70A76" w14:textId="77777777" w:rsidR="0089585D" w:rsidRPr="006E59C7" w:rsidRDefault="0089585D" w:rsidP="00EE1A32">
            <w:pPr>
              <w:pStyle w:val="Tabloerik"/>
              <w:rPr>
                <w:noProof/>
              </w:rPr>
            </w:pPr>
            <w:r>
              <w:t>Çalışan Motivasyonu Açıklama</w:t>
            </w:r>
          </w:p>
        </w:tc>
        <w:tc>
          <w:tcPr>
            <w:tcW w:w="1848" w:type="dxa"/>
          </w:tcPr>
          <w:p w14:paraId="2789446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CALISAN_MOTIVASYONU_ACIKLAMA</w:t>
            </w:r>
          </w:p>
        </w:tc>
        <w:tc>
          <w:tcPr>
            <w:tcW w:w="1159" w:type="dxa"/>
          </w:tcPr>
          <w:p w14:paraId="5812271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B71967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FA6EEAF"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0BB3DF4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BF0F7B" w14:textId="77777777" w:rsidR="0089585D" w:rsidRPr="006E59C7" w:rsidRDefault="0089585D" w:rsidP="00EE1A32">
            <w:pPr>
              <w:pStyle w:val="Tabloerik"/>
              <w:rPr>
                <w:noProof/>
              </w:rPr>
            </w:pPr>
            <w:r w:rsidRPr="005C4091">
              <w:t>Konusunda çalışan uzmanlığını arttırıcı etkisi var mı?</w:t>
            </w:r>
          </w:p>
        </w:tc>
        <w:tc>
          <w:tcPr>
            <w:tcW w:w="1848" w:type="dxa"/>
          </w:tcPr>
          <w:p w14:paraId="4FC1B8E6"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CALISAN_UZMANLIGI</w:t>
            </w:r>
          </w:p>
        </w:tc>
        <w:tc>
          <w:tcPr>
            <w:tcW w:w="1159" w:type="dxa"/>
          </w:tcPr>
          <w:p w14:paraId="55DF39E0"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FBC3CE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3799E1F"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38B8FBB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E88B235" w14:textId="77777777" w:rsidR="0089585D" w:rsidRPr="006E59C7" w:rsidRDefault="0089585D" w:rsidP="00EE1A32">
            <w:pPr>
              <w:pStyle w:val="Tabloerik"/>
              <w:rPr>
                <w:noProof/>
              </w:rPr>
            </w:pPr>
            <w:r>
              <w:t>Çalışan Uzmanlığı Açıklama</w:t>
            </w:r>
          </w:p>
        </w:tc>
        <w:tc>
          <w:tcPr>
            <w:tcW w:w="1848" w:type="dxa"/>
          </w:tcPr>
          <w:p w14:paraId="2D295CD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rsidRPr="003938C3">
              <w:t>CALISAN_UZMANLIGI_ACIKLAMA</w:t>
            </w:r>
          </w:p>
        </w:tc>
        <w:tc>
          <w:tcPr>
            <w:tcW w:w="1159" w:type="dxa"/>
          </w:tcPr>
          <w:p w14:paraId="26DA954B"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A9E3025"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1A9C360"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E0D73B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9E4E8A" w14:textId="77777777" w:rsidR="0089585D" w:rsidRPr="006E59C7" w:rsidRDefault="0089585D" w:rsidP="00EE1A32">
            <w:pPr>
              <w:pStyle w:val="Tabloerik"/>
              <w:rPr>
                <w:noProof/>
              </w:rPr>
            </w:pPr>
            <w:r w:rsidRPr="008345F5">
              <w:t>Çalışanlar arasındaki iletişime etkisi var mı?</w:t>
            </w:r>
          </w:p>
        </w:tc>
        <w:tc>
          <w:tcPr>
            <w:tcW w:w="1848" w:type="dxa"/>
          </w:tcPr>
          <w:p w14:paraId="7337C58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CALISANLAR_ARASI_ILETISIM</w:t>
            </w:r>
          </w:p>
        </w:tc>
        <w:tc>
          <w:tcPr>
            <w:tcW w:w="1159" w:type="dxa"/>
          </w:tcPr>
          <w:p w14:paraId="3DA2554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7AED206"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8BBF75D"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0901A92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51C1D06" w14:textId="77777777" w:rsidR="0089585D" w:rsidRPr="006E59C7" w:rsidRDefault="0089585D" w:rsidP="00EE1A32">
            <w:pPr>
              <w:pStyle w:val="Tabloerik"/>
              <w:rPr>
                <w:noProof/>
              </w:rPr>
            </w:pPr>
            <w:r>
              <w:t>Çalışanlar Arası İletişim Açıklama</w:t>
            </w:r>
          </w:p>
        </w:tc>
        <w:tc>
          <w:tcPr>
            <w:tcW w:w="1848" w:type="dxa"/>
          </w:tcPr>
          <w:p w14:paraId="52925335"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rsidRPr="00423000">
              <w:t>CALISANLAR_ARASI_ILETISIM_ACIKLAMA</w:t>
            </w:r>
          </w:p>
        </w:tc>
        <w:tc>
          <w:tcPr>
            <w:tcW w:w="1159" w:type="dxa"/>
          </w:tcPr>
          <w:p w14:paraId="528F04F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3BEB3C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604962A"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7B0E123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C39D48" w14:textId="77777777" w:rsidR="0089585D" w:rsidRPr="003E783A" w:rsidRDefault="0089585D" w:rsidP="00EE1A32">
            <w:pPr>
              <w:pStyle w:val="Tabloerik"/>
            </w:pPr>
            <w:r w:rsidRPr="00351DD1">
              <w:t>İş Kalitesi/Verimliliğini Arttırma Başvuru Sebebi</w:t>
            </w:r>
          </w:p>
        </w:tc>
        <w:tc>
          <w:tcPr>
            <w:tcW w:w="1848" w:type="dxa"/>
          </w:tcPr>
          <w:p w14:paraId="2E7591A6"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IS_KALITESI_BASVURUSU_ACIKLAMA</w:t>
            </w:r>
          </w:p>
        </w:tc>
        <w:tc>
          <w:tcPr>
            <w:tcW w:w="1159" w:type="dxa"/>
          </w:tcPr>
          <w:p w14:paraId="6F615383"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3CDAA00"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3FF7A93"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40F03C8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5DCFC3A" w14:textId="77777777" w:rsidR="0089585D" w:rsidRPr="003E783A" w:rsidRDefault="0089585D" w:rsidP="00EE1A32">
            <w:pPr>
              <w:pStyle w:val="Tabloerik"/>
            </w:pPr>
            <w:r w:rsidRPr="00D34800">
              <w:t>Şirket Katma Değer Etkisi</w:t>
            </w:r>
          </w:p>
        </w:tc>
        <w:tc>
          <w:tcPr>
            <w:tcW w:w="1848" w:type="dxa"/>
          </w:tcPr>
          <w:p w14:paraId="69C524D8"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IS_KALITESINDE_KATMA_DEGER_ACIKLAMA</w:t>
            </w:r>
          </w:p>
        </w:tc>
        <w:tc>
          <w:tcPr>
            <w:tcW w:w="1159" w:type="dxa"/>
          </w:tcPr>
          <w:p w14:paraId="4B236243"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77D7E7B"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469FBDE"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77DF868B"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B4FE34F" w14:textId="77777777" w:rsidR="0089585D" w:rsidRPr="003E783A" w:rsidRDefault="0089585D" w:rsidP="00EE1A32">
            <w:pPr>
              <w:pStyle w:val="Tabloerik"/>
            </w:pPr>
            <w:r w:rsidRPr="0039125F">
              <w:t>İş Kalitesi/Verimlilik Etkisi</w:t>
            </w:r>
          </w:p>
        </w:tc>
        <w:tc>
          <w:tcPr>
            <w:tcW w:w="1848" w:type="dxa"/>
          </w:tcPr>
          <w:p w14:paraId="22D031BB"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IS_KALITESI_VERIMLILIK_ETKI_ACIKLAMA</w:t>
            </w:r>
          </w:p>
        </w:tc>
        <w:tc>
          <w:tcPr>
            <w:tcW w:w="1159" w:type="dxa"/>
          </w:tcPr>
          <w:p w14:paraId="28109938"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FD2BB5C"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26A6CDE"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7BC9E38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539731D" w14:textId="77777777" w:rsidR="0089585D" w:rsidRPr="0039125F" w:rsidRDefault="0089585D" w:rsidP="00EE1A32">
            <w:pPr>
              <w:pStyle w:val="Tabloerik"/>
            </w:pPr>
            <w:r w:rsidRPr="00591E14">
              <w:t>Şirketin katma değerini art</w:t>
            </w:r>
            <w:r>
              <w:t>t</w:t>
            </w:r>
            <w:r w:rsidRPr="00591E14">
              <w:t>ırıcı etkisi var mı?</w:t>
            </w:r>
          </w:p>
        </w:tc>
        <w:tc>
          <w:tcPr>
            <w:tcW w:w="1848" w:type="dxa"/>
          </w:tcPr>
          <w:p w14:paraId="1801F9A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SIRKETIN_KATMA_DEGERI</w:t>
            </w:r>
          </w:p>
        </w:tc>
        <w:tc>
          <w:tcPr>
            <w:tcW w:w="1159" w:type="dxa"/>
          </w:tcPr>
          <w:p w14:paraId="1ED42908"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C36E0D0"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05B5B49"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31FD318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B2B5E95" w14:textId="77777777" w:rsidR="0089585D" w:rsidRPr="0039125F" w:rsidRDefault="0089585D" w:rsidP="00EE1A32">
            <w:pPr>
              <w:pStyle w:val="Tabloerik"/>
            </w:pPr>
            <w:r>
              <w:t>Açıklama</w:t>
            </w:r>
          </w:p>
        </w:tc>
        <w:tc>
          <w:tcPr>
            <w:tcW w:w="1848" w:type="dxa"/>
          </w:tcPr>
          <w:p w14:paraId="19D84330"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SIRKETIN_KATMA_DEGERI</w:t>
            </w:r>
            <w:r w:rsidRPr="00F8070C">
              <w:t>_ACIKLAMA</w:t>
            </w:r>
          </w:p>
        </w:tc>
        <w:tc>
          <w:tcPr>
            <w:tcW w:w="1159" w:type="dxa"/>
          </w:tcPr>
          <w:p w14:paraId="18963FB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717EB1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BA27206"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464422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961468E" w14:textId="77777777" w:rsidR="0089585D" w:rsidRPr="0039125F" w:rsidRDefault="0089585D" w:rsidP="00EE1A32">
            <w:pPr>
              <w:pStyle w:val="Tabloerik"/>
            </w:pPr>
            <w:r w:rsidRPr="0050123B">
              <w:t>Hata statükolarını azaltıcı etkisi var mı?</w:t>
            </w:r>
          </w:p>
        </w:tc>
        <w:tc>
          <w:tcPr>
            <w:tcW w:w="1848" w:type="dxa"/>
          </w:tcPr>
          <w:p w14:paraId="03DC98DF"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HATA_STATIKOSU</w:t>
            </w:r>
          </w:p>
        </w:tc>
        <w:tc>
          <w:tcPr>
            <w:tcW w:w="1159" w:type="dxa"/>
          </w:tcPr>
          <w:p w14:paraId="40E149F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DDFC0AF"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BEFAA47"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2D3C645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54BB721" w14:textId="77777777" w:rsidR="0089585D" w:rsidRPr="0039125F" w:rsidRDefault="0089585D" w:rsidP="00EE1A32">
            <w:pPr>
              <w:pStyle w:val="Tabloerik"/>
            </w:pPr>
            <w:r>
              <w:t>Açıklama</w:t>
            </w:r>
          </w:p>
        </w:tc>
        <w:tc>
          <w:tcPr>
            <w:tcW w:w="1848" w:type="dxa"/>
          </w:tcPr>
          <w:p w14:paraId="34BD2D5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HATA_STATIKOSU_ACIKLAMA</w:t>
            </w:r>
          </w:p>
        </w:tc>
        <w:tc>
          <w:tcPr>
            <w:tcW w:w="1159" w:type="dxa"/>
          </w:tcPr>
          <w:p w14:paraId="5881B0A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2630A8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C96B8CD"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6CE5FA4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0E17216" w14:textId="77777777" w:rsidR="0089585D" w:rsidRPr="0039125F" w:rsidRDefault="0089585D" w:rsidP="00EE1A32">
            <w:pPr>
              <w:pStyle w:val="Tabloerik"/>
            </w:pPr>
            <w:r w:rsidRPr="00CB570A">
              <w:t>İş kalitesine etkisi var mı?</w:t>
            </w:r>
          </w:p>
        </w:tc>
        <w:tc>
          <w:tcPr>
            <w:tcW w:w="1848" w:type="dxa"/>
          </w:tcPr>
          <w:p w14:paraId="63E276B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IS_KALITESINE_ETKI</w:t>
            </w:r>
          </w:p>
        </w:tc>
        <w:tc>
          <w:tcPr>
            <w:tcW w:w="1159" w:type="dxa"/>
          </w:tcPr>
          <w:p w14:paraId="01F1BB6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1AE3635"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3624B0E"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70697CD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DBE62DC" w14:textId="77777777" w:rsidR="0089585D" w:rsidRPr="0039125F" w:rsidRDefault="0089585D" w:rsidP="00EE1A32">
            <w:pPr>
              <w:pStyle w:val="Tabloerik"/>
            </w:pPr>
            <w:r>
              <w:t>Açıklama</w:t>
            </w:r>
          </w:p>
        </w:tc>
        <w:tc>
          <w:tcPr>
            <w:tcW w:w="1848" w:type="dxa"/>
          </w:tcPr>
          <w:p w14:paraId="1BE3644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IS_KALITESINE_ETKI</w:t>
            </w:r>
            <w:r w:rsidRPr="003938C3">
              <w:t>_ACIKLAMA</w:t>
            </w:r>
          </w:p>
        </w:tc>
        <w:tc>
          <w:tcPr>
            <w:tcW w:w="1159" w:type="dxa"/>
          </w:tcPr>
          <w:p w14:paraId="7D8A767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3EEC2E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9B85A35"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6B2B2A4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9E833C8" w14:textId="77777777" w:rsidR="0089585D" w:rsidRPr="0039125F" w:rsidRDefault="0089585D" w:rsidP="00EE1A32">
            <w:pPr>
              <w:pStyle w:val="Tabloerik"/>
            </w:pPr>
            <w:r w:rsidRPr="000E3BA0">
              <w:t>Verimliliğe etkisi var mı?</w:t>
            </w:r>
          </w:p>
        </w:tc>
        <w:tc>
          <w:tcPr>
            <w:tcW w:w="1848" w:type="dxa"/>
          </w:tcPr>
          <w:p w14:paraId="7C173F1E"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VERIMLILIGE_ETKI</w:t>
            </w:r>
          </w:p>
        </w:tc>
        <w:tc>
          <w:tcPr>
            <w:tcW w:w="1159" w:type="dxa"/>
          </w:tcPr>
          <w:p w14:paraId="22DD5C55"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12BFB3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F51AB73"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25FE469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201B4EA" w14:textId="77777777" w:rsidR="0089585D" w:rsidRPr="0039125F" w:rsidRDefault="0089585D" w:rsidP="00EE1A32">
            <w:pPr>
              <w:pStyle w:val="Tabloerik"/>
            </w:pPr>
            <w:r>
              <w:t>Açıklama</w:t>
            </w:r>
          </w:p>
        </w:tc>
        <w:tc>
          <w:tcPr>
            <w:tcW w:w="1848" w:type="dxa"/>
          </w:tcPr>
          <w:p w14:paraId="46866E04"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VERIMLILIGE_ETKI</w:t>
            </w:r>
            <w:r w:rsidRPr="00423000">
              <w:t>_ACIKLAMA</w:t>
            </w:r>
          </w:p>
        </w:tc>
        <w:tc>
          <w:tcPr>
            <w:tcW w:w="1159" w:type="dxa"/>
          </w:tcPr>
          <w:p w14:paraId="2E3776C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0D49CA4"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78A0C15"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0DB60BE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6E5E059" w14:textId="77777777" w:rsidR="0089585D" w:rsidRPr="003E783A" w:rsidRDefault="0089585D" w:rsidP="00EE1A32">
            <w:pPr>
              <w:pStyle w:val="Tabloerik"/>
            </w:pPr>
            <w:r w:rsidRPr="004741B2">
              <w:t>Marka Bilinirliği/Pazar Payını Arttırma Başvuru Sebebi</w:t>
            </w:r>
          </w:p>
        </w:tc>
        <w:tc>
          <w:tcPr>
            <w:tcW w:w="1848" w:type="dxa"/>
          </w:tcPr>
          <w:p w14:paraId="5BDC8E99"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MARKA_BILINIRLIGI_BASVURU_ACIKLAMA</w:t>
            </w:r>
          </w:p>
        </w:tc>
        <w:tc>
          <w:tcPr>
            <w:tcW w:w="1159" w:type="dxa"/>
          </w:tcPr>
          <w:p w14:paraId="37575C5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D7F8BB8"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11FD834"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3DE3A37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F240B5" w14:textId="77777777" w:rsidR="0089585D" w:rsidRPr="003E783A" w:rsidRDefault="0089585D" w:rsidP="00EE1A32">
            <w:pPr>
              <w:pStyle w:val="Tabloerik"/>
            </w:pPr>
            <w:r w:rsidRPr="00F86EC8">
              <w:t>Marka Bilinirliği/Pazar Payını Arttırmaya Etkisi</w:t>
            </w:r>
          </w:p>
        </w:tc>
        <w:tc>
          <w:tcPr>
            <w:tcW w:w="1848" w:type="dxa"/>
          </w:tcPr>
          <w:p w14:paraId="37A9194D"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MARKA_BILINIRLIGI_ARTTIRMA</w:t>
            </w:r>
          </w:p>
        </w:tc>
        <w:tc>
          <w:tcPr>
            <w:tcW w:w="1159" w:type="dxa"/>
          </w:tcPr>
          <w:p w14:paraId="6D3C65A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113B658"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C471454"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31ECFC2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10415D4" w14:textId="77777777" w:rsidR="0089585D" w:rsidRPr="00F86EC8" w:rsidRDefault="0089585D" w:rsidP="00EE1A32">
            <w:pPr>
              <w:pStyle w:val="Tabloerik"/>
            </w:pPr>
            <w:r w:rsidRPr="00685BA5">
              <w:t>Şirketin pazarlama stratejisi ile uyuşuyor mu?</w:t>
            </w:r>
          </w:p>
        </w:tc>
        <w:tc>
          <w:tcPr>
            <w:tcW w:w="1848" w:type="dxa"/>
          </w:tcPr>
          <w:p w14:paraId="74C645E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SIRKETIN_PAZARLAMA_STRATEJISI</w:t>
            </w:r>
          </w:p>
        </w:tc>
        <w:tc>
          <w:tcPr>
            <w:tcW w:w="1159" w:type="dxa"/>
          </w:tcPr>
          <w:p w14:paraId="75755BC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24DE00B"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098D33F"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9A93F1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B91CC6A" w14:textId="77777777" w:rsidR="0089585D" w:rsidRPr="00F86EC8" w:rsidRDefault="0089585D" w:rsidP="00EE1A32">
            <w:pPr>
              <w:pStyle w:val="Tabloerik"/>
            </w:pPr>
            <w:r w:rsidRPr="00685BA5">
              <w:t xml:space="preserve">Şirketin </w:t>
            </w:r>
            <w:r>
              <w:t>P</w:t>
            </w:r>
            <w:r w:rsidRPr="00685BA5">
              <w:t xml:space="preserve">azarlama </w:t>
            </w:r>
            <w:r>
              <w:t>S</w:t>
            </w:r>
            <w:r w:rsidRPr="00685BA5">
              <w:t>tratejisi</w:t>
            </w:r>
            <w:r>
              <w:t xml:space="preserve"> Açıklama</w:t>
            </w:r>
          </w:p>
        </w:tc>
        <w:tc>
          <w:tcPr>
            <w:tcW w:w="1848" w:type="dxa"/>
          </w:tcPr>
          <w:p w14:paraId="535BE87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SIRKETIN_PAZARLAMA_STRATEJISI_ACIKLAMA</w:t>
            </w:r>
          </w:p>
        </w:tc>
        <w:tc>
          <w:tcPr>
            <w:tcW w:w="1159" w:type="dxa"/>
          </w:tcPr>
          <w:p w14:paraId="07F1A45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C3ACDFC"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6FD2CB7"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09F93BC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CE67B05" w14:textId="77777777" w:rsidR="0089585D" w:rsidRPr="00F86EC8" w:rsidRDefault="0089585D" w:rsidP="00EE1A32">
            <w:pPr>
              <w:pStyle w:val="Tabloerik"/>
            </w:pPr>
            <w:r w:rsidRPr="000D2D1D">
              <w:lastRenderedPageBreak/>
              <w:t>Marka bilinirliğini ar</w:t>
            </w:r>
            <w:r>
              <w:t>t</w:t>
            </w:r>
            <w:r w:rsidRPr="000D2D1D">
              <w:t>tırıyor mu?</w:t>
            </w:r>
          </w:p>
        </w:tc>
        <w:tc>
          <w:tcPr>
            <w:tcW w:w="1848" w:type="dxa"/>
          </w:tcPr>
          <w:p w14:paraId="310A5FF6"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MARKA_BILINIRLIGI</w:t>
            </w:r>
          </w:p>
        </w:tc>
        <w:tc>
          <w:tcPr>
            <w:tcW w:w="1159" w:type="dxa"/>
          </w:tcPr>
          <w:p w14:paraId="76101EA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3740484"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4DE29DF"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0697294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976631C" w14:textId="77777777" w:rsidR="0089585D" w:rsidRPr="00F86EC8" w:rsidRDefault="0089585D" w:rsidP="00EE1A32">
            <w:pPr>
              <w:pStyle w:val="Tabloerik"/>
            </w:pPr>
            <w:r>
              <w:t>Marka Bilinirliği Açıklama</w:t>
            </w:r>
          </w:p>
        </w:tc>
        <w:tc>
          <w:tcPr>
            <w:tcW w:w="1848" w:type="dxa"/>
          </w:tcPr>
          <w:p w14:paraId="0DC4F6A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MARKA_BILINIRLIGI_ACIKLAMA</w:t>
            </w:r>
          </w:p>
        </w:tc>
        <w:tc>
          <w:tcPr>
            <w:tcW w:w="1159" w:type="dxa"/>
          </w:tcPr>
          <w:p w14:paraId="5837111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397E14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4A9F135"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EFD020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016D337" w14:textId="77777777" w:rsidR="0089585D" w:rsidRPr="00F86EC8" w:rsidRDefault="0089585D" w:rsidP="00EE1A32">
            <w:pPr>
              <w:pStyle w:val="Tabloerik"/>
            </w:pPr>
            <w:r>
              <w:t>İçerik Pazarlama</w:t>
            </w:r>
          </w:p>
        </w:tc>
        <w:tc>
          <w:tcPr>
            <w:tcW w:w="1848" w:type="dxa"/>
          </w:tcPr>
          <w:p w14:paraId="36B1EA0E"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ICERIK_PAZARLAMA</w:t>
            </w:r>
          </w:p>
        </w:tc>
        <w:tc>
          <w:tcPr>
            <w:tcW w:w="1159" w:type="dxa"/>
          </w:tcPr>
          <w:p w14:paraId="626CE557"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6A714A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2D0CAB2"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917819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44A270" w14:textId="77777777" w:rsidR="0089585D" w:rsidRPr="00F86EC8" w:rsidRDefault="0089585D" w:rsidP="00EE1A32">
            <w:pPr>
              <w:pStyle w:val="Tabloerik"/>
            </w:pPr>
            <w:r>
              <w:t>İçerik Pazarlama Açıklama</w:t>
            </w:r>
          </w:p>
        </w:tc>
        <w:tc>
          <w:tcPr>
            <w:tcW w:w="1848" w:type="dxa"/>
          </w:tcPr>
          <w:p w14:paraId="531863E0"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rsidRPr="007312B1">
              <w:t>ICERIK_PAZARLAMA_ACIKLAMA</w:t>
            </w:r>
          </w:p>
        </w:tc>
        <w:tc>
          <w:tcPr>
            <w:tcW w:w="1159" w:type="dxa"/>
          </w:tcPr>
          <w:p w14:paraId="69BC6343"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B38E7D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1230F87"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3B21E05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5D345A4" w14:textId="77777777" w:rsidR="0089585D" w:rsidRPr="00F86EC8" w:rsidRDefault="0089585D" w:rsidP="00EE1A32">
            <w:pPr>
              <w:pStyle w:val="Tabloerik"/>
            </w:pPr>
            <w:r w:rsidRPr="00F03A50">
              <w:t>Sosyal Sorumluluk Projelerine Katılım</w:t>
            </w:r>
          </w:p>
        </w:tc>
        <w:tc>
          <w:tcPr>
            <w:tcW w:w="1848" w:type="dxa"/>
          </w:tcPr>
          <w:p w14:paraId="3523588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SOSYAL_SORUMLULUK_KATILIM</w:t>
            </w:r>
          </w:p>
        </w:tc>
        <w:tc>
          <w:tcPr>
            <w:tcW w:w="1159" w:type="dxa"/>
          </w:tcPr>
          <w:p w14:paraId="280721F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4AF8136"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BFCC517"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6A3BC89D"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DA85368" w14:textId="77777777" w:rsidR="0089585D" w:rsidRPr="00F86EC8" w:rsidRDefault="0089585D" w:rsidP="00EE1A32">
            <w:pPr>
              <w:pStyle w:val="Tabloerik"/>
            </w:pPr>
            <w:r>
              <w:t>Sosyal Sorumluluk Katılım Açıklama</w:t>
            </w:r>
          </w:p>
        </w:tc>
        <w:tc>
          <w:tcPr>
            <w:tcW w:w="1848" w:type="dxa"/>
          </w:tcPr>
          <w:p w14:paraId="5D94828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rsidRPr="007D2E44">
              <w:t>SOSYAL_SORUMLULUK_KATILIM_ACIKLAMA</w:t>
            </w:r>
          </w:p>
        </w:tc>
        <w:tc>
          <w:tcPr>
            <w:tcW w:w="1159" w:type="dxa"/>
          </w:tcPr>
          <w:p w14:paraId="2560C61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0C9C580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4E96E5D"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5734D16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28C1F48" w14:textId="77777777" w:rsidR="0089585D" w:rsidRPr="003E783A" w:rsidRDefault="0089585D" w:rsidP="00EE1A32">
            <w:pPr>
              <w:pStyle w:val="Tabloerik"/>
            </w:pPr>
            <w:r>
              <w:t>Müşteri Adı</w:t>
            </w:r>
          </w:p>
        </w:tc>
        <w:tc>
          <w:tcPr>
            <w:tcW w:w="1848" w:type="dxa"/>
          </w:tcPr>
          <w:p w14:paraId="2498C461"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MUSTERI_ADI</w:t>
            </w:r>
          </w:p>
        </w:tc>
        <w:tc>
          <w:tcPr>
            <w:tcW w:w="1159" w:type="dxa"/>
          </w:tcPr>
          <w:p w14:paraId="13B2920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49A149A"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61538E7"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345B759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052544E" w14:textId="77777777" w:rsidR="0089585D" w:rsidRPr="003E783A" w:rsidRDefault="0089585D" w:rsidP="00EE1A32">
            <w:pPr>
              <w:pStyle w:val="Tabloerik"/>
            </w:pPr>
            <w:r>
              <w:t>Proje İsmi</w:t>
            </w:r>
          </w:p>
        </w:tc>
        <w:tc>
          <w:tcPr>
            <w:tcW w:w="1848" w:type="dxa"/>
          </w:tcPr>
          <w:p w14:paraId="1178FFCB"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PROJE_ISMI</w:t>
            </w:r>
          </w:p>
        </w:tc>
        <w:tc>
          <w:tcPr>
            <w:tcW w:w="1159" w:type="dxa"/>
          </w:tcPr>
          <w:p w14:paraId="69F9BED9"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D1B7C33"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278838D"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1EF4111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3BAF2A1" w14:textId="77777777" w:rsidR="0089585D" w:rsidRPr="003E783A" w:rsidRDefault="0089585D" w:rsidP="00EE1A32">
            <w:pPr>
              <w:pStyle w:val="Tabloerik"/>
            </w:pPr>
            <w:r>
              <w:t>Mevcut Müşteri Satış Açıklaması</w:t>
            </w:r>
          </w:p>
        </w:tc>
        <w:tc>
          <w:tcPr>
            <w:tcW w:w="1848" w:type="dxa"/>
          </w:tcPr>
          <w:p w14:paraId="25FADCFC"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MEVCUT_MUSTERI_SATIS_ACIKLAMASI</w:t>
            </w:r>
          </w:p>
        </w:tc>
        <w:tc>
          <w:tcPr>
            <w:tcW w:w="1159" w:type="dxa"/>
          </w:tcPr>
          <w:p w14:paraId="23FC88DD"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A1B4D8B"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747A9D5E"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7BE4DD97"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4416A04" w14:textId="77777777" w:rsidR="0089585D" w:rsidRDefault="0089585D" w:rsidP="00EE1A32">
            <w:pPr>
              <w:pStyle w:val="Tabloerik"/>
            </w:pPr>
            <w:r w:rsidRPr="00711F8B">
              <w:t>Ödüllendirmeye aday gösterilen çalışanın ilgili satışa katkısı oldu mu?</w:t>
            </w:r>
          </w:p>
        </w:tc>
        <w:tc>
          <w:tcPr>
            <w:tcW w:w="1848" w:type="dxa"/>
          </w:tcPr>
          <w:p w14:paraId="2C8CE52F"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34410BB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E6B9545"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04A4278"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4B532EA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15EE8E" w14:textId="77777777" w:rsidR="0089585D" w:rsidRDefault="0089585D" w:rsidP="00EE1A32">
            <w:pPr>
              <w:pStyle w:val="Tabloerik"/>
            </w:pPr>
            <w:r w:rsidRPr="006D7E55">
              <w:t>Açıklaması</w:t>
            </w:r>
          </w:p>
        </w:tc>
        <w:tc>
          <w:tcPr>
            <w:tcW w:w="1848" w:type="dxa"/>
          </w:tcPr>
          <w:p w14:paraId="626D8B6F"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MEVCUT_MUSTERI_SATIS_KONTROL_ACIKLAMA</w:t>
            </w:r>
          </w:p>
        </w:tc>
        <w:tc>
          <w:tcPr>
            <w:tcW w:w="1159" w:type="dxa"/>
          </w:tcPr>
          <w:p w14:paraId="1F8B16F7"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5FCBBF3"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BC33849"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15F34AF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1315FE2" w14:textId="77777777" w:rsidR="0089585D" w:rsidRDefault="0089585D" w:rsidP="00EE1A32">
            <w:pPr>
              <w:pStyle w:val="Tabloerik"/>
            </w:pPr>
            <w:r w:rsidRPr="007350F3">
              <w:t>Danışmanlık Satıldı</w:t>
            </w:r>
          </w:p>
        </w:tc>
        <w:tc>
          <w:tcPr>
            <w:tcW w:w="1848" w:type="dxa"/>
          </w:tcPr>
          <w:p w14:paraId="6E38492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DANISMANLIK_SATILDI</w:t>
            </w:r>
          </w:p>
        </w:tc>
        <w:tc>
          <w:tcPr>
            <w:tcW w:w="1159" w:type="dxa"/>
          </w:tcPr>
          <w:p w14:paraId="005C28A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A905852"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E9930D6"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1F6D477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18F1183" w14:textId="77777777" w:rsidR="0089585D" w:rsidRDefault="0089585D" w:rsidP="00EE1A32">
            <w:pPr>
              <w:pStyle w:val="Tabloerik"/>
            </w:pPr>
            <w:r w:rsidRPr="00D931E1">
              <w:t>Bakım/Destek Hizmeti Satıldı</w:t>
            </w:r>
          </w:p>
        </w:tc>
        <w:tc>
          <w:tcPr>
            <w:tcW w:w="1848" w:type="dxa"/>
          </w:tcPr>
          <w:p w14:paraId="589FA222"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BAKIM_DESTEK_HIZMET_SATIS</w:t>
            </w:r>
          </w:p>
        </w:tc>
        <w:tc>
          <w:tcPr>
            <w:tcW w:w="1159" w:type="dxa"/>
          </w:tcPr>
          <w:p w14:paraId="7F1BE07E"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B80426C"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28124CB"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F9B028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E5B0076" w14:textId="77777777" w:rsidR="0089585D" w:rsidRDefault="0089585D" w:rsidP="00EE1A32">
            <w:pPr>
              <w:pStyle w:val="Tabloerik"/>
            </w:pPr>
            <w:r w:rsidRPr="00B0204D">
              <w:t>Ek Kullanıcı Lisansı Satıldı</w:t>
            </w:r>
          </w:p>
        </w:tc>
        <w:tc>
          <w:tcPr>
            <w:tcW w:w="1848" w:type="dxa"/>
          </w:tcPr>
          <w:p w14:paraId="442D881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EK_KULLANICI_LISANS_SATIS</w:t>
            </w:r>
          </w:p>
        </w:tc>
        <w:tc>
          <w:tcPr>
            <w:tcW w:w="1159" w:type="dxa"/>
          </w:tcPr>
          <w:p w14:paraId="21CB5A76"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15A34D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CAACD83"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60F443E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8BC5953" w14:textId="77777777" w:rsidR="0089585D" w:rsidRDefault="0089585D" w:rsidP="00EE1A32">
            <w:pPr>
              <w:pStyle w:val="Tabloerik"/>
            </w:pPr>
            <w:r w:rsidRPr="00392EB7">
              <w:t>Seçimli Modül Satış</w:t>
            </w:r>
          </w:p>
        </w:tc>
        <w:tc>
          <w:tcPr>
            <w:tcW w:w="1848" w:type="dxa"/>
          </w:tcPr>
          <w:p w14:paraId="3CBB70B0"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SECIMLI_MODUL_SATIS</w:t>
            </w:r>
          </w:p>
        </w:tc>
        <w:tc>
          <w:tcPr>
            <w:tcW w:w="1159" w:type="dxa"/>
          </w:tcPr>
          <w:p w14:paraId="7DDED7D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90C47DF"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72E2954"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6DB3D42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DD93DE" w14:textId="77777777" w:rsidR="0089585D" w:rsidRPr="003E783A" w:rsidRDefault="0089585D" w:rsidP="00EE1A32">
            <w:pPr>
              <w:pStyle w:val="Tabloerik"/>
            </w:pPr>
            <w:r>
              <w:t>Müşteri Memnuniyeti Başvuru Açıklama</w:t>
            </w:r>
          </w:p>
        </w:tc>
        <w:tc>
          <w:tcPr>
            <w:tcW w:w="1848" w:type="dxa"/>
          </w:tcPr>
          <w:p w14:paraId="707E5FCC"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MUSTERI_MEMNUNIYETI_BASVURU_ACIKLAMA</w:t>
            </w:r>
          </w:p>
        </w:tc>
        <w:tc>
          <w:tcPr>
            <w:tcW w:w="1159" w:type="dxa"/>
          </w:tcPr>
          <w:p w14:paraId="3B2DFF22"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EA19616"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807C8EC"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28E6B8A5"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6DFEFBC" w14:textId="77777777" w:rsidR="0089585D" w:rsidRPr="003E783A" w:rsidRDefault="0089585D" w:rsidP="00EE1A32">
            <w:pPr>
              <w:pStyle w:val="Tabloerik"/>
            </w:pPr>
            <w:r w:rsidRPr="002840FB">
              <w:t>Müşteri Memnuniyetine Etkisi</w:t>
            </w:r>
          </w:p>
        </w:tc>
        <w:tc>
          <w:tcPr>
            <w:tcW w:w="1848" w:type="dxa"/>
          </w:tcPr>
          <w:p w14:paraId="77FCBF0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MUSTERI_MEMNUNIYETI_ARTTIRMA_BASVURU</w:t>
            </w:r>
          </w:p>
        </w:tc>
        <w:tc>
          <w:tcPr>
            <w:tcW w:w="1159" w:type="dxa"/>
          </w:tcPr>
          <w:p w14:paraId="363A926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000EEE8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7E28A76"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66DCF19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6466902" w14:textId="77777777" w:rsidR="0089585D" w:rsidRPr="002840FB" w:rsidRDefault="0089585D" w:rsidP="00EE1A32">
            <w:pPr>
              <w:pStyle w:val="Tabloerik"/>
            </w:pPr>
            <w:r w:rsidRPr="00180B8C">
              <w:t>Müşteri Memnuniyetini Arttırmaya Etkisi Var Mı?</w:t>
            </w:r>
          </w:p>
        </w:tc>
        <w:tc>
          <w:tcPr>
            <w:tcW w:w="1848" w:type="dxa"/>
          </w:tcPr>
          <w:p w14:paraId="46374E1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MUSTERI_MEMNUNIYETINI_ARTTIRMA_ETKISI</w:t>
            </w:r>
          </w:p>
        </w:tc>
        <w:tc>
          <w:tcPr>
            <w:tcW w:w="1159" w:type="dxa"/>
          </w:tcPr>
          <w:p w14:paraId="52BC86F3"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591FF02"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CF0A453"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85C016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52E4923" w14:textId="77777777" w:rsidR="0089585D" w:rsidRPr="002840FB" w:rsidRDefault="0089585D" w:rsidP="00EE1A32">
            <w:pPr>
              <w:pStyle w:val="Tabloerik"/>
            </w:pPr>
            <w:r>
              <w:t>Açıklaması</w:t>
            </w:r>
          </w:p>
        </w:tc>
        <w:tc>
          <w:tcPr>
            <w:tcW w:w="1848" w:type="dxa"/>
          </w:tcPr>
          <w:p w14:paraId="1BB89E88"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MUSTERI_MEMNUNIYETINI_ARTTIRMA_ETKISI_ACIKLAMA</w:t>
            </w:r>
          </w:p>
        </w:tc>
        <w:tc>
          <w:tcPr>
            <w:tcW w:w="1159" w:type="dxa"/>
          </w:tcPr>
          <w:p w14:paraId="14A68094"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9F77F2"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AC95202"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0B73994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AF7F3F" w14:textId="77777777" w:rsidR="0089585D" w:rsidRPr="002840FB" w:rsidRDefault="0089585D" w:rsidP="00EE1A32">
            <w:pPr>
              <w:pStyle w:val="Tabloerik"/>
            </w:pPr>
            <w:r w:rsidRPr="000144F9">
              <w:t>Müşteri taleplerini azaltmaya etkisi oluyor mu?</w:t>
            </w:r>
          </w:p>
        </w:tc>
        <w:tc>
          <w:tcPr>
            <w:tcW w:w="1848" w:type="dxa"/>
          </w:tcPr>
          <w:p w14:paraId="23B18D1F"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MUSTERI_TALEPLERINI_AZALTMA</w:t>
            </w:r>
          </w:p>
        </w:tc>
        <w:tc>
          <w:tcPr>
            <w:tcW w:w="1159" w:type="dxa"/>
          </w:tcPr>
          <w:p w14:paraId="6D7FB434"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73115D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11FC920"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0EE27A8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CD2684" w14:textId="77777777" w:rsidR="0089585D" w:rsidRPr="002840FB" w:rsidRDefault="0089585D" w:rsidP="00EE1A32">
            <w:pPr>
              <w:pStyle w:val="Tabloerik"/>
            </w:pPr>
            <w:r>
              <w:t>Açıklaması</w:t>
            </w:r>
          </w:p>
        </w:tc>
        <w:tc>
          <w:tcPr>
            <w:tcW w:w="1848" w:type="dxa"/>
          </w:tcPr>
          <w:p w14:paraId="154B8659"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MUSTERI_TALEPLERINI_AZALTMA_ACIKLAMA</w:t>
            </w:r>
          </w:p>
        </w:tc>
        <w:tc>
          <w:tcPr>
            <w:tcW w:w="1159" w:type="dxa"/>
          </w:tcPr>
          <w:p w14:paraId="0D6DC97F"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7D7B35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9084F99"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48997CF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18232C7" w14:textId="77777777" w:rsidR="0089585D" w:rsidRPr="002840FB" w:rsidRDefault="0089585D" w:rsidP="00EE1A32">
            <w:pPr>
              <w:pStyle w:val="Tabloerik"/>
            </w:pPr>
            <w:r w:rsidRPr="00A757A8">
              <w:t>Müşteri taleplerini kapatma hızını etkiliyor mu?</w:t>
            </w:r>
          </w:p>
        </w:tc>
        <w:tc>
          <w:tcPr>
            <w:tcW w:w="1848" w:type="dxa"/>
          </w:tcPr>
          <w:p w14:paraId="1AE2D190"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MUSTERI_TALEP_KAPATMA</w:t>
            </w:r>
          </w:p>
        </w:tc>
        <w:tc>
          <w:tcPr>
            <w:tcW w:w="1159" w:type="dxa"/>
          </w:tcPr>
          <w:p w14:paraId="0A8E4FE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109C8C3E"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0BCDDE5"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4FE32F7B"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35B3930" w14:textId="77777777" w:rsidR="0089585D" w:rsidRPr="002840FB" w:rsidRDefault="0089585D" w:rsidP="00EE1A32">
            <w:pPr>
              <w:pStyle w:val="Tabloerik"/>
            </w:pPr>
            <w:r>
              <w:t>Açıklaması</w:t>
            </w:r>
          </w:p>
        </w:tc>
        <w:tc>
          <w:tcPr>
            <w:tcW w:w="1848" w:type="dxa"/>
          </w:tcPr>
          <w:p w14:paraId="1DADC825"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MUSTERI_TALEP_KAPATMA_ACIKLAMA</w:t>
            </w:r>
          </w:p>
        </w:tc>
        <w:tc>
          <w:tcPr>
            <w:tcW w:w="1159" w:type="dxa"/>
          </w:tcPr>
          <w:p w14:paraId="2EE407E3"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7D0F5E23"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19B5A47"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70B6CEC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9A16BC8" w14:textId="77777777" w:rsidR="0089585D" w:rsidRPr="002840FB" w:rsidRDefault="0089585D" w:rsidP="00EE1A32">
            <w:pPr>
              <w:pStyle w:val="Tabloerik"/>
            </w:pPr>
            <w:r>
              <w:lastRenderedPageBreak/>
              <w:t>Fikir Uygulanabilirlik</w:t>
            </w:r>
          </w:p>
        </w:tc>
        <w:tc>
          <w:tcPr>
            <w:tcW w:w="1848" w:type="dxa"/>
          </w:tcPr>
          <w:p w14:paraId="20B0B94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rsidRPr="00046C92">
              <w:t>FIKIR_UYGULANABILIRLIK</w:t>
            </w:r>
          </w:p>
        </w:tc>
        <w:tc>
          <w:tcPr>
            <w:tcW w:w="1159" w:type="dxa"/>
          </w:tcPr>
          <w:p w14:paraId="36C1195C"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8F6B138"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AF9802C"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241D7C4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026B9DA" w14:textId="77777777" w:rsidR="0089585D" w:rsidRPr="003E783A" w:rsidRDefault="0089585D" w:rsidP="00EE1A32">
            <w:pPr>
              <w:pStyle w:val="Tabloerik"/>
            </w:pPr>
            <w:r w:rsidRPr="00EA4F34">
              <w:t>Müşteri Adı</w:t>
            </w:r>
          </w:p>
        </w:tc>
        <w:tc>
          <w:tcPr>
            <w:tcW w:w="1848" w:type="dxa"/>
          </w:tcPr>
          <w:p w14:paraId="58B49DDC"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YENI_MUSTERI_ADI</w:t>
            </w:r>
          </w:p>
        </w:tc>
        <w:tc>
          <w:tcPr>
            <w:tcW w:w="1159" w:type="dxa"/>
          </w:tcPr>
          <w:p w14:paraId="2418ED92"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B5EBC0C"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2C61198A"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1C47693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A368685" w14:textId="77777777" w:rsidR="0089585D" w:rsidRPr="003E783A" w:rsidRDefault="0089585D" w:rsidP="00EE1A32">
            <w:pPr>
              <w:pStyle w:val="Tabloerik"/>
            </w:pPr>
            <w:r>
              <w:t>Proje İsmi</w:t>
            </w:r>
          </w:p>
        </w:tc>
        <w:tc>
          <w:tcPr>
            <w:tcW w:w="1848" w:type="dxa"/>
          </w:tcPr>
          <w:p w14:paraId="38D3490D"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S_YENI_MUSTERI_PROJE_ISMI</w:t>
            </w:r>
          </w:p>
        </w:tc>
        <w:tc>
          <w:tcPr>
            <w:tcW w:w="1159" w:type="dxa"/>
          </w:tcPr>
          <w:p w14:paraId="1CA63C0F"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05AD81A"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8213051"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78D3BBBF"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A9C625B" w14:textId="77777777" w:rsidR="0089585D" w:rsidRPr="003E783A" w:rsidRDefault="0089585D" w:rsidP="00EE1A32">
            <w:pPr>
              <w:pStyle w:val="Tabloerik"/>
            </w:pPr>
            <w:r>
              <w:t xml:space="preserve">Müşteri </w:t>
            </w:r>
            <w:proofErr w:type="gramStart"/>
            <w:r>
              <w:t>İle</w:t>
            </w:r>
            <w:proofErr w:type="gramEnd"/>
            <w:r>
              <w:t xml:space="preserve"> İletişim Tarihi</w:t>
            </w:r>
          </w:p>
        </w:tc>
        <w:tc>
          <w:tcPr>
            <w:tcW w:w="1848" w:type="dxa"/>
          </w:tcPr>
          <w:p w14:paraId="5C76352B"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S_YENI_MUSTERI_ILE_ILETISIM_TARIHI</w:t>
            </w:r>
          </w:p>
        </w:tc>
        <w:tc>
          <w:tcPr>
            <w:tcW w:w="1159" w:type="dxa"/>
          </w:tcPr>
          <w:p w14:paraId="3DE2930E"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8305129"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0A659E7"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6E306BB3"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DD67D81" w14:textId="77777777" w:rsidR="0089585D" w:rsidRPr="003E783A" w:rsidRDefault="0089585D" w:rsidP="00EE1A32">
            <w:pPr>
              <w:pStyle w:val="Tabloerik"/>
            </w:pPr>
            <w:r>
              <w:t>Müşteri Referansı</w:t>
            </w:r>
          </w:p>
        </w:tc>
        <w:tc>
          <w:tcPr>
            <w:tcW w:w="1848" w:type="dxa"/>
          </w:tcPr>
          <w:p w14:paraId="5899A616"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S_YENI_MUSTERI_REFERANSI</w:t>
            </w:r>
          </w:p>
        </w:tc>
        <w:tc>
          <w:tcPr>
            <w:tcW w:w="1159" w:type="dxa"/>
          </w:tcPr>
          <w:p w14:paraId="19858D4F"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38AD815"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09062EF"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2B117858"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2A09C0D" w14:textId="77777777" w:rsidR="0089585D" w:rsidRPr="003E783A" w:rsidRDefault="0089585D" w:rsidP="00EE1A32">
            <w:pPr>
              <w:pStyle w:val="Tabloerik"/>
            </w:pPr>
            <w:r w:rsidRPr="006053C7">
              <w:t>Yeni Müşteri Satış Açıklama</w:t>
            </w:r>
          </w:p>
        </w:tc>
        <w:tc>
          <w:tcPr>
            <w:tcW w:w="1848" w:type="dxa"/>
          </w:tcPr>
          <w:p w14:paraId="768F797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YENI_MUSTERI_SATIS_ACIKLAMA</w:t>
            </w:r>
          </w:p>
        </w:tc>
        <w:tc>
          <w:tcPr>
            <w:tcW w:w="1159" w:type="dxa"/>
          </w:tcPr>
          <w:p w14:paraId="79337C6E"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7397CC6"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37498AB"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049E127F"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8427F7D" w14:textId="77777777" w:rsidR="0089585D" w:rsidRPr="006053C7" w:rsidRDefault="0089585D" w:rsidP="00EE1A32">
            <w:pPr>
              <w:pStyle w:val="Tabloerik"/>
            </w:pPr>
            <w:r w:rsidRPr="00711F8B">
              <w:t>Ödüllendirmeye aday gösterilen çalışanın ilgili satışa katkısı oldu mu?</w:t>
            </w:r>
          </w:p>
        </w:tc>
        <w:tc>
          <w:tcPr>
            <w:tcW w:w="1848" w:type="dxa"/>
          </w:tcPr>
          <w:p w14:paraId="0A21CF1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CALISAN_SATIS_ETKISI</w:t>
            </w:r>
          </w:p>
        </w:tc>
        <w:tc>
          <w:tcPr>
            <w:tcW w:w="1159" w:type="dxa"/>
          </w:tcPr>
          <w:p w14:paraId="4E12F97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48F99FC7"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2B7362B2"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4ED011D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F383EB8" w14:textId="77777777" w:rsidR="0089585D" w:rsidRPr="006053C7" w:rsidRDefault="0089585D" w:rsidP="00EE1A32">
            <w:pPr>
              <w:pStyle w:val="Tabloerik"/>
            </w:pPr>
            <w:r w:rsidRPr="006D7E55">
              <w:t>Açıklaması</w:t>
            </w:r>
          </w:p>
        </w:tc>
        <w:tc>
          <w:tcPr>
            <w:tcW w:w="1848" w:type="dxa"/>
          </w:tcPr>
          <w:p w14:paraId="6BCAF59A"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YENI_MUSTERI_SATIS_KONTROL</w:t>
            </w:r>
          </w:p>
        </w:tc>
        <w:tc>
          <w:tcPr>
            <w:tcW w:w="1159" w:type="dxa"/>
          </w:tcPr>
          <w:p w14:paraId="643D1033"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15A36D17"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99CC8CC"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795466A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F49A693" w14:textId="77777777" w:rsidR="0089585D" w:rsidRPr="006053C7" w:rsidRDefault="0089585D" w:rsidP="00EE1A32">
            <w:pPr>
              <w:pStyle w:val="Tabloerik"/>
            </w:pPr>
            <w:r w:rsidRPr="007350F3">
              <w:t>Danışmanlık Satıldı</w:t>
            </w:r>
          </w:p>
        </w:tc>
        <w:tc>
          <w:tcPr>
            <w:tcW w:w="1848" w:type="dxa"/>
          </w:tcPr>
          <w:p w14:paraId="678808BA"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YENI_MUSTERI_DANISMANLIK_SATIS</w:t>
            </w:r>
          </w:p>
        </w:tc>
        <w:tc>
          <w:tcPr>
            <w:tcW w:w="1159" w:type="dxa"/>
          </w:tcPr>
          <w:p w14:paraId="68C3B1AB"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683CEC1"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99F8F96"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1114EA63"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5F2E392" w14:textId="77777777" w:rsidR="0089585D" w:rsidRPr="006053C7" w:rsidRDefault="0089585D" w:rsidP="00EE1A32">
            <w:pPr>
              <w:pStyle w:val="Tabloerik"/>
            </w:pPr>
            <w:r>
              <w:t>Lisans</w:t>
            </w:r>
            <w:r w:rsidRPr="00D931E1">
              <w:t xml:space="preserve"> Satıldı</w:t>
            </w:r>
          </w:p>
        </w:tc>
        <w:tc>
          <w:tcPr>
            <w:tcW w:w="1848" w:type="dxa"/>
          </w:tcPr>
          <w:p w14:paraId="421115DB"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rsidRPr="006B5239">
              <w:t>LISANS_SATILDI</w:t>
            </w:r>
          </w:p>
        </w:tc>
        <w:tc>
          <w:tcPr>
            <w:tcW w:w="1159" w:type="dxa"/>
          </w:tcPr>
          <w:p w14:paraId="248046C8"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828206D"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6670D128" w14:textId="77777777" w:rsidR="0089585D"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542A1EC1"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A709F4B" w14:textId="77777777" w:rsidR="0089585D" w:rsidRPr="006053C7" w:rsidRDefault="0089585D" w:rsidP="00EE1A32">
            <w:pPr>
              <w:pStyle w:val="Tabloerik"/>
            </w:pPr>
            <w:r w:rsidRPr="00EA4F34">
              <w:t>Müşteri Adı</w:t>
            </w:r>
          </w:p>
        </w:tc>
        <w:tc>
          <w:tcPr>
            <w:tcW w:w="1848" w:type="dxa"/>
          </w:tcPr>
          <w:p w14:paraId="7D9BFD73"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R_YENI_MUSTERI_ADI</w:t>
            </w:r>
          </w:p>
        </w:tc>
        <w:tc>
          <w:tcPr>
            <w:tcW w:w="1159" w:type="dxa"/>
          </w:tcPr>
          <w:p w14:paraId="6457129F"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B7242B0"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69754D7A"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797E56D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EABF5B" w14:textId="77777777" w:rsidR="0089585D" w:rsidRPr="006053C7" w:rsidRDefault="0089585D" w:rsidP="00EE1A32">
            <w:pPr>
              <w:pStyle w:val="Tabloerik"/>
            </w:pPr>
            <w:r>
              <w:t>Proje İsmi</w:t>
            </w:r>
          </w:p>
        </w:tc>
        <w:tc>
          <w:tcPr>
            <w:tcW w:w="1848" w:type="dxa"/>
          </w:tcPr>
          <w:p w14:paraId="3EBBFFD1"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R_YENI_MUSTERI_PROJE_ISMI</w:t>
            </w:r>
          </w:p>
        </w:tc>
        <w:tc>
          <w:tcPr>
            <w:tcW w:w="1159" w:type="dxa"/>
          </w:tcPr>
          <w:p w14:paraId="4D51D53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76D3BC0"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49A2B5D"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310482D6"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ED75272" w14:textId="77777777" w:rsidR="0089585D" w:rsidRPr="006053C7" w:rsidRDefault="0089585D" w:rsidP="00EE1A32">
            <w:pPr>
              <w:pStyle w:val="Tabloerik"/>
            </w:pPr>
            <w:r w:rsidRPr="0031114A">
              <w:t xml:space="preserve">Müşteri </w:t>
            </w:r>
            <w:proofErr w:type="gramStart"/>
            <w:r w:rsidRPr="0031114A">
              <w:t>İle</w:t>
            </w:r>
            <w:proofErr w:type="gramEnd"/>
            <w:r w:rsidRPr="0031114A">
              <w:t xml:space="preserve"> İletişim Tarihi</w:t>
            </w:r>
          </w:p>
        </w:tc>
        <w:tc>
          <w:tcPr>
            <w:tcW w:w="1848" w:type="dxa"/>
          </w:tcPr>
          <w:p w14:paraId="2582CA7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R_YENI_MUSTERI_ILE_ILETISIM_TARIHI</w:t>
            </w:r>
          </w:p>
        </w:tc>
        <w:tc>
          <w:tcPr>
            <w:tcW w:w="1159" w:type="dxa"/>
          </w:tcPr>
          <w:p w14:paraId="259EE69E"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C0200A1"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3DF1A65"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14F62747"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51C2609" w14:textId="77777777" w:rsidR="0089585D" w:rsidRPr="006053C7" w:rsidRDefault="0089585D" w:rsidP="00EE1A32">
            <w:pPr>
              <w:pStyle w:val="Tabloerik"/>
            </w:pPr>
            <w:r>
              <w:t>Randevu Tarihi</w:t>
            </w:r>
          </w:p>
        </w:tc>
        <w:tc>
          <w:tcPr>
            <w:tcW w:w="1848" w:type="dxa"/>
          </w:tcPr>
          <w:p w14:paraId="73EBD606"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RANDEVU_TARIHI</w:t>
            </w:r>
          </w:p>
        </w:tc>
        <w:tc>
          <w:tcPr>
            <w:tcW w:w="1159" w:type="dxa"/>
          </w:tcPr>
          <w:p w14:paraId="397E8B35"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6AF40CD"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4C55DC6D"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rsidRPr="003E783A" w14:paraId="26282E8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4D94ED" w14:textId="77777777" w:rsidR="0089585D" w:rsidRPr="006053C7" w:rsidRDefault="0089585D" w:rsidP="00EE1A32">
            <w:pPr>
              <w:pStyle w:val="Tabloerik"/>
            </w:pPr>
            <w:r w:rsidRPr="00EB33D6">
              <w:t>Müşteri Referansı</w:t>
            </w:r>
          </w:p>
        </w:tc>
        <w:tc>
          <w:tcPr>
            <w:tcW w:w="1848" w:type="dxa"/>
          </w:tcPr>
          <w:p w14:paraId="35572289"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R_YENI_MUSTERI_REFERANSI</w:t>
            </w:r>
          </w:p>
        </w:tc>
        <w:tc>
          <w:tcPr>
            <w:tcW w:w="1159" w:type="dxa"/>
          </w:tcPr>
          <w:p w14:paraId="6AD4C4D3"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7F8FB16F" w14:textId="77777777" w:rsidR="0089585D" w:rsidRPr="003E783A"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696E6FC" w14:textId="77777777" w:rsidR="0089585D" w:rsidRPr="003E783A"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rsidRPr="003E783A" w14:paraId="2C228BA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E8E0134" w14:textId="77777777" w:rsidR="0089585D" w:rsidRPr="00EB33D6" w:rsidRDefault="0089585D" w:rsidP="00EE1A32">
            <w:pPr>
              <w:pStyle w:val="Tabloerik"/>
            </w:pPr>
            <w:r>
              <w:t>Yeni Müşteri Randevu Açıklama</w:t>
            </w:r>
          </w:p>
        </w:tc>
        <w:tc>
          <w:tcPr>
            <w:tcW w:w="1848" w:type="dxa"/>
          </w:tcPr>
          <w:p w14:paraId="58D11403" w14:textId="77777777" w:rsidR="0089585D"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YENI_MUSTERI_RANDEVU_ACIKLAMA</w:t>
            </w:r>
          </w:p>
        </w:tc>
        <w:tc>
          <w:tcPr>
            <w:tcW w:w="1159" w:type="dxa"/>
          </w:tcPr>
          <w:p w14:paraId="67F9951F"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CDAC4E3" w14:textId="77777777" w:rsidR="0089585D" w:rsidRPr="003E783A" w:rsidRDefault="0089585D"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FC0379F" w14:textId="77777777" w:rsidR="0089585D" w:rsidRPr="003E783A" w:rsidRDefault="0089585D"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5EEDC39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4555F89" w14:textId="77777777" w:rsidR="0089585D" w:rsidRDefault="0089585D" w:rsidP="00EE1A32">
            <w:pPr>
              <w:pStyle w:val="Tabloerik"/>
            </w:pPr>
            <w:r w:rsidRPr="00C900E5">
              <w:t>Kategori Başkanı Açıklama</w:t>
            </w:r>
          </w:p>
        </w:tc>
        <w:tc>
          <w:tcPr>
            <w:tcW w:w="1848" w:type="dxa"/>
          </w:tcPr>
          <w:p w14:paraId="1A3EF5FF"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MUSTERI_GORUSME_ACIKLAMA</w:t>
            </w:r>
          </w:p>
        </w:tc>
        <w:tc>
          <w:tcPr>
            <w:tcW w:w="1159" w:type="dxa"/>
          </w:tcPr>
          <w:p w14:paraId="7C6FE856"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C312DFD" w14:textId="77777777" w:rsidR="0089585D" w:rsidRDefault="0089585D"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35BE41C4" w14:textId="77777777" w:rsidR="0089585D" w:rsidRDefault="0089585D"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60BC3952"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276157B" w14:textId="77777777" w:rsidR="0089585D" w:rsidRDefault="0089585D" w:rsidP="0089585D">
            <w:pPr>
              <w:pStyle w:val="Tabloerik"/>
              <w:jc w:val="both"/>
            </w:pPr>
            <w:r>
              <w:t>Toplam Puan</w:t>
            </w:r>
          </w:p>
        </w:tc>
        <w:tc>
          <w:tcPr>
            <w:tcW w:w="1848" w:type="dxa"/>
          </w:tcPr>
          <w:p w14:paraId="6722F968" w14:textId="77777777" w:rsidR="0089585D" w:rsidRDefault="0089585D" w:rsidP="0089585D">
            <w:pPr>
              <w:pStyle w:val="Tabloerik"/>
              <w:cnfStyle w:val="000000000000" w:firstRow="0" w:lastRow="0" w:firstColumn="0" w:lastColumn="0" w:oddVBand="0" w:evenVBand="0" w:oddHBand="0" w:evenHBand="0" w:firstRowFirstColumn="0" w:firstRowLastColumn="0" w:lastRowFirstColumn="0" w:lastRowLastColumn="0"/>
            </w:pPr>
            <w:r w:rsidRPr="008839E2">
              <w:t>TOPLAM_PUAN</w:t>
            </w:r>
          </w:p>
        </w:tc>
        <w:tc>
          <w:tcPr>
            <w:tcW w:w="1159" w:type="dxa"/>
          </w:tcPr>
          <w:p w14:paraId="43C6EFEF" w14:textId="57E21421" w:rsidR="0089585D"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1EF85E8" w14:textId="6D8BE156" w:rsidR="0089585D"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CF0E635" w14:textId="6F1FEA14" w:rsidR="0089585D" w:rsidRDefault="0089585D" w:rsidP="0089585D">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89585D" w14:paraId="35B7D9F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FEFF63A" w14:textId="77777777" w:rsidR="0089585D" w:rsidRDefault="0089585D" w:rsidP="0089585D">
            <w:pPr>
              <w:pStyle w:val="Tabloerik"/>
            </w:pPr>
            <w:r w:rsidRPr="00007C78">
              <w:t>Hakedilen Ödül</w:t>
            </w:r>
          </w:p>
        </w:tc>
        <w:tc>
          <w:tcPr>
            <w:tcW w:w="1848" w:type="dxa"/>
          </w:tcPr>
          <w:p w14:paraId="23C5D714" w14:textId="77777777" w:rsidR="0089585D" w:rsidRDefault="0089585D" w:rsidP="0089585D">
            <w:pPr>
              <w:pStyle w:val="Tabloerik"/>
              <w:cnfStyle w:val="000000100000" w:firstRow="0" w:lastRow="0" w:firstColumn="0" w:lastColumn="0" w:oddVBand="0" w:evenVBand="0" w:oddHBand="1" w:evenHBand="0" w:firstRowFirstColumn="0" w:firstRowLastColumn="0" w:lastRowFirstColumn="0" w:lastRowLastColumn="0"/>
            </w:pPr>
            <w:r>
              <w:t>HAKEDILEN_ODUL</w:t>
            </w:r>
          </w:p>
        </w:tc>
        <w:tc>
          <w:tcPr>
            <w:tcW w:w="1159" w:type="dxa"/>
          </w:tcPr>
          <w:p w14:paraId="77D8E318" w14:textId="30D940F9" w:rsidR="0089585D" w:rsidRDefault="0089585D" w:rsidP="0089585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68CFED6" w14:textId="6A167D2C" w:rsidR="0089585D" w:rsidRDefault="0089585D" w:rsidP="0089585D">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7A193FF7" w14:textId="7F9CE3AC" w:rsidR="0089585D" w:rsidRDefault="0089585D" w:rsidP="0089585D">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89585D" w14:paraId="285C70AE"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931E704" w14:textId="01E6BD1A" w:rsidR="0089585D" w:rsidRPr="00007C78" w:rsidRDefault="002B28ED" w:rsidP="0089585D">
            <w:pPr>
              <w:pStyle w:val="Tabloerik"/>
            </w:pPr>
            <w:r w:rsidRPr="002B28ED">
              <w:t>Genel Müdür Açıklama</w:t>
            </w:r>
          </w:p>
        </w:tc>
        <w:tc>
          <w:tcPr>
            <w:tcW w:w="1848" w:type="dxa"/>
          </w:tcPr>
          <w:p w14:paraId="3A78822F" w14:textId="74A1BCED" w:rsidR="0089585D" w:rsidRDefault="002B28ED" w:rsidP="0089585D">
            <w:pPr>
              <w:pStyle w:val="Tabloerik"/>
              <w:cnfStyle w:val="000000000000" w:firstRow="0" w:lastRow="0" w:firstColumn="0" w:lastColumn="0" w:oddVBand="0" w:evenVBand="0" w:oddHBand="0" w:evenHBand="0" w:firstRowFirstColumn="0" w:firstRowLastColumn="0" w:lastRowFirstColumn="0" w:lastRowLastColumn="0"/>
            </w:pPr>
            <w:r>
              <w:t>REVIZE_ACIKLAMA</w:t>
            </w:r>
          </w:p>
        </w:tc>
        <w:tc>
          <w:tcPr>
            <w:tcW w:w="1159" w:type="dxa"/>
          </w:tcPr>
          <w:p w14:paraId="3C2716F9" w14:textId="77777777" w:rsidR="0089585D"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2A91663" w14:textId="77777777" w:rsidR="0089585D"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6BCCBC30" w14:textId="5D8960A1" w:rsidR="0089585D" w:rsidRDefault="002B28ED" w:rsidP="0089585D">
            <w:pPr>
              <w:pStyle w:val="Tabloerik"/>
              <w:jc w:val="both"/>
              <w:cnfStyle w:val="000000000000" w:firstRow="0" w:lastRow="0" w:firstColumn="0" w:lastColumn="0" w:oddVBand="0" w:evenVBand="0" w:oddHBand="0" w:evenHBand="0" w:firstRowFirstColumn="0" w:firstRowLastColumn="0" w:lastRowFirstColumn="0" w:lastRowLastColumn="0"/>
            </w:pPr>
            <w:r>
              <w:t>Genel Müdür</w:t>
            </w:r>
            <w:r w:rsidR="00323380">
              <w:t>’ün açıklama girdiği serbest yazı alanıdır.</w:t>
            </w:r>
          </w:p>
        </w:tc>
      </w:tr>
      <w:tr w:rsidR="0089585D" w14:paraId="3B01774C"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9360" w:type="dxa"/>
            <w:gridSpan w:val="5"/>
          </w:tcPr>
          <w:p w14:paraId="7D5B84C5" w14:textId="77777777" w:rsidR="0089585D" w:rsidRDefault="0089585D" w:rsidP="0089585D">
            <w:pPr>
              <w:pStyle w:val="Tabloerik"/>
              <w:jc w:val="center"/>
            </w:pPr>
            <w:r w:rsidRPr="003E783A">
              <w:rPr>
                <w:color w:val="FF0000"/>
              </w:rPr>
              <w:t>İşlem Tarihçesi</w:t>
            </w:r>
          </w:p>
        </w:tc>
      </w:tr>
      <w:tr w:rsidR="0089585D" w:rsidRPr="003E783A" w14:paraId="1460BD3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24A70A8" w14:textId="77777777" w:rsidR="0089585D" w:rsidRPr="003E783A" w:rsidRDefault="0089585D" w:rsidP="0089585D">
            <w:pPr>
              <w:pStyle w:val="Tabloerik"/>
            </w:pPr>
            <w:r>
              <w:t>İşlem Sahibi</w:t>
            </w:r>
          </w:p>
        </w:tc>
        <w:tc>
          <w:tcPr>
            <w:tcW w:w="1848" w:type="dxa"/>
          </w:tcPr>
          <w:p w14:paraId="3CD0B2E6"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ISLEM_SAHIBI</w:t>
            </w:r>
          </w:p>
        </w:tc>
        <w:tc>
          <w:tcPr>
            <w:tcW w:w="1159" w:type="dxa"/>
          </w:tcPr>
          <w:p w14:paraId="2D6C018A"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2383D8C3"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141F6B36" w14:textId="77777777" w:rsidR="0089585D" w:rsidRPr="003E783A" w:rsidRDefault="0089585D" w:rsidP="0089585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 işlem yapan kullanıcılara ait ad soyad bilgisinin tutulduğu alandır.</w:t>
            </w:r>
          </w:p>
        </w:tc>
      </w:tr>
      <w:tr w:rsidR="0089585D" w:rsidRPr="003E783A" w14:paraId="39E0F5D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5E472B69" w14:textId="77777777" w:rsidR="0089585D" w:rsidRPr="003E783A" w:rsidRDefault="0089585D" w:rsidP="0089585D">
            <w:pPr>
              <w:pStyle w:val="Tabloerik"/>
            </w:pPr>
            <w:r>
              <w:t>İşlem Tarihi</w:t>
            </w:r>
          </w:p>
        </w:tc>
        <w:tc>
          <w:tcPr>
            <w:tcW w:w="1848" w:type="dxa"/>
          </w:tcPr>
          <w:p w14:paraId="6B594BD6"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3E783A">
              <w:t>ISLEM_TARIHI</w:t>
            </w:r>
          </w:p>
        </w:tc>
        <w:tc>
          <w:tcPr>
            <w:tcW w:w="1159" w:type="dxa"/>
          </w:tcPr>
          <w:p w14:paraId="5BBF31C6"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50E55B76"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09F2923D" w14:textId="77777777" w:rsidR="0089585D" w:rsidRPr="003E783A" w:rsidRDefault="0089585D" w:rsidP="0089585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işlem yapan kullanıcıların işlem tarihine ait bilgilerin tutulduğu alandır.</w:t>
            </w:r>
          </w:p>
        </w:tc>
      </w:tr>
      <w:tr w:rsidR="0089585D" w:rsidRPr="003E783A" w14:paraId="77AF2ADD"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64518F9" w14:textId="77777777" w:rsidR="0089585D" w:rsidRPr="003E783A" w:rsidRDefault="0089585D" w:rsidP="0089585D">
            <w:pPr>
              <w:pStyle w:val="Tabloerik"/>
            </w:pPr>
            <w:r>
              <w:t>İşlem Yapılan Adım</w:t>
            </w:r>
          </w:p>
        </w:tc>
        <w:tc>
          <w:tcPr>
            <w:tcW w:w="1848" w:type="dxa"/>
          </w:tcPr>
          <w:p w14:paraId="23DBBB56"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t>ISLEM_YAPILAN_ADIM</w:t>
            </w:r>
          </w:p>
        </w:tc>
        <w:tc>
          <w:tcPr>
            <w:tcW w:w="1159" w:type="dxa"/>
          </w:tcPr>
          <w:p w14:paraId="3FAE9288"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1694" w:type="dxa"/>
          </w:tcPr>
          <w:p w14:paraId="27383F67" w14:textId="77777777" w:rsidR="0089585D" w:rsidRPr="003E783A" w:rsidRDefault="0089585D" w:rsidP="0089585D">
            <w:pPr>
              <w:pStyle w:val="Tabloerik"/>
              <w:cnfStyle w:val="000000000000" w:firstRow="0" w:lastRow="0" w:firstColumn="0" w:lastColumn="0" w:oddVBand="0" w:evenVBand="0" w:oddHBand="0" w:evenHBand="0" w:firstRowFirstColumn="0" w:firstRowLastColumn="0" w:lastRowFirstColumn="0" w:lastRowLastColumn="0"/>
            </w:pPr>
            <w:r w:rsidRPr="003E783A">
              <w:t>Hayır</w:t>
            </w:r>
          </w:p>
        </w:tc>
        <w:tc>
          <w:tcPr>
            <w:tcW w:w="2821" w:type="dxa"/>
            <w:vAlign w:val="center"/>
          </w:tcPr>
          <w:p w14:paraId="33E51DA6" w14:textId="77777777" w:rsidR="0089585D" w:rsidRPr="003E783A" w:rsidRDefault="0089585D" w:rsidP="0089585D">
            <w:pPr>
              <w:pStyle w:val="Tabloerik"/>
              <w:jc w:val="both"/>
              <w:cnfStyle w:val="000000000000" w:firstRow="0" w:lastRow="0" w:firstColumn="0" w:lastColumn="0" w:oddVBand="0" w:evenVBand="0" w:oddHBand="0" w:evenHBand="0" w:firstRowFirstColumn="0" w:firstRowLastColumn="0" w:lastRowFirstColumn="0" w:lastRowLastColumn="0"/>
            </w:pPr>
            <w:r w:rsidRPr="001F5F17">
              <w:t>Süreç üzerinde</w:t>
            </w:r>
            <w:r>
              <w:t xml:space="preserve"> işlem</w:t>
            </w:r>
            <w:r w:rsidRPr="001F5F17">
              <w:t xml:space="preserve"> yapılan </w:t>
            </w:r>
            <w:r>
              <w:t>adımın</w:t>
            </w:r>
            <w:r w:rsidRPr="001F5F17">
              <w:t xml:space="preserve"> kaydının tutulduğu alandır. </w:t>
            </w:r>
          </w:p>
        </w:tc>
      </w:tr>
      <w:tr w:rsidR="0089585D" w:rsidRPr="003E783A" w14:paraId="4445D734"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60C5E05" w14:textId="77777777" w:rsidR="0089585D" w:rsidRPr="003E783A" w:rsidRDefault="0089585D" w:rsidP="0089585D">
            <w:pPr>
              <w:pStyle w:val="Tabloerik"/>
            </w:pPr>
            <w:r>
              <w:lastRenderedPageBreak/>
              <w:t>İşlem Sahibi Açıklama</w:t>
            </w:r>
          </w:p>
        </w:tc>
        <w:tc>
          <w:tcPr>
            <w:tcW w:w="1848" w:type="dxa"/>
          </w:tcPr>
          <w:p w14:paraId="737F917F"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866FCE">
              <w:t>ISLEM_SAHIBI_ACIKLAMA</w:t>
            </w:r>
          </w:p>
        </w:tc>
        <w:tc>
          <w:tcPr>
            <w:tcW w:w="1159" w:type="dxa"/>
          </w:tcPr>
          <w:p w14:paraId="7FFDB15D"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1694" w:type="dxa"/>
          </w:tcPr>
          <w:p w14:paraId="428A4348" w14:textId="77777777" w:rsidR="0089585D" w:rsidRPr="003E783A" w:rsidRDefault="0089585D" w:rsidP="0089585D">
            <w:pPr>
              <w:pStyle w:val="Tabloerik"/>
              <w:cnfStyle w:val="000000100000" w:firstRow="0" w:lastRow="0" w:firstColumn="0" w:lastColumn="0" w:oddVBand="0" w:evenVBand="0" w:oddHBand="1" w:evenHBand="0" w:firstRowFirstColumn="0" w:firstRowLastColumn="0" w:lastRowFirstColumn="0" w:lastRowLastColumn="0"/>
            </w:pPr>
            <w:r w:rsidRPr="003E783A">
              <w:t>Hayır</w:t>
            </w:r>
          </w:p>
        </w:tc>
        <w:tc>
          <w:tcPr>
            <w:tcW w:w="2821" w:type="dxa"/>
            <w:vAlign w:val="center"/>
          </w:tcPr>
          <w:p w14:paraId="4D43FCCB" w14:textId="77777777" w:rsidR="0089585D" w:rsidRPr="003E783A" w:rsidRDefault="0089585D" w:rsidP="0089585D">
            <w:pPr>
              <w:pStyle w:val="Tabloerik"/>
              <w:jc w:val="both"/>
              <w:cnfStyle w:val="000000100000" w:firstRow="0" w:lastRow="0" w:firstColumn="0" w:lastColumn="0" w:oddVBand="0" w:evenVBand="0" w:oddHBand="1" w:evenHBand="0" w:firstRowFirstColumn="0" w:firstRowLastColumn="0" w:lastRowFirstColumn="0" w:lastRowLastColumn="0"/>
            </w:pPr>
            <w:r w:rsidRPr="001F5F17">
              <w:t>Süreç üzerinde yapılan işlemlere ait açıklamaların tutulduğu alandır.</w:t>
            </w:r>
          </w:p>
        </w:tc>
      </w:tr>
    </w:tbl>
    <w:p w14:paraId="4BEFFDCE" w14:textId="77777777" w:rsidR="00BF5863" w:rsidRDefault="00BF5863" w:rsidP="00BF5863"/>
    <w:p w14:paraId="74EA1172" w14:textId="29A79922" w:rsidR="00323380" w:rsidRDefault="00323380" w:rsidP="008B6C13">
      <w:pPr>
        <w:pStyle w:val="Taslak3"/>
        <w:numPr>
          <w:ilvl w:val="2"/>
          <w:numId w:val="9"/>
        </w:numPr>
      </w:pPr>
      <w:r>
        <w:t>TÖS Genel Müdür Değerlendirme Form Aksi</w:t>
      </w:r>
      <w:r w:rsidR="008B6C13">
        <w:t>yonları</w:t>
      </w:r>
    </w:p>
    <w:tbl>
      <w:tblPr>
        <w:tblStyle w:val="KlavuzuTablo4-Vurgu5"/>
        <w:tblW w:w="0" w:type="auto"/>
        <w:tblInd w:w="421" w:type="dxa"/>
        <w:tblLook w:val="04A0" w:firstRow="1" w:lastRow="0" w:firstColumn="1" w:lastColumn="0" w:noHBand="0" w:noVBand="1"/>
      </w:tblPr>
      <w:tblGrid>
        <w:gridCol w:w="1984"/>
        <w:gridCol w:w="992"/>
        <w:gridCol w:w="5619"/>
      </w:tblGrid>
      <w:tr w:rsidR="008B6C13" w14:paraId="2D054B91"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16665D8" w14:textId="77777777" w:rsidR="008B6C13" w:rsidRDefault="008B6C13" w:rsidP="00EE1A32">
            <w:pPr>
              <w:pStyle w:val="TabloBalk"/>
            </w:pPr>
            <w:r>
              <w:t>İşlem Adı</w:t>
            </w:r>
          </w:p>
        </w:tc>
        <w:tc>
          <w:tcPr>
            <w:tcW w:w="992" w:type="dxa"/>
          </w:tcPr>
          <w:p w14:paraId="205DBA41" w14:textId="77777777" w:rsidR="008B6C13" w:rsidRDefault="008B6C13"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46BF1E96" w14:textId="77777777" w:rsidR="008B6C13" w:rsidRDefault="008B6C13"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8B6C13" w14:paraId="5DB29FF6"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3F30C2CE" w14:textId="77777777" w:rsidR="008B6C13" w:rsidRDefault="008B6C13" w:rsidP="00EE1A32">
            <w:pPr>
              <w:pStyle w:val="Tabloerik"/>
            </w:pPr>
            <w:r>
              <w:t>Onayla</w:t>
            </w:r>
          </w:p>
        </w:tc>
        <w:tc>
          <w:tcPr>
            <w:tcW w:w="992" w:type="dxa"/>
          </w:tcPr>
          <w:p w14:paraId="4CAE3D77" w14:textId="77777777" w:rsidR="008B6C13" w:rsidRDefault="008B6C13"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5378D5E5" w14:textId="1DC8517F" w:rsidR="008B6C13" w:rsidRDefault="008B6C13" w:rsidP="00EE1A32">
            <w:pPr>
              <w:pStyle w:val="Tabloerik"/>
              <w:cnfStyle w:val="000000100000" w:firstRow="0" w:lastRow="0" w:firstColumn="0" w:lastColumn="0" w:oddVBand="0" w:evenVBand="0" w:oddHBand="1" w:evenHBand="0" w:firstRowFirstColumn="0" w:firstRowLastColumn="0" w:lastRowFirstColumn="0" w:lastRowLastColumn="0"/>
            </w:pPr>
            <w:r>
              <w:rPr>
                <w:b/>
                <w:bCs/>
              </w:rPr>
              <w:t xml:space="preserve">Onayla </w:t>
            </w:r>
            <w:r>
              <w:t xml:space="preserve">butonuna tıklandığında </w:t>
            </w:r>
            <w:r w:rsidR="00AF4618">
              <w:t>akış,</w:t>
            </w:r>
            <w:r w:rsidR="002123F3">
              <w:t xml:space="preserve"> Finans Onay adımına ilerler.</w:t>
            </w:r>
          </w:p>
        </w:tc>
      </w:tr>
      <w:tr w:rsidR="008B6C13" w14:paraId="1D8FA189" w14:textId="77777777" w:rsidTr="00EE1A32">
        <w:tc>
          <w:tcPr>
            <w:cnfStyle w:val="001000000000" w:firstRow="0" w:lastRow="0" w:firstColumn="1" w:lastColumn="0" w:oddVBand="0" w:evenVBand="0" w:oddHBand="0" w:evenHBand="0" w:firstRowFirstColumn="0" w:firstRowLastColumn="0" w:lastRowFirstColumn="0" w:lastRowLastColumn="0"/>
            <w:tcW w:w="1984" w:type="dxa"/>
          </w:tcPr>
          <w:p w14:paraId="28AF7E2E" w14:textId="77777777" w:rsidR="008B6C13" w:rsidRDefault="008B6C13" w:rsidP="00EE1A32">
            <w:pPr>
              <w:pStyle w:val="Tabloerik"/>
            </w:pPr>
            <w:r>
              <w:t>Revize İste</w:t>
            </w:r>
          </w:p>
        </w:tc>
        <w:tc>
          <w:tcPr>
            <w:tcW w:w="992" w:type="dxa"/>
          </w:tcPr>
          <w:p w14:paraId="6F886E12" w14:textId="77777777" w:rsidR="008B6C13" w:rsidRDefault="008B6C13" w:rsidP="00EE1A32">
            <w:pPr>
              <w:pStyle w:val="Tabloerik"/>
              <w:cnfStyle w:val="000000000000" w:firstRow="0" w:lastRow="0" w:firstColumn="0" w:lastColumn="0" w:oddVBand="0" w:evenVBand="0" w:oddHBand="0" w:evenHBand="0" w:firstRowFirstColumn="0" w:firstRowLastColumn="0" w:lastRowFirstColumn="0" w:lastRowLastColumn="0"/>
            </w:pPr>
            <w:r>
              <w:t>Evet</w:t>
            </w:r>
          </w:p>
        </w:tc>
        <w:tc>
          <w:tcPr>
            <w:tcW w:w="5619" w:type="dxa"/>
          </w:tcPr>
          <w:p w14:paraId="5FF38DB1" w14:textId="08A112C7" w:rsidR="008B6C13" w:rsidRDefault="008B6C13" w:rsidP="00EE1A32">
            <w:pPr>
              <w:pStyle w:val="Tabloerik"/>
              <w:cnfStyle w:val="000000000000" w:firstRow="0" w:lastRow="0" w:firstColumn="0" w:lastColumn="0" w:oddVBand="0" w:evenVBand="0" w:oddHBand="0" w:evenHBand="0" w:firstRowFirstColumn="0" w:firstRowLastColumn="0" w:lastRowFirstColumn="0" w:lastRowLastColumn="0"/>
              <w:rPr>
                <w:b/>
                <w:bCs/>
              </w:rPr>
            </w:pPr>
            <w:r>
              <w:rPr>
                <w:b/>
                <w:bCs/>
              </w:rPr>
              <w:t xml:space="preserve">Revize İste </w:t>
            </w:r>
            <w:r>
              <w:t>butonuna tıklandığında akış “</w:t>
            </w:r>
            <w:r w:rsidR="00D418C6">
              <w:t>İK Komite Değerlendirme</w:t>
            </w:r>
            <w:r>
              <w:t>” adımına ilerler.</w:t>
            </w:r>
          </w:p>
        </w:tc>
      </w:tr>
      <w:tr w:rsidR="008B6C13" w14:paraId="060C0A6B"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2A34BD44" w14:textId="3F3BA29F" w:rsidR="008B6C13" w:rsidRDefault="001453E3" w:rsidP="00EE1A32">
            <w:pPr>
              <w:pStyle w:val="Tabloerik"/>
            </w:pPr>
            <w:r>
              <w:t>Reddet</w:t>
            </w:r>
          </w:p>
        </w:tc>
        <w:tc>
          <w:tcPr>
            <w:tcW w:w="992" w:type="dxa"/>
          </w:tcPr>
          <w:p w14:paraId="444DB1E5" w14:textId="77777777" w:rsidR="008B6C13" w:rsidRDefault="008B6C13"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73AE7003" w14:textId="0D7C0FEF" w:rsidR="008B6C13" w:rsidRDefault="00D418C6" w:rsidP="00EE1A32">
            <w:pPr>
              <w:pStyle w:val="Tabloerik"/>
              <w:cnfStyle w:val="000000100000" w:firstRow="0" w:lastRow="0" w:firstColumn="0" w:lastColumn="0" w:oddVBand="0" w:evenVBand="0" w:oddHBand="1" w:evenHBand="0" w:firstRowFirstColumn="0" w:firstRowLastColumn="0" w:lastRowFirstColumn="0" w:lastRowLastColumn="0"/>
              <w:rPr>
                <w:b/>
                <w:bCs/>
              </w:rPr>
            </w:pPr>
            <w:r>
              <w:rPr>
                <w:b/>
                <w:bCs/>
              </w:rPr>
              <w:t>Reddet</w:t>
            </w:r>
            <w:r w:rsidR="008B6C13">
              <w:rPr>
                <w:b/>
                <w:bCs/>
              </w:rPr>
              <w:t xml:space="preserve"> </w:t>
            </w:r>
            <w:r w:rsidR="008B6C13">
              <w:t>butonuna tıklandığında akış “</w:t>
            </w:r>
            <w:r w:rsidR="001265AA">
              <w:t>Genel Müdür Ret</w:t>
            </w:r>
            <w:r w:rsidR="008B6C13">
              <w:t xml:space="preserve"> E-Posta” adımına ilerler.</w:t>
            </w:r>
          </w:p>
        </w:tc>
      </w:tr>
    </w:tbl>
    <w:p w14:paraId="2FB86F81" w14:textId="6D847EBB" w:rsidR="008B6C13" w:rsidRDefault="007E5729" w:rsidP="007E5729">
      <w:pPr>
        <w:pStyle w:val="Taslak2"/>
        <w:numPr>
          <w:ilvl w:val="1"/>
          <w:numId w:val="9"/>
        </w:numPr>
      </w:pPr>
      <w:r>
        <w:lastRenderedPageBreak/>
        <w:t>TÖS Finans Onay Formu</w:t>
      </w:r>
    </w:p>
    <w:p w14:paraId="5FB98563" w14:textId="130FD359" w:rsidR="007F083B" w:rsidRDefault="00A0034F" w:rsidP="00A0034F">
      <w:pPr>
        <w:ind w:left="360"/>
        <w:jc w:val="center"/>
      </w:pPr>
      <w:r w:rsidRPr="00A0034F">
        <w:rPr>
          <w:noProof/>
        </w:rPr>
        <w:drawing>
          <wp:inline distT="0" distB="0" distL="0" distR="0" wp14:anchorId="612BABB6" wp14:editId="4633E3F3">
            <wp:extent cx="4785782" cy="5696071"/>
            <wp:effectExtent l="0" t="0" r="0" b="0"/>
            <wp:docPr id="1065093084" name="Resim 1" descr="metin, ekran görüntüsü, paralel,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93084" name="Resim 1" descr="metin, ekran görüntüsü, paralel, sayı, numara içeren bir resim"/>
                    <pic:cNvPicPr/>
                  </pic:nvPicPr>
                  <pic:blipFill>
                    <a:blip r:embed="rId44"/>
                    <a:stretch>
                      <a:fillRect/>
                    </a:stretch>
                  </pic:blipFill>
                  <pic:spPr>
                    <a:xfrm>
                      <a:off x="0" y="0"/>
                      <a:ext cx="4801771" cy="5715102"/>
                    </a:xfrm>
                    <a:prstGeom prst="rect">
                      <a:avLst/>
                    </a:prstGeom>
                  </pic:spPr>
                </pic:pic>
              </a:graphicData>
            </a:graphic>
          </wp:inline>
        </w:drawing>
      </w:r>
    </w:p>
    <w:p w14:paraId="5A1AB283" w14:textId="6CCD9E6B" w:rsidR="002E023C" w:rsidRDefault="00512F7D" w:rsidP="00166870">
      <w:pPr>
        <w:pStyle w:val="Taslak3"/>
        <w:numPr>
          <w:ilvl w:val="2"/>
          <w:numId w:val="9"/>
        </w:numPr>
      </w:pPr>
      <w:r>
        <w:t>TÖS</w:t>
      </w:r>
      <w:r w:rsidR="00166870">
        <w:t xml:space="preserve"> Finans Onay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E202F6" w:rsidRPr="003E783A" w14:paraId="754A1E8F"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7CCACB97" w14:textId="77777777" w:rsidR="00E202F6" w:rsidRPr="003E783A" w:rsidRDefault="00E202F6" w:rsidP="00EE1A32">
            <w:pPr>
              <w:pStyle w:val="TabloBalk"/>
              <w:rPr>
                <w:b/>
              </w:rPr>
            </w:pPr>
            <w:r w:rsidRPr="003E783A">
              <w:t>Alan Adı</w:t>
            </w:r>
          </w:p>
        </w:tc>
        <w:tc>
          <w:tcPr>
            <w:tcW w:w="1848" w:type="dxa"/>
            <w:hideMark/>
          </w:tcPr>
          <w:p w14:paraId="0AF15280" w14:textId="77777777" w:rsidR="00E202F6" w:rsidRPr="003E783A" w:rsidRDefault="00E202F6"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66F6A8AD" w14:textId="77777777" w:rsidR="00E202F6" w:rsidRPr="003E783A" w:rsidRDefault="00E202F6"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1FB1ED2F" w14:textId="77777777" w:rsidR="00E202F6" w:rsidRPr="003E783A" w:rsidRDefault="00E202F6"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07E4F2FA" w14:textId="77777777" w:rsidR="00E202F6" w:rsidRPr="003E783A" w:rsidRDefault="00E202F6"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E202F6" w:rsidRPr="003E783A" w14:paraId="525F4D90"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1B111904" w14:textId="458EA827" w:rsidR="00E202F6" w:rsidRPr="003E783A" w:rsidRDefault="00E202F6" w:rsidP="00EE1A32">
            <w:pPr>
              <w:pStyle w:val="Tabloerik"/>
            </w:pPr>
            <w:r w:rsidRPr="00555E89">
              <w:t>Adı Soyadı</w:t>
            </w:r>
          </w:p>
        </w:tc>
        <w:tc>
          <w:tcPr>
            <w:tcW w:w="1848" w:type="dxa"/>
          </w:tcPr>
          <w:p w14:paraId="79F962AD" w14:textId="77777777"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6F4B77D6" w14:textId="77777777"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3D4149A6" w14:textId="77777777"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0CB3375B" w14:textId="77777777" w:rsidR="00E202F6" w:rsidRPr="003E783A" w:rsidRDefault="00E202F6"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E202F6" w:rsidRPr="003E783A" w14:paraId="36428670"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D2F6D4C" w14:textId="71A10560" w:rsidR="00E202F6" w:rsidRPr="003E783A" w:rsidRDefault="00E202F6" w:rsidP="00EE1A32">
            <w:pPr>
              <w:pStyle w:val="Tabloerik"/>
            </w:pPr>
            <w:r w:rsidRPr="00A43F9A">
              <w:t>Departmanı</w:t>
            </w:r>
          </w:p>
        </w:tc>
        <w:tc>
          <w:tcPr>
            <w:tcW w:w="1848" w:type="dxa"/>
          </w:tcPr>
          <w:p w14:paraId="0F80CA3D" w14:textId="77777777" w:rsidR="00E202F6" w:rsidRPr="003E783A" w:rsidRDefault="00E202F6" w:rsidP="00EE1A32">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5ADB4087" w14:textId="77777777" w:rsidR="00E202F6" w:rsidRPr="003E783A" w:rsidRDefault="00E202F6"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284767FE" w14:textId="77777777" w:rsidR="00E202F6" w:rsidRPr="003E783A" w:rsidRDefault="00E202F6"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566D32CB" w14:textId="77777777" w:rsidR="00E202F6" w:rsidRPr="003E783A" w:rsidRDefault="00E202F6"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E202F6" w:rsidRPr="003E783A" w14:paraId="3AC88A52"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C7FA443" w14:textId="3E35CAA4" w:rsidR="00E202F6" w:rsidRPr="003E783A" w:rsidRDefault="00E30C18" w:rsidP="00EE1A32">
            <w:pPr>
              <w:pStyle w:val="Tabloerik"/>
            </w:pPr>
            <w:r>
              <w:lastRenderedPageBreak/>
              <w:t>Ü</w:t>
            </w:r>
            <w:r w:rsidR="00E202F6" w:rsidRPr="00790F83">
              <w:t>nvanı</w:t>
            </w:r>
          </w:p>
        </w:tc>
        <w:tc>
          <w:tcPr>
            <w:tcW w:w="1848" w:type="dxa"/>
          </w:tcPr>
          <w:p w14:paraId="17CD4A1A" w14:textId="684740EF"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w:t>
            </w:r>
            <w:r w:rsidR="002F6455">
              <w:t>O</w:t>
            </w:r>
            <w:r w:rsidRPr="000B161B">
              <w:t>STERILEN_UNVAN</w:t>
            </w:r>
            <w:r>
              <w:t>I</w:t>
            </w:r>
          </w:p>
        </w:tc>
        <w:tc>
          <w:tcPr>
            <w:tcW w:w="1159" w:type="dxa"/>
          </w:tcPr>
          <w:p w14:paraId="39A07DEB" w14:textId="77777777"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D0B7C3B" w14:textId="77777777" w:rsidR="00E202F6" w:rsidRPr="003E783A" w:rsidRDefault="00E202F6"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1CA9D7CD" w14:textId="77777777" w:rsidR="00E202F6" w:rsidRPr="003E783A" w:rsidRDefault="00E202F6"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DD3A9D" w:rsidRPr="003E783A" w14:paraId="2F3DCE8A"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044EFE5E" w14:textId="26B01C4B" w:rsidR="00DD3A9D" w:rsidRDefault="00DD3A9D" w:rsidP="00DD3A9D">
            <w:pPr>
              <w:pStyle w:val="Tabloerik"/>
            </w:pPr>
            <w:r w:rsidRPr="00007C78">
              <w:t>Hakedilen Ödül</w:t>
            </w:r>
          </w:p>
        </w:tc>
        <w:tc>
          <w:tcPr>
            <w:tcW w:w="1848" w:type="dxa"/>
          </w:tcPr>
          <w:p w14:paraId="65811E15" w14:textId="4D3A36F2" w:rsidR="00DD3A9D" w:rsidRPr="000B161B" w:rsidRDefault="00DD3A9D" w:rsidP="00DD3A9D">
            <w:pPr>
              <w:pStyle w:val="Tabloerik"/>
              <w:cnfStyle w:val="000000000000" w:firstRow="0" w:lastRow="0" w:firstColumn="0" w:lastColumn="0" w:oddVBand="0" w:evenVBand="0" w:oddHBand="0" w:evenHBand="0" w:firstRowFirstColumn="0" w:firstRowLastColumn="0" w:lastRowFirstColumn="0" w:lastRowLastColumn="0"/>
            </w:pPr>
            <w:r>
              <w:t>HAKEDILEN_ODUL</w:t>
            </w:r>
          </w:p>
        </w:tc>
        <w:tc>
          <w:tcPr>
            <w:tcW w:w="1159" w:type="dxa"/>
          </w:tcPr>
          <w:p w14:paraId="256C05D7" w14:textId="4D5AC99D" w:rsidR="00DD3A9D" w:rsidRDefault="00DD3A9D" w:rsidP="00DD3A9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C28C666" w14:textId="2EF574DC" w:rsidR="00DD3A9D" w:rsidRDefault="00DD3A9D" w:rsidP="00DD3A9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035000DD" w14:textId="1990FA2F" w:rsidR="00DD3A9D" w:rsidRDefault="00DD3A9D" w:rsidP="00DD3A9D">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DD3A9D" w:rsidRPr="003E783A" w14:paraId="183120A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2B4C4422" w14:textId="14D9C4C9" w:rsidR="00DD3A9D" w:rsidRDefault="001F299E" w:rsidP="00DD3A9D">
            <w:pPr>
              <w:pStyle w:val="Tabloerik"/>
            </w:pPr>
            <w:r>
              <w:t>Planlanan Ödeme Tarihi</w:t>
            </w:r>
          </w:p>
        </w:tc>
        <w:tc>
          <w:tcPr>
            <w:tcW w:w="1848" w:type="dxa"/>
          </w:tcPr>
          <w:p w14:paraId="27DE975B" w14:textId="74B0A50C" w:rsidR="00DD3A9D" w:rsidRPr="000B161B" w:rsidRDefault="001F299E" w:rsidP="00DD3A9D">
            <w:pPr>
              <w:pStyle w:val="Tabloerik"/>
              <w:cnfStyle w:val="000000100000" w:firstRow="0" w:lastRow="0" w:firstColumn="0" w:lastColumn="0" w:oddVBand="0" w:evenVBand="0" w:oddHBand="1" w:evenHBand="0" w:firstRowFirstColumn="0" w:firstRowLastColumn="0" w:lastRowFirstColumn="0" w:lastRowLastColumn="0"/>
            </w:pPr>
            <w:r>
              <w:t>PLANLANAN_ODEME_TARIHI</w:t>
            </w:r>
          </w:p>
        </w:tc>
        <w:tc>
          <w:tcPr>
            <w:tcW w:w="1159" w:type="dxa"/>
          </w:tcPr>
          <w:p w14:paraId="21615115" w14:textId="4124CF75" w:rsidR="00DD3A9D" w:rsidRDefault="00E31782" w:rsidP="00DD3A9D">
            <w:pPr>
              <w:pStyle w:val="Tabloerik"/>
              <w:cnfStyle w:val="000000100000" w:firstRow="0" w:lastRow="0" w:firstColumn="0" w:lastColumn="0" w:oddVBand="0" w:evenVBand="0" w:oddHBand="1" w:evenHBand="0" w:firstRowFirstColumn="0" w:firstRowLastColumn="0" w:lastRowFirstColumn="0" w:lastRowLastColumn="0"/>
            </w:pPr>
            <w:r>
              <w:t>Evet</w:t>
            </w:r>
          </w:p>
        </w:tc>
        <w:tc>
          <w:tcPr>
            <w:tcW w:w="1694" w:type="dxa"/>
          </w:tcPr>
          <w:p w14:paraId="2D704FFF" w14:textId="59BC09EE" w:rsidR="00DD3A9D" w:rsidRDefault="00E31782" w:rsidP="00DD3A9D">
            <w:pPr>
              <w:pStyle w:val="Tabloerik"/>
              <w:cnfStyle w:val="000000100000" w:firstRow="0" w:lastRow="0" w:firstColumn="0" w:lastColumn="0" w:oddVBand="0" w:evenVBand="0" w:oddHBand="1" w:evenHBand="0" w:firstRowFirstColumn="0" w:firstRowLastColumn="0" w:lastRowFirstColumn="0" w:lastRowLastColumn="0"/>
            </w:pPr>
            <w:r>
              <w:t>Evet</w:t>
            </w:r>
          </w:p>
        </w:tc>
        <w:tc>
          <w:tcPr>
            <w:tcW w:w="2821" w:type="dxa"/>
          </w:tcPr>
          <w:p w14:paraId="48B9BA69" w14:textId="3D53F4F1" w:rsidR="00DD3A9D" w:rsidRDefault="00E31782" w:rsidP="00DD3A9D">
            <w:pPr>
              <w:pStyle w:val="Tabloerik"/>
              <w:jc w:val="both"/>
              <w:cnfStyle w:val="000000100000" w:firstRow="0" w:lastRow="0" w:firstColumn="0" w:lastColumn="0" w:oddVBand="0" w:evenVBand="0" w:oddHBand="1" w:evenHBand="0" w:firstRowFirstColumn="0" w:firstRowLastColumn="0" w:lastRowFirstColumn="0" w:lastRowLastColumn="0"/>
            </w:pPr>
            <w:r>
              <w:t>Finans sorumlusunun</w:t>
            </w:r>
            <w:r w:rsidR="00DC3266">
              <w:t xml:space="preserve"> verilecek ödül için </w:t>
            </w:r>
            <w:r w:rsidR="00557DBC">
              <w:t>ödeme tarihini seçtiği tarih alanıdır.</w:t>
            </w:r>
          </w:p>
        </w:tc>
      </w:tr>
      <w:tr w:rsidR="00DD3A9D" w:rsidRPr="003E783A" w14:paraId="410C8E16"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711720B7" w14:textId="31432FF7" w:rsidR="00DD3A9D" w:rsidRDefault="00795220" w:rsidP="00DD3A9D">
            <w:pPr>
              <w:pStyle w:val="Tabloerik"/>
            </w:pPr>
            <w:r>
              <w:t>Finans Açıklama</w:t>
            </w:r>
          </w:p>
        </w:tc>
        <w:tc>
          <w:tcPr>
            <w:tcW w:w="1848" w:type="dxa"/>
          </w:tcPr>
          <w:p w14:paraId="1F4F069E" w14:textId="0ADDA37A" w:rsidR="00DD3A9D" w:rsidRPr="000B161B" w:rsidRDefault="00795220" w:rsidP="00DD3A9D">
            <w:pPr>
              <w:pStyle w:val="Tabloerik"/>
              <w:cnfStyle w:val="000000000000" w:firstRow="0" w:lastRow="0" w:firstColumn="0" w:lastColumn="0" w:oddVBand="0" w:evenVBand="0" w:oddHBand="0" w:evenHBand="0" w:firstRowFirstColumn="0" w:firstRowLastColumn="0" w:lastRowFirstColumn="0" w:lastRowLastColumn="0"/>
            </w:pPr>
            <w:r>
              <w:t>FINANS_ACIKLAMA</w:t>
            </w:r>
          </w:p>
        </w:tc>
        <w:tc>
          <w:tcPr>
            <w:tcW w:w="1159" w:type="dxa"/>
          </w:tcPr>
          <w:p w14:paraId="35BD91DF" w14:textId="36947457" w:rsidR="00DD3A9D" w:rsidRDefault="000B228C" w:rsidP="00DD3A9D">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4491F3E0" w14:textId="4360FA02" w:rsidR="00DD3A9D" w:rsidRDefault="000B228C" w:rsidP="00DD3A9D">
            <w:pPr>
              <w:pStyle w:val="Tabloerik"/>
              <w:cnfStyle w:val="000000000000" w:firstRow="0" w:lastRow="0" w:firstColumn="0" w:lastColumn="0" w:oddVBand="0" w:evenVBand="0" w:oddHBand="0" w:evenHBand="0" w:firstRowFirstColumn="0" w:firstRowLastColumn="0" w:lastRowFirstColumn="0" w:lastRowLastColumn="0"/>
            </w:pPr>
            <w:r>
              <w:t>Evet</w:t>
            </w:r>
          </w:p>
        </w:tc>
        <w:tc>
          <w:tcPr>
            <w:tcW w:w="2821" w:type="dxa"/>
          </w:tcPr>
          <w:p w14:paraId="2E45A660" w14:textId="416481BE" w:rsidR="00DD3A9D" w:rsidRDefault="000B228C" w:rsidP="00DD3A9D">
            <w:pPr>
              <w:pStyle w:val="Tabloerik"/>
              <w:jc w:val="both"/>
              <w:cnfStyle w:val="000000000000" w:firstRow="0" w:lastRow="0" w:firstColumn="0" w:lastColumn="0" w:oddVBand="0" w:evenVBand="0" w:oddHBand="0" w:evenHBand="0" w:firstRowFirstColumn="0" w:firstRowLastColumn="0" w:lastRowFirstColumn="0" w:lastRowLastColumn="0"/>
            </w:pPr>
            <w:r>
              <w:t>Finans sorumlusunun isteğe</w:t>
            </w:r>
            <w:r w:rsidR="007170DD">
              <w:t xml:space="preserve"> bağlı açıklama girdiği serbest yazı alanıdır.</w:t>
            </w:r>
          </w:p>
        </w:tc>
      </w:tr>
    </w:tbl>
    <w:p w14:paraId="713D644E" w14:textId="77777777" w:rsidR="00166870" w:rsidRDefault="00166870" w:rsidP="00166870">
      <w:pPr>
        <w:ind w:left="360"/>
        <w:jc w:val="both"/>
      </w:pPr>
    </w:p>
    <w:p w14:paraId="638BF996" w14:textId="6CC2557F" w:rsidR="007170DD" w:rsidRDefault="00E00A55" w:rsidP="00E00A55">
      <w:pPr>
        <w:pStyle w:val="Taslak3"/>
        <w:numPr>
          <w:ilvl w:val="2"/>
          <w:numId w:val="9"/>
        </w:numPr>
      </w:pPr>
      <w:r>
        <w:t>TÖS Finans Onay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FB6B73" w14:paraId="260485FF"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6C863B8A" w14:textId="77777777" w:rsidR="00FB6B73" w:rsidRDefault="00FB6B73" w:rsidP="00EE1A32">
            <w:pPr>
              <w:pStyle w:val="TabloBalk"/>
            </w:pPr>
            <w:r>
              <w:t>İşlem Adı</w:t>
            </w:r>
          </w:p>
        </w:tc>
        <w:tc>
          <w:tcPr>
            <w:tcW w:w="992" w:type="dxa"/>
          </w:tcPr>
          <w:p w14:paraId="74A7134B" w14:textId="77777777" w:rsidR="00FB6B73" w:rsidRDefault="00FB6B73"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489C0F52" w14:textId="77777777" w:rsidR="00FB6B73" w:rsidRDefault="00FB6B73"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FB6B73" w14:paraId="7FD34B5E"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6954CE0" w14:textId="77777777" w:rsidR="00FB6B73" w:rsidRDefault="00FB6B73" w:rsidP="00EE1A32">
            <w:pPr>
              <w:pStyle w:val="Tabloerik"/>
            </w:pPr>
            <w:r>
              <w:t>Onayla</w:t>
            </w:r>
          </w:p>
        </w:tc>
        <w:tc>
          <w:tcPr>
            <w:tcW w:w="992" w:type="dxa"/>
          </w:tcPr>
          <w:p w14:paraId="78B2DA8E" w14:textId="77777777" w:rsidR="00FB6B73" w:rsidRDefault="00FB6B73"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007767BC" w14:textId="28646AAE" w:rsidR="00FB6B73" w:rsidRDefault="00FB6B73" w:rsidP="00EE1A32">
            <w:pPr>
              <w:pStyle w:val="Tabloerik"/>
              <w:cnfStyle w:val="000000100000" w:firstRow="0" w:lastRow="0" w:firstColumn="0" w:lastColumn="0" w:oddVBand="0" w:evenVBand="0" w:oddHBand="1" w:evenHBand="0" w:firstRowFirstColumn="0" w:firstRowLastColumn="0" w:lastRowFirstColumn="0" w:lastRowLastColumn="0"/>
            </w:pPr>
            <w:r>
              <w:rPr>
                <w:b/>
                <w:bCs/>
              </w:rPr>
              <w:t xml:space="preserve">Onayla </w:t>
            </w:r>
            <w:r>
              <w:t xml:space="preserve">butonuna tıklandığında akış, </w:t>
            </w:r>
            <w:r w:rsidR="005F0BD7">
              <w:t>İnsan Kaynakları Son Kontrol</w:t>
            </w:r>
            <w:r>
              <w:t xml:space="preserve"> adımına ilerler.</w:t>
            </w:r>
          </w:p>
        </w:tc>
      </w:tr>
    </w:tbl>
    <w:p w14:paraId="7F942120" w14:textId="77777777" w:rsidR="00E00A55" w:rsidRDefault="00E00A55" w:rsidP="00E00A55">
      <w:pPr>
        <w:ind w:left="360"/>
      </w:pPr>
    </w:p>
    <w:p w14:paraId="2BDC5587" w14:textId="4D974594" w:rsidR="005F0BD7" w:rsidRDefault="00153723" w:rsidP="00153723">
      <w:pPr>
        <w:pStyle w:val="Taslak2"/>
        <w:numPr>
          <w:ilvl w:val="1"/>
          <w:numId w:val="9"/>
        </w:numPr>
      </w:pPr>
      <w:r>
        <w:lastRenderedPageBreak/>
        <w:t>TÖS İK Son Kontrol Formu</w:t>
      </w:r>
    </w:p>
    <w:p w14:paraId="0D1ED493" w14:textId="58BC7ABF" w:rsidR="001F05E4" w:rsidRDefault="001F05E4" w:rsidP="001F05E4">
      <w:pPr>
        <w:jc w:val="center"/>
      </w:pPr>
      <w:r w:rsidRPr="001F05E4">
        <w:rPr>
          <w:noProof/>
        </w:rPr>
        <w:drawing>
          <wp:inline distT="0" distB="0" distL="0" distR="0" wp14:anchorId="51BDE85F" wp14:editId="270EA8F8">
            <wp:extent cx="4516900" cy="5171893"/>
            <wp:effectExtent l="0" t="0" r="0" b="0"/>
            <wp:docPr id="232213529" name="Resim 1" descr="metin, ekran görüntüsü, sayı, numara,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13529" name="Resim 1" descr="metin, ekran görüntüsü, sayı, numara, yazı tipi içeren bir resim"/>
                    <pic:cNvPicPr/>
                  </pic:nvPicPr>
                  <pic:blipFill>
                    <a:blip r:embed="rId45"/>
                    <a:stretch>
                      <a:fillRect/>
                    </a:stretch>
                  </pic:blipFill>
                  <pic:spPr>
                    <a:xfrm>
                      <a:off x="0" y="0"/>
                      <a:ext cx="4533672" cy="5191097"/>
                    </a:xfrm>
                    <a:prstGeom prst="rect">
                      <a:avLst/>
                    </a:prstGeom>
                  </pic:spPr>
                </pic:pic>
              </a:graphicData>
            </a:graphic>
          </wp:inline>
        </w:drawing>
      </w:r>
    </w:p>
    <w:p w14:paraId="38D9D53A" w14:textId="0A403589" w:rsidR="00A24447" w:rsidRDefault="000D1525" w:rsidP="00A24447">
      <w:pPr>
        <w:pStyle w:val="Taslak3"/>
        <w:numPr>
          <w:ilvl w:val="2"/>
          <w:numId w:val="9"/>
        </w:numPr>
      </w:pPr>
      <w:r>
        <w:t>TÖS İK Son Kontrol Form Alanları</w:t>
      </w:r>
    </w:p>
    <w:tbl>
      <w:tblPr>
        <w:tblStyle w:val="GridTable4-Accent11"/>
        <w:tblpPr w:leftFromText="141" w:rightFromText="141" w:vertAnchor="text" w:horzAnchor="margin" w:tblpX="108" w:tblpY="147"/>
        <w:tblW w:w="9360" w:type="dxa"/>
        <w:tblLayout w:type="fixed"/>
        <w:tblLook w:val="04A0" w:firstRow="1" w:lastRow="0" w:firstColumn="1" w:lastColumn="0" w:noHBand="0" w:noVBand="1"/>
      </w:tblPr>
      <w:tblGrid>
        <w:gridCol w:w="1838"/>
        <w:gridCol w:w="1848"/>
        <w:gridCol w:w="1159"/>
        <w:gridCol w:w="1694"/>
        <w:gridCol w:w="2821"/>
      </w:tblGrid>
      <w:tr w:rsidR="000D1525" w:rsidRPr="003E783A" w14:paraId="6665DCE4" w14:textId="77777777" w:rsidTr="00EE1A3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hideMark/>
          </w:tcPr>
          <w:p w14:paraId="266BF381" w14:textId="77777777" w:rsidR="000D1525" w:rsidRPr="003E783A" w:rsidRDefault="000D1525" w:rsidP="00EE1A32">
            <w:pPr>
              <w:pStyle w:val="TabloBalk"/>
              <w:rPr>
                <w:b/>
              </w:rPr>
            </w:pPr>
            <w:r w:rsidRPr="003E783A">
              <w:t>Alan Adı</w:t>
            </w:r>
          </w:p>
        </w:tc>
        <w:tc>
          <w:tcPr>
            <w:tcW w:w="1848" w:type="dxa"/>
            <w:hideMark/>
          </w:tcPr>
          <w:p w14:paraId="16695064" w14:textId="77777777" w:rsidR="000D1525" w:rsidRPr="003E783A" w:rsidRDefault="000D1525"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PaperWork Tipi</w:t>
            </w:r>
          </w:p>
        </w:tc>
        <w:tc>
          <w:tcPr>
            <w:tcW w:w="1159" w:type="dxa"/>
            <w:hideMark/>
          </w:tcPr>
          <w:p w14:paraId="613DCC77" w14:textId="77777777" w:rsidR="000D1525" w:rsidRPr="003E783A" w:rsidRDefault="000D1525"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Zorunlu</w:t>
            </w:r>
          </w:p>
        </w:tc>
        <w:tc>
          <w:tcPr>
            <w:tcW w:w="1694" w:type="dxa"/>
            <w:hideMark/>
          </w:tcPr>
          <w:p w14:paraId="1AD9DDA8" w14:textId="77777777" w:rsidR="000D1525" w:rsidRPr="003E783A" w:rsidRDefault="000D1525"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Aktiflik</w:t>
            </w:r>
          </w:p>
        </w:tc>
        <w:tc>
          <w:tcPr>
            <w:tcW w:w="2821" w:type="dxa"/>
            <w:hideMark/>
          </w:tcPr>
          <w:p w14:paraId="33192324" w14:textId="77777777" w:rsidR="000D1525" w:rsidRPr="003E783A" w:rsidRDefault="000D1525" w:rsidP="00EE1A32">
            <w:pPr>
              <w:pStyle w:val="TabloBalk"/>
              <w:cnfStyle w:val="100000000000" w:firstRow="1" w:lastRow="0" w:firstColumn="0" w:lastColumn="0" w:oddVBand="0" w:evenVBand="0" w:oddHBand="0" w:evenHBand="0" w:firstRowFirstColumn="0" w:firstRowLastColumn="0" w:lastRowFirstColumn="0" w:lastRowLastColumn="0"/>
              <w:rPr>
                <w:b/>
              </w:rPr>
            </w:pPr>
            <w:r w:rsidRPr="003E783A">
              <w:t>Açıklama</w:t>
            </w:r>
          </w:p>
        </w:tc>
      </w:tr>
      <w:tr w:rsidR="000D1525" w:rsidRPr="003E783A" w14:paraId="78E798CE"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CD7F53C" w14:textId="77777777" w:rsidR="000D1525" w:rsidRPr="003E783A" w:rsidRDefault="000D1525" w:rsidP="00EE1A32">
            <w:pPr>
              <w:pStyle w:val="Tabloerik"/>
            </w:pPr>
            <w:r w:rsidRPr="00555E89">
              <w:t>Adı Soyadı</w:t>
            </w:r>
          </w:p>
        </w:tc>
        <w:tc>
          <w:tcPr>
            <w:tcW w:w="1848" w:type="dxa"/>
          </w:tcPr>
          <w:p w14:paraId="33E7F9E8"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t>ADAY_ADI_SOYADI</w:t>
            </w:r>
          </w:p>
        </w:tc>
        <w:tc>
          <w:tcPr>
            <w:tcW w:w="1159" w:type="dxa"/>
          </w:tcPr>
          <w:p w14:paraId="656AFD8A"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548D832E"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3EE52B4" w14:textId="77777777" w:rsidR="000D1525" w:rsidRPr="003E783A" w:rsidRDefault="000D1525"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D1525" w:rsidRPr="003E783A" w14:paraId="06B0E14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7DE19BC" w14:textId="77777777" w:rsidR="000D1525" w:rsidRPr="003E783A" w:rsidRDefault="000D1525" w:rsidP="00EE1A32">
            <w:pPr>
              <w:pStyle w:val="Tabloerik"/>
            </w:pPr>
            <w:r w:rsidRPr="00A43F9A">
              <w:t>Departmanı</w:t>
            </w:r>
          </w:p>
        </w:tc>
        <w:tc>
          <w:tcPr>
            <w:tcW w:w="1848" w:type="dxa"/>
          </w:tcPr>
          <w:p w14:paraId="4E8E27B9" w14:textId="77777777" w:rsidR="000D1525" w:rsidRPr="003E783A"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ADAY_GOSTERILEN_DEPARTMANI</w:t>
            </w:r>
          </w:p>
        </w:tc>
        <w:tc>
          <w:tcPr>
            <w:tcW w:w="1159" w:type="dxa"/>
          </w:tcPr>
          <w:p w14:paraId="3E96C9A9" w14:textId="77777777" w:rsidR="000D1525" w:rsidRPr="003E783A"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39C32FFD" w14:textId="77777777" w:rsidR="000D1525" w:rsidRPr="003E783A"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1014BD5A" w14:textId="77777777" w:rsidR="000D1525" w:rsidRPr="003E783A" w:rsidRDefault="000D1525"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0D1525" w:rsidRPr="003E783A" w14:paraId="54290E39"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ABEB0B0" w14:textId="77777777" w:rsidR="000D1525" w:rsidRPr="003E783A" w:rsidRDefault="000D1525" w:rsidP="00EE1A32">
            <w:pPr>
              <w:pStyle w:val="Tabloerik"/>
            </w:pPr>
            <w:r>
              <w:t>Ü</w:t>
            </w:r>
            <w:r w:rsidRPr="00790F83">
              <w:t>nvanı</w:t>
            </w:r>
          </w:p>
        </w:tc>
        <w:tc>
          <w:tcPr>
            <w:tcW w:w="1848" w:type="dxa"/>
          </w:tcPr>
          <w:p w14:paraId="108D389E"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rsidRPr="000B161B">
              <w:t>ADAY_G</w:t>
            </w:r>
            <w:r>
              <w:t>O</w:t>
            </w:r>
            <w:r w:rsidRPr="000B161B">
              <w:t>STERILEN_UNVAN</w:t>
            </w:r>
            <w:r>
              <w:t>I</w:t>
            </w:r>
          </w:p>
        </w:tc>
        <w:tc>
          <w:tcPr>
            <w:tcW w:w="1159" w:type="dxa"/>
          </w:tcPr>
          <w:p w14:paraId="14C1AF5C"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65712B78" w14:textId="77777777" w:rsidR="000D1525" w:rsidRPr="003E783A" w:rsidRDefault="000D1525" w:rsidP="00EE1A32">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419D8CA3" w14:textId="77777777" w:rsidR="000D1525" w:rsidRPr="003E783A" w:rsidRDefault="000D1525" w:rsidP="00EE1A32">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0D1525" w14:paraId="629CFD74"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461385B6" w14:textId="77777777" w:rsidR="000D1525" w:rsidRDefault="000D1525" w:rsidP="00EE1A32">
            <w:pPr>
              <w:pStyle w:val="Tabloerik"/>
            </w:pPr>
            <w:r w:rsidRPr="00007C78">
              <w:t>Hakedilen Ödül</w:t>
            </w:r>
          </w:p>
        </w:tc>
        <w:tc>
          <w:tcPr>
            <w:tcW w:w="1848" w:type="dxa"/>
          </w:tcPr>
          <w:p w14:paraId="75FD6B42" w14:textId="77777777" w:rsidR="000D1525" w:rsidRPr="000B161B"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HAKEDILEN_ODUL</w:t>
            </w:r>
          </w:p>
        </w:tc>
        <w:tc>
          <w:tcPr>
            <w:tcW w:w="1159" w:type="dxa"/>
          </w:tcPr>
          <w:p w14:paraId="1608C282" w14:textId="77777777" w:rsidR="000D1525"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691AAEB2" w14:textId="77777777" w:rsidR="000D1525" w:rsidRDefault="000D1525" w:rsidP="00EE1A32">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FACC8B7" w14:textId="77777777" w:rsidR="000D1525" w:rsidRDefault="000D1525" w:rsidP="00EE1A32">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r w:rsidR="007102F6" w14:paraId="15C28D75" w14:textId="77777777" w:rsidTr="00EE1A32">
        <w:trPr>
          <w:cnfStyle w:val="000000100000" w:firstRow="0" w:lastRow="0" w:firstColumn="0" w:lastColumn="0" w:oddVBand="0" w:evenVBand="0" w:oddHBand="1"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838" w:type="dxa"/>
          </w:tcPr>
          <w:p w14:paraId="3BB43756" w14:textId="77777777" w:rsidR="007102F6" w:rsidRDefault="007102F6" w:rsidP="007102F6">
            <w:pPr>
              <w:pStyle w:val="Tabloerik"/>
            </w:pPr>
            <w:r>
              <w:lastRenderedPageBreak/>
              <w:t>Planlanan Ödeme Tarihi</w:t>
            </w:r>
          </w:p>
        </w:tc>
        <w:tc>
          <w:tcPr>
            <w:tcW w:w="1848" w:type="dxa"/>
          </w:tcPr>
          <w:p w14:paraId="0BBBC32D" w14:textId="77777777" w:rsidR="007102F6" w:rsidRPr="000B161B" w:rsidRDefault="007102F6" w:rsidP="007102F6">
            <w:pPr>
              <w:pStyle w:val="Tabloerik"/>
              <w:cnfStyle w:val="000000100000" w:firstRow="0" w:lastRow="0" w:firstColumn="0" w:lastColumn="0" w:oddVBand="0" w:evenVBand="0" w:oddHBand="1" w:evenHBand="0" w:firstRowFirstColumn="0" w:firstRowLastColumn="0" w:lastRowFirstColumn="0" w:lastRowLastColumn="0"/>
            </w:pPr>
            <w:r>
              <w:t>PLANLANAN_ODEME_TARIHI</w:t>
            </w:r>
          </w:p>
        </w:tc>
        <w:tc>
          <w:tcPr>
            <w:tcW w:w="1159" w:type="dxa"/>
          </w:tcPr>
          <w:p w14:paraId="3D3B3C29" w14:textId="0749514D" w:rsidR="007102F6" w:rsidRDefault="007102F6" w:rsidP="007102F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1694" w:type="dxa"/>
          </w:tcPr>
          <w:p w14:paraId="247FCE2F" w14:textId="5693D5B6" w:rsidR="007102F6" w:rsidRDefault="007102F6" w:rsidP="007102F6">
            <w:pPr>
              <w:pStyle w:val="Tabloerik"/>
              <w:cnfStyle w:val="000000100000" w:firstRow="0" w:lastRow="0" w:firstColumn="0" w:lastColumn="0" w:oddVBand="0" w:evenVBand="0" w:oddHBand="1" w:evenHBand="0" w:firstRowFirstColumn="0" w:firstRowLastColumn="0" w:lastRowFirstColumn="0" w:lastRowLastColumn="0"/>
            </w:pPr>
            <w:r>
              <w:t>Hayır</w:t>
            </w:r>
          </w:p>
        </w:tc>
        <w:tc>
          <w:tcPr>
            <w:tcW w:w="2821" w:type="dxa"/>
          </w:tcPr>
          <w:p w14:paraId="56159A05" w14:textId="04AC6BC6" w:rsidR="007102F6" w:rsidRDefault="007102F6" w:rsidP="007102F6">
            <w:pPr>
              <w:pStyle w:val="Tabloerik"/>
              <w:jc w:val="both"/>
              <w:cnfStyle w:val="000000100000" w:firstRow="0" w:lastRow="0" w:firstColumn="0" w:lastColumn="0" w:oddVBand="0" w:evenVBand="0" w:oddHBand="1" w:evenHBand="0" w:firstRowFirstColumn="0" w:firstRowLastColumn="0" w:lastRowFirstColumn="0" w:lastRowLastColumn="0"/>
            </w:pPr>
            <w:r>
              <w:t>Bir önceki formdan salt okunur olarak gelmektedir.</w:t>
            </w:r>
          </w:p>
        </w:tc>
      </w:tr>
      <w:tr w:rsidR="007102F6" w14:paraId="55852F5C" w14:textId="77777777" w:rsidTr="00EE1A32">
        <w:trPr>
          <w:trHeight w:val="472"/>
        </w:trPr>
        <w:tc>
          <w:tcPr>
            <w:cnfStyle w:val="001000000000" w:firstRow="0" w:lastRow="0" w:firstColumn="1" w:lastColumn="0" w:oddVBand="0" w:evenVBand="0" w:oddHBand="0" w:evenHBand="0" w:firstRowFirstColumn="0" w:firstRowLastColumn="0" w:lastRowFirstColumn="0" w:lastRowLastColumn="0"/>
            <w:tcW w:w="1838" w:type="dxa"/>
          </w:tcPr>
          <w:p w14:paraId="63B97A99" w14:textId="77777777" w:rsidR="007102F6" w:rsidRDefault="007102F6" w:rsidP="007102F6">
            <w:pPr>
              <w:pStyle w:val="Tabloerik"/>
            </w:pPr>
            <w:r>
              <w:t>Finans Açıklama</w:t>
            </w:r>
          </w:p>
        </w:tc>
        <w:tc>
          <w:tcPr>
            <w:tcW w:w="1848" w:type="dxa"/>
          </w:tcPr>
          <w:p w14:paraId="5DA12928" w14:textId="77777777" w:rsidR="007102F6" w:rsidRPr="000B161B" w:rsidRDefault="007102F6" w:rsidP="007102F6">
            <w:pPr>
              <w:pStyle w:val="Tabloerik"/>
              <w:cnfStyle w:val="000000000000" w:firstRow="0" w:lastRow="0" w:firstColumn="0" w:lastColumn="0" w:oddVBand="0" w:evenVBand="0" w:oddHBand="0" w:evenHBand="0" w:firstRowFirstColumn="0" w:firstRowLastColumn="0" w:lastRowFirstColumn="0" w:lastRowLastColumn="0"/>
            </w:pPr>
            <w:r>
              <w:t>FINANS_ACIKLAMA</w:t>
            </w:r>
          </w:p>
        </w:tc>
        <w:tc>
          <w:tcPr>
            <w:tcW w:w="1159" w:type="dxa"/>
          </w:tcPr>
          <w:p w14:paraId="0AB4BAC0" w14:textId="7A35C032" w:rsidR="007102F6" w:rsidRDefault="007102F6" w:rsidP="007102F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1694" w:type="dxa"/>
          </w:tcPr>
          <w:p w14:paraId="526D1BB6" w14:textId="5B8E4364" w:rsidR="007102F6" w:rsidRDefault="007102F6" w:rsidP="007102F6">
            <w:pPr>
              <w:pStyle w:val="Tabloerik"/>
              <w:cnfStyle w:val="000000000000" w:firstRow="0" w:lastRow="0" w:firstColumn="0" w:lastColumn="0" w:oddVBand="0" w:evenVBand="0" w:oddHBand="0" w:evenHBand="0" w:firstRowFirstColumn="0" w:firstRowLastColumn="0" w:lastRowFirstColumn="0" w:lastRowLastColumn="0"/>
            </w:pPr>
            <w:r>
              <w:t>Hayır</w:t>
            </w:r>
          </w:p>
        </w:tc>
        <w:tc>
          <w:tcPr>
            <w:tcW w:w="2821" w:type="dxa"/>
          </w:tcPr>
          <w:p w14:paraId="3ECCE54A" w14:textId="0FC32467" w:rsidR="007102F6" w:rsidRDefault="007102F6" w:rsidP="007102F6">
            <w:pPr>
              <w:pStyle w:val="Tabloerik"/>
              <w:jc w:val="both"/>
              <w:cnfStyle w:val="000000000000" w:firstRow="0" w:lastRow="0" w:firstColumn="0" w:lastColumn="0" w:oddVBand="0" w:evenVBand="0" w:oddHBand="0" w:evenHBand="0" w:firstRowFirstColumn="0" w:firstRowLastColumn="0" w:lastRowFirstColumn="0" w:lastRowLastColumn="0"/>
            </w:pPr>
            <w:r>
              <w:t>Bir önceki formdan salt okunur olarak gelmektedir.</w:t>
            </w:r>
          </w:p>
        </w:tc>
      </w:tr>
    </w:tbl>
    <w:p w14:paraId="658916A2" w14:textId="77777777" w:rsidR="000D1525" w:rsidRDefault="000D1525" w:rsidP="000D1525">
      <w:pPr>
        <w:ind w:left="360"/>
      </w:pPr>
    </w:p>
    <w:p w14:paraId="62294CCB" w14:textId="475B7F95" w:rsidR="00202302" w:rsidRDefault="002C6435" w:rsidP="00202302">
      <w:pPr>
        <w:pStyle w:val="Taslak3"/>
        <w:numPr>
          <w:ilvl w:val="2"/>
          <w:numId w:val="9"/>
        </w:numPr>
      </w:pPr>
      <w:r>
        <w:t>TÖS İK Son Kontrol Form Aksiyonları</w:t>
      </w:r>
    </w:p>
    <w:tbl>
      <w:tblPr>
        <w:tblStyle w:val="KlavuzuTablo4-Vurgu5"/>
        <w:tblW w:w="0" w:type="auto"/>
        <w:tblInd w:w="421" w:type="dxa"/>
        <w:tblLook w:val="04A0" w:firstRow="1" w:lastRow="0" w:firstColumn="1" w:lastColumn="0" w:noHBand="0" w:noVBand="1"/>
      </w:tblPr>
      <w:tblGrid>
        <w:gridCol w:w="1984"/>
        <w:gridCol w:w="992"/>
        <w:gridCol w:w="5619"/>
      </w:tblGrid>
      <w:tr w:rsidR="002C6435" w14:paraId="08952E05"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18AA98A" w14:textId="77777777" w:rsidR="002C6435" w:rsidRDefault="002C6435" w:rsidP="00EE1A32">
            <w:pPr>
              <w:pStyle w:val="TabloBalk"/>
            </w:pPr>
            <w:r>
              <w:t>İşlem Adı</w:t>
            </w:r>
          </w:p>
        </w:tc>
        <w:tc>
          <w:tcPr>
            <w:tcW w:w="992" w:type="dxa"/>
          </w:tcPr>
          <w:p w14:paraId="0F96C62A" w14:textId="77777777" w:rsidR="002C6435" w:rsidRDefault="002C6435" w:rsidP="00EE1A32">
            <w:pPr>
              <w:pStyle w:val="TabloBalk"/>
              <w:cnfStyle w:val="100000000000" w:firstRow="1" w:lastRow="0" w:firstColumn="0" w:lastColumn="0" w:oddVBand="0" w:evenVBand="0" w:oddHBand="0" w:evenHBand="0" w:firstRowFirstColumn="0" w:firstRowLastColumn="0" w:lastRowFirstColumn="0" w:lastRowLastColumn="0"/>
            </w:pPr>
            <w:r>
              <w:t>Aktiflik</w:t>
            </w:r>
          </w:p>
        </w:tc>
        <w:tc>
          <w:tcPr>
            <w:tcW w:w="5619" w:type="dxa"/>
          </w:tcPr>
          <w:p w14:paraId="263CE11F" w14:textId="77777777" w:rsidR="002C6435" w:rsidRDefault="002C6435" w:rsidP="00EE1A32">
            <w:pPr>
              <w:pStyle w:val="TabloBalk"/>
              <w:cnfStyle w:val="100000000000" w:firstRow="1" w:lastRow="0" w:firstColumn="0" w:lastColumn="0" w:oddVBand="0" w:evenVBand="0" w:oddHBand="0" w:evenHBand="0" w:firstRowFirstColumn="0" w:firstRowLastColumn="0" w:lastRowFirstColumn="0" w:lastRowLastColumn="0"/>
            </w:pPr>
            <w:r>
              <w:t>Açıklama</w:t>
            </w:r>
          </w:p>
        </w:tc>
      </w:tr>
      <w:tr w:rsidR="002C6435" w14:paraId="4F7AAC8D"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5E131B6E" w14:textId="764BAE4E" w:rsidR="002C6435" w:rsidRDefault="0020478F" w:rsidP="00EE1A32">
            <w:pPr>
              <w:pStyle w:val="Tabloerik"/>
            </w:pPr>
            <w:r>
              <w:t>Ödül Teslim Edildi</w:t>
            </w:r>
          </w:p>
        </w:tc>
        <w:tc>
          <w:tcPr>
            <w:tcW w:w="992" w:type="dxa"/>
          </w:tcPr>
          <w:p w14:paraId="1E102BD8" w14:textId="77777777" w:rsidR="002C6435" w:rsidRDefault="002C6435" w:rsidP="00EE1A32">
            <w:pPr>
              <w:pStyle w:val="Tabloerik"/>
              <w:cnfStyle w:val="000000100000" w:firstRow="0" w:lastRow="0" w:firstColumn="0" w:lastColumn="0" w:oddVBand="0" w:evenVBand="0" w:oddHBand="1" w:evenHBand="0" w:firstRowFirstColumn="0" w:firstRowLastColumn="0" w:lastRowFirstColumn="0" w:lastRowLastColumn="0"/>
            </w:pPr>
            <w:r>
              <w:t>Evet</w:t>
            </w:r>
          </w:p>
        </w:tc>
        <w:tc>
          <w:tcPr>
            <w:tcW w:w="5619" w:type="dxa"/>
          </w:tcPr>
          <w:p w14:paraId="6D6ED1FC" w14:textId="391B252C" w:rsidR="002C6435" w:rsidRDefault="0020478F" w:rsidP="00EE1A32">
            <w:pPr>
              <w:pStyle w:val="Tabloerik"/>
              <w:cnfStyle w:val="000000100000" w:firstRow="0" w:lastRow="0" w:firstColumn="0" w:lastColumn="0" w:oddVBand="0" w:evenVBand="0" w:oddHBand="1" w:evenHBand="0" w:firstRowFirstColumn="0" w:firstRowLastColumn="0" w:lastRowFirstColumn="0" w:lastRowLastColumn="0"/>
            </w:pPr>
            <w:r w:rsidRPr="0020478F">
              <w:rPr>
                <w:b/>
                <w:bCs/>
                <w:lang w:val="en-US"/>
              </w:rPr>
              <w:t>Ödül Teslim Edildi</w:t>
            </w:r>
            <w:r w:rsidR="002C6435">
              <w:rPr>
                <w:b/>
                <w:bCs/>
              </w:rPr>
              <w:t xml:space="preserve"> </w:t>
            </w:r>
            <w:r w:rsidR="002C6435">
              <w:t>butonuna tıklandığında akış</w:t>
            </w:r>
            <w:r w:rsidR="000905E4">
              <w:t xml:space="preserve"> sonlanır.</w:t>
            </w:r>
          </w:p>
        </w:tc>
      </w:tr>
    </w:tbl>
    <w:p w14:paraId="04ED8403" w14:textId="77777777" w:rsidR="002C6435" w:rsidRPr="00C72504" w:rsidRDefault="002C6435" w:rsidP="002C6435">
      <w:pPr>
        <w:ind w:left="360"/>
        <w:jc w:val="both"/>
      </w:pPr>
    </w:p>
    <w:p w14:paraId="01417F61" w14:textId="77777777" w:rsidR="00883A69" w:rsidRDefault="00883A69" w:rsidP="00791006">
      <w:pPr>
        <w:pStyle w:val="Taslak1"/>
        <w:numPr>
          <w:ilvl w:val="0"/>
          <w:numId w:val="9"/>
        </w:numPr>
        <w:rPr>
          <w:noProof/>
          <w:lang w:val="tr-TR"/>
        </w:rPr>
      </w:pPr>
      <w:bookmarkStart w:id="11" w:name="_Toc90389642"/>
      <w:r w:rsidRPr="00791006">
        <w:rPr>
          <w:noProof/>
          <w:lang w:val="tr-TR"/>
        </w:rPr>
        <w:t>Yetki Seti</w:t>
      </w:r>
      <w:bookmarkEnd w:id="11"/>
    </w:p>
    <w:p w14:paraId="5D2B039A" w14:textId="77777777" w:rsidR="00CC4ABC" w:rsidRDefault="00CC4ABC" w:rsidP="00CC4ABC">
      <w:pPr>
        <w:pStyle w:val="Taslak2"/>
        <w:numPr>
          <w:ilvl w:val="1"/>
          <w:numId w:val="9"/>
        </w:numPr>
        <w:rPr>
          <w:noProof/>
          <w:lang w:val="tr-TR"/>
        </w:rPr>
      </w:pPr>
      <w:bookmarkStart w:id="12" w:name="_Toc164160125"/>
      <w:r>
        <w:rPr>
          <w:noProof/>
          <w:lang w:val="tr-TR"/>
        </w:rPr>
        <w:t>Default ACL</w:t>
      </w:r>
      <w:bookmarkEnd w:id="12"/>
    </w:p>
    <w:p w14:paraId="56361D49" w14:textId="77777777" w:rsidR="00CC4ABC" w:rsidRDefault="00CC4ABC" w:rsidP="00CC4ABC">
      <w:pPr>
        <w:ind w:left="720"/>
        <w:rPr>
          <w:noProof/>
          <w:lang w:val="tr-TR"/>
        </w:rPr>
      </w:pPr>
      <w:r>
        <w:rPr>
          <w:noProof/>
          <w:lang w:val="tr-TR"/>
        </w:rPr>
        <w:t>Sürecin kimler tarafından başlatabileceği belirlenen yetki setidir.</w:t>
      </w:r>
    </w:p>
    <w:p w14:paraId="750E5A66" w14:textId="77777777" w:rsidR="00CC4ABC" w:rsidRDefault="00CC4ABC" w:rsidP="00CC4ABC">
      <w:pPr>
        <w:ind w:left="360"/>
        <w:rPr>
          <w:noProof/>
          <w:lang w:val="tr-TR"/>
        </w:rPr>
      </w:pPr>
      <w:r w:rsidRPr="00EE7F5F">
        <w:rPr>
          <w:noProof/>
          <w:color w:val="FF0000"/>
          <w:lang w:val="tr-TR"/>
        </w:rPr>
        <w:t>Kullanıcı/Kullanıcılar:</w:t>
      </w:r>
      <w:r>
        <w:rPr>
          <w:noProof/>
          <w:color w:val="FF0000"/>
          <w:lang w:val="tr-TR"/>
        </w:rPr>
        <w:t xml:space="preserve"> </w:t>
      </w:r>
      <w:r>
        <w:rPr>
          <w:noProof/>
          <w:lang w:val="tr-TR"/>
        </w:rPr>
        <w:t>Süreç tüm kullanıcılar tarafından başlatılabileceği için tüm kullanıcıların yazma yetkisi vardır.</w:t>
      </w:r>
    </w:p>
    <w:p w14:paraId="42AEF5F0" w14:textId="77777777" w:rsidR="00CC4ABC" w:rsidRDefault="00CC4ABC" w:rsidP="00CC4ABC">
      <w:pPr>
        <w:pStyle w:val="Taslak2"/>
        <w:numPr>
          <w:ilvl w:val="1"/>
          <w:numId w:val="9"/>
        </w:numPr>
        <w:rPr>
          <w:noProof/>
          <w:lang w:val="tr-TR"/>
        </w:rPr>
      </w:pPr>
      <w:bookmarkStart w:id="13" w:name="_Toc164160126"/>
      <w:r>
        <w:rPr>
          <w:noProof/>
          <w:lang w:val="tr-TR"/>
        </w:rPr>
        <w:t>Tasarım</w:t>
      </w:r>
      <w:bookmarkEnd w:id="13"/>
    </w:p>
    <w:p w14:paraId="4D1DCDD4" w14:textId="03756BB5" w:rsidR="00CC4ABC" w:rsidRDefault="00CC4ABC" w:rsidP="00CC4ABC">
      <w:pPr>
        <w:spacing w:after="0" w:line="360" w:lineRule="auto"/>
        <w:ind w:left="360" w:firstLine="360"/>
        <w:jc w:val="both"/>
        <w:rPr>
          <w:rFonts w:eastAsia="Times New Roman" w:cstheme="minorHAnsi"/>
          <w:sz w:val="20"/>
          <w:szCs w:val="20"/>
          <w:lang w:eastAsia="tr-TR"/>
        </w:rPr>
      </w:pPr>
      <w:r w:rsidRPr="00EC50D1">
        <w:rPr>
          <w:rFonts w:eastAsia="Times New Roman" w:cstheme="minorHAnsi"/>
          <w:sz w:val="20"/>
          <w:szCs w:val="20"/>
          <w:lang w:eastAsia="tr-TR"/>
        </w:rPr>
        <w:t>Oluşturulan sürecin tasarımın düzenlenmesi için kullanılacak yetki setidir.</w:t>
      </w:r>
      <w:r>
        <w:rPr>
          <w:rFonts w:eastAsia="Times New Roman" w:cstheme="minorHAnsi"/>
          <w:sz w:val="20"/>
          <w:szCs w:val="20"/>
          <w:lang w:eastAsia="tr-TR"/>
        </w:rPr>
        <w:t xml:space="preserve"> Ayrıca sistem raporları, işlemler ve yöneticilerin ulaşması istenilen arayüzlerin kimler tarafından kullanılabileceğinin belirlendiği yetki setidir.</w:t>
      </w:r>
    </w:p>
    <w:p w14:paraId="0B6E2F76" w14:textId="77777777" w:rsidR="00CC4ABC" w:rsidRPr="00EF53F9" w:rsidRDefault="00CC4ABC" w:rsidP="00CC4ABC">
      <w:pPr>
        <w:spacing w:after="0" w:line="360" w:lineRule="auto"/>
        <w:ind w:left="360"/>
        <w:jc w:val="both"/>
        <w:rPr>
          <w:rFonts w:eastAsia="Times New Roman" w:cstheme="minorHAnsi"/>
          <w:color w:val="FF0000"/>
          <w:sz w:val="20"/>
          <w:szCs w:val="20"/>
          <w:lang w:eastAsia="tr-TR"/>
        </w:rPr>
      </w:pPr>
      <w:r>
        <w:rPr>
          <w:rFonts w:eastAsia="Times New Roman" w:cstheme="minorHAnsi"/>
          <w:color w:val="FF0000"/>
          <w:sz w:val="20"/>
          <w:szCs w:val="20"/>
          <w:lang w:eastAsia="tr-TR"/>
        </w:rPr>
        <w:t xml:space="preserve">Kullanıcı/Kullanıcılar: </w:t>
      </w:r>
      <w:r w:rsidRPr="00CB1130">
        <w:rPr>
          <w:rFonts w:eastAsia="Times New Roman" w:cstheme="minorHAnsi"/>
          <w:sz w:val="20"/>
          <w:szCs w:val="20"/>
          <w:lang w:eastAsia="tr-TR"/>
        </w:rPr>
        <w:t>Gürcan Yücel, Fevzi Öztürk, İlhan Kesken, Onur Cesur, Göktuğ Saka, ÇÇT</w:t>
      </w:r>
    </w:p>
    <w:p w14:paraId="1D1F757F" w14:textId="77777777" w:rsidR="00CC4ABC" w:rsidRDefault="00CC4ABC" w:rsidP="00CC4ABC">
      <w:pPr>
        <w:pStyle w:val="Taslak2"/>
        <w:numPr>
          <w:ilvl w:val="1"/>
          <w:numId w:val="9"/>
        </w:numPr>
        <w:rPr>
          <w:noProof/>
          <w:lang w:val="tr-TR"/>
        </w:rPr>
      </w:pPr>
      <w:bookmarkStart w:id="14" w:name="_Toc164160127"/>
      <w:r>
        <w:rPr>
          <w:noProof/>
          <w:lang w:val="tr-TR"/>
        </w:rPr>
        <w:t>Dokümanlar</w:t>
      </w:r>
      <w:bookmarkEnd w:id="14"/>
    </w:p>
    <w:p w14:paraId="5AEB4261" w14:textId="77777777" w:rsidR="00CC4ABC" w:rsidRDefault="00CC4ABC" w:rsidP="00CC4ABC">
      <w:pPr>
        <w:ind w:left="720"/>
        <w:rPr>
          <w:noProof/>
          <w:lang w:val="tr-TR"/>
        </w:rPr>
      </w:pPr>
      <w:r>
        <w:rPr>
          <w:noProof/>
          <w:lang w:val="tr-TR"/>
        </w:rPr>
        <w:t>Akışa sistem tipinde eklenti ekleme yetkilerini belirleyen yetki setidir.</w:t>
      </w:r>
    </w:p>
    <w:p w14:paraId="0E5E7AC1" w14:textId="77777777" w:rsidR="00CC4ABC" w:rsidRDefault="00CC4ABC" w:rsidP="00CC4ABC">
      <w:pPr>
        <w:ind w:left="360"/>
        <w:rPr>
          <w:rFonts w:eastAsia="Times New Roman" w:cstheme="minorHAnsi"/>
          <w:sz w:val="20"/>
          <w:szCs w:val="20"/>
          <w:lang w:eastAsia="tr-TR"/>
        </w:rPr>
      </w:pPr>
      <w:r>
        <w:rPr>
          <w:rFonts w:eastAsia="Times New Roman" w:cstheme="minorHAnsi"/>
          <w:color w:val="FF0000"/>
          <w:sz w:val="20"/>
          <w:szCs w:val="20"/>
          <w:lang w:eastAsia="tr-TR"/>
        </w:rPr>
        <w:t xml:space="preserve">Kullanıcı/Kullanıcılar: </w:t>
      </w:r>
      <w:r>
        <w:rPr>
          <w:rFonts w:eastAsia="Times New Roman" w:cstheme="minorHAnsi"/>
          <w:sz w:val="20"/>
          <w:szCs w:val="20"/>
          <w:lang w:eastAsia="tr-TR"/>
        </w:rPr>
        <w:t>Tüm kullanıcıların yazma yetkisi vardır.</w:t>
      </w:r>
    </w:p>
    <w:p w14:paraId="5997E6B9" w14:textId="3BA69806" w:rsidR="00CC4ABC" w:rsidRDefault="000A38A7" w:rsidP="00CC4ABC">
      <w:pPr>
        <w:pStyle w:val="Taslak2"/>
        <w:numPr>
          <w:ilvl w:val="1"/>
          <w:numId w:val="9"/>
        </w:numPr>
        <w:rPr>
          <w:noProof/>
          <w:lang w:val="tr-TR"/>
        </w:rPr>
      </w:pPr>
      <w:r>
        <w:rPr>
          <w:noProof/>
          <w:lang w:val="tr-TR"/>
        </w:rPr>
        <w:t>Takdir ve Ödüllendirme Süreci Rapor Yetki Seti</w:t>
      </w:r>
    </w:p>
    <w:p w14:paraId="337B3248" w14:textId="444691F8" w:rsidR="00CC4ABC" w:rsidRDefault="00CC4ABC" w:rsidP="00CC4ABC">
      <w:pPr>
        <w:ind w:left="360" w:firstLine="360"/>
        <w:jc w:val="both"/>
        <w:rPr>
          <w:noProof/>
          <w:lang w:val="tr-TR"/>
        </w:rPr>
      </w:pPr>
      <w:r>
        <w:rPr>
          <w:noProof/>
          <w:lang w:val="tr-TR"/>
        </w:rPr>
        <w:t xml:space="preserve">Sürece ait kabineti, içerisindeki dosya kartı, klasör ve eklentiler üzerindeki yetkileri belirleyen yetki setidir. Ayrıca </w:t>
      </w:r>
      <w:r w:rsidR="00434B63">
        <w:rPr>
          <w:noProof/>
          <w:lang w:val="tr-TR"/>
        </w:rPr>
        <w:t>Takdir ve Ödüllendirme Süreci</w:t>
      </w:r>
      <w:r>
        <w:rPr>
          <w:noProof/>
          <w:lang w:val="tr-TR"/>
        </w:rPr>
        <w:t xml:space="preserve"> Raporu’na erişimi belirleyen yetki setidir.</w:t>
      </w:r>
    </w:p>
    <w:p w14:paraId="1844BD4A" w14:textId="184DFD2B" w:rsidR="00CC4ABC" w:rsidRDefault="00CC4ABC" w:rsidP="00CC4ABC">
      <w:pPr>
        <w:rPr>
          <w:noProof/>
          <w:lang w:val="tr-TR"/>
        </w:rPr>
      </w:pPr>
      <w:r w:rsidRPr="000C40FB">
        <w:rPr>
          <w:noProof/>
          <w:color w:val="FF0000"/>
          <w:lang w:val="tr-TR"/>
        </w:rPr>
        <w:t>Yetki Seti Seviyesi Orta:</w:t>
      </w:r>
      <w:r w:rsidR="00A07D47">
        <w:rPr>
          <w:noProof/>
          <w:color w:val="FF0000"/>
          <w:lang w:val="tr-TR"/>
        </w:rPr>
        <w:t xml:space="preserve"> </w:t>
      </w:r>
      <w:r w:rsidR="00A07D47" w:rsidRPr="00A07D47">
        <w:rPr>
          <w:noProof/>
          <w:lang w:val="tr-TR"/>
        </w:rPr>
        <w:t>İnsan Kaynakları,</w:t>
      </w:r>
      <w:r>
        <w:rPr>
          <w:noProof/>
          <w:color w:val="FF0000"/>
          <w:lang w:val="tr-TR"/>
        </w:rPr>
        <w:t xml:space="preserve"> </w:t>
      </w:r>
      <w:r>
        <w:rPr>
          <w:noProof/>
          <w:lang w:val="tr-TR"/>
        </w:rPr>
        <w:t>Uygunsuzluk Takip Sorumluları</w:t>
      </w:r>
    </w:p>
    <w:p w14:paraId="201E7E27" w14:textId="77777777" w:rsidR="00CC4ABC" w:rsidRDefault="00CC4ABC" w:rsidP="00CC4ABC">
      <w:pPr>
        <w:rPr>
          <w:noProof/>
          <w:lang w:val="tr-TR"/>
        </w:rPr>
      </w:pPr>
      <w:r w:rsidRPr="000C40FB">
        <w:rPr>
          <w:noProof/>
          <w:color w:val="FF0000"/>
          <w:lang w:val="tr-TR"/>
        </w:rPr>
        <w:t xml:space="preserve">Yetki Seti Seviyesi </w:t>
      </w:r>
      <w:r>
        <w:rPr>
          <w:noProof/>
          <w:color w:val="FF0000"/>
          <w:lang w:val="tr-TR"/>
        </w:rPr>
        <w:t xml:space="preserve">Yüksek: </w:t>
      </w:r>
      <w:r>
        <w:rPr>
          <w:noProof/>
          <w:lang w:val="tr-TR"/>
        </w:rPr>
        <w:t>Yönetim Sistemleri Sorumlusu</w:t>
      </w:r>
    </w:p>
    <w:p w14:paraId="2EC1C5E2" w14:textId="412D0080" w:rsidR="00AD5C9C" w:rsidRPr="00791006" w:rsidRDefault="00AD5C9C" w:rsidP="00380DCB">
      <w:pPr>
        <w:rPr>
          <w:noProof/>
          <w:lang w:val="tr-TR"/>
        </w:rPr>
      </w:pPr>
    </w:p>
    <w:p w14:paraId="17D41944" w14:textId="77777777" w:rsidR="00883A69" w:rsidRDefault="00883A69" w:rsidP="00791006">
      <w:pPr>
        <w:pStyle w:val="Taslak1"/>
        <w:numPr>
          <w:ilvl w:val="0"/>
          <w:numId w:val="9"/>
        </w:numPr>
        <w:rPr>
          <w:noProof/>
          <w:lang w:val="tr-TR"/>
        </w:rPr>
      </w:pPr>
      <w:bookmarkStart w:id="15" w:name="_Toc90389644"/>
      <w:r w:rsidRPr="00791006">
        <w:rPr>
          <w:noProof/>
          <w:lang w:val="tr-TR"/>
        </w:rPr>
        <w:lastRenderedPageBreak/>
        <w:t>Liste Tanımları</w:t>
      </w:r>
      <w:bookmarkEnd w:id="15"/>
    </w:p>
    <w:p w14:paraId="2AE1017B" w14:textId="77777777" w:rsidR="0066614B" w:rsidRPr="007E25B9" w:rsidRDefault="0066614B" w:rsidP="0066614B">
      <w:pPr>
        <w:pStyle w:val="Taslak2"/>
        <w:numPr>
          <w:ilvl w:val="1"/>
          <w:numId w:val="9"/>
        </w:numPr>
        <w:rPr>
          <w:noProof/>
          <w:szCs w:val="28"/>
          <w:lang w:val="tr-TR"/>
        </w:rPr>
      </w:pPr>
      <w:bookmarkStart w:id="16" w:name="_Toc155344491"/>
      <w:r w:rsidRPr="007E25B9">
        <w:rPr>
          <w:noProof/>
          <w:szCs w:val="28"/>
          <w:lang w:val="tr-TR"/>
        </w:rPr>
        <w:t>Takdir Ve Ödüllendirme Listesi</w:t>
      </w:r>
      <w:bookmarkEnd w:id="16"/>
    </w:p>
    <w:tbl>
      <w:tblPr>
        <w:tblStyle w:val="KlavuzuTablo4-Vurgu3"/>
        <w:tblW w:w="0" w:type="auto"/>
        <w:tblLook w:val="04A0" w:firstRow="1" w:lastRow="0" w:firstColumn="1" w:lastColumn="0" w:noHBand="0" w:noVBand="1"/>
      </w:tblPr>
      <w:tblGrid>
        <w:gridCol w:w="6941"/>
      </w:tblGrid>
      <w:tr w:rsidR="0066614B" w:rsidRPr="004A60F6" w14:paraId="20BA612F"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15029FD5"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STATÜ</w:t>
            </w:r>
          </w:p>
        </w:tc>
      </w:tr>
      <w:tr w:rsidR="0066614B" w:rsidRPr="004A60F6" w14:paraId="0B5557D0"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292F0165"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Takdir</w:t>
            </w:r>
          </w:p>
        </w:tc>
      </w:tr>
      <w:tr w:rsidR="0066614B" w:rsidRPr="004A60F6" w14:paraId="4B15BD2B" w14:textId="77777777" w:rsidTr="00EE1A32">
        <w:tc>
          <w:tcPr>
            <w:cnfStyle w:val="001000000000" w:firstRow="0" w:lastRow="0" w:firstColumn="1" w:lastColumn="0" w:oddVBand="0" w:evenVBand="0" w:oddHBand="0" w:evenHBand="0" w:firstRowFirstColumn="0" w:firstRowLastColumn="0" w:lastRowFirstColumn="0" w:lastRowLastColumn="0"/>
            <w:tcW w:w="6941" w:type="dxa"/>
          </w:tcPr>
          <w:p w14:paraId="64166B0D"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Ödüllendirme</w:t>
            </w:r>
          </w:p>
        </w:tc>
      </w:tr>
    </w:tbl>
    <w:p w14:paraId="1C070698" w14:textId="77777777" w:rsidR="0066614B" w:rsidRPr="004A60F6" w:rsidRDefault="0066614B" w:rsidP="0066614B">
      <w:pPr>
        <w:rPr>
          <w:rFonts w:ascii="Arial Nova" w:hAnsi="Arial Nova"/>
          <w:noProof/>
          <w:sz w:val="18"/>
          <w:szCs w:val="18"/>
          <w:lang w:val="tr-TR"/>
        </w:rPr>
      </w:pPr>
    </w:p>
    <w:p w14:paraId="5494C53E" w14:textId="77777777" w:rsidR="0066614B" w:rsidRPr="00FF0799" w:rsidRDefault="0066614B" w:rsidP="0066614B">
      <w:pPr>
        <w:pStyle w:val="Taslak2"/>
        <w:numPr>
          <w:ilvl w:val="1"/>
          <w:numId w:val="9"/>
        </w:numPr>
        <w:rPr>
          <w:noProof/>
          <w:szCs w:val="28"/>
          <w:lang w:val="tr-TR"/>
        </w:rPr>
      </w:pPr>
      <w:bookmarkStart w:id="17" w:name="_Toc155344492"/>
      <w:r w:rsidRPr="00FF0799">
        <w:rPr>
          <w:noProof/>
          <w:szCs w:val="28"/>
          <w:lang w:val="tr-TR"/>
        </w:rPr>
        <w:t>Takdir Ve Ödüllendirme Kategoriler</w:t>
      </w:r>
      <w:bookmarkEnd w:id="17"/>
    </w:p>
    <w:tbl>
      <w:tblPr>
        <w:tblStyle w:val="KlavuzuTablo4-Vurgu3"/>
        <w:tblW w:w="0" w:type="auto"/>
        <w:tblLook w:val="04A0" w:firstRow="1" w:lastRow="0" w:firstColumn="1" w:lastColumn="0" w:noHBand="0" w:noVBand="1"/>
      </w:tblPr>
      <w:tblGrid>
        <w:gridCol w:w="6941"/>
      </w:tblGrid>
      <w:tr w:rsidR="0066614B" w:rsidRPr="004A60F6" w14:paraId="74B202F9" w14:textId="77777777" w:rsidTr="00EE1A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6A5FB50F"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KATEGORİLER</w:t>
            </w:r>
          </w:p>
        </w:tc>
      </w:tr>
      <w:tr w:rsidR="0066614B" w:rsidRPr="004A60F6" w14:paraId="7A322DAD"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6C28F454"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Buluş Bildirim</w:t>
            </w:r>
          </w:p>
        </w:tc>
      </w:tr>
      <w:tr w:rsidR="0066614B" w:rsidRPr="004A60F6" w14:paraId="500D6650" w14:textId="77777777" w:rsidTr="00EE1A32">
        <w:tc>
          <w:tcPr>
            <w:cnfStyle w:val="001000000000" w:firstRow="0" w:lastRow="0" w:firstColumn="1" w:lastColumn="0" w:oddVBand="0" w:evenVBand="0" w:oddHBand="0" w:evenHBand="0" w:firstRowFirstColumn="0" w:firstRowLastColumn="0" w:lastRowFirstColumn="0" w:lastRowLastColumn="0"/>
            <w:tcW w:w="6941" w:type="dxa"/>
          </w:tcPr>
          <w:p w14:paraId="720F4D17" w14:textId="45B0A952"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Çalışan Bağlılığı</w:t>
            </w:r>
            <w:r w:rsidR="00FF0799">
              <w:rPr>
                <w:rFonts w:ascii="Arial Nova" w:hAnsi="Arial Nova"/>
                <w:noProof/>
                <w:sz w:val="18"/>
                <w:szCs w:val="18"/>
                <w:lang w:val="tr-TR"/>
              </w:rPr>
              <w:t>/</w:t>
            </w:r>
            <w:r w:rsidRPr="004A60F6">
              <w:rPr>
                <w:rFonts w:ascii="Arial Nova" w:hAnsi="Arial Nova"/>
                <w:noProof/>
                <w:sz w:val="18"/>
                <w:szCs w:val="18"/>
                <w:lang w:val="tr-TR"/>
              </w:rPr>
              <w:t>Memnuniyet</w:t>
            </w:r>
            <w:r w:rsidR="00FF0799">
              <w:rPr>
                <w:rFonts w:ascii="Arial Nova" w:hAnsi="Arial Nova"/>
                <w:noProof/>
                <w:sz w:val="18"/>
                <w:szCs w:val="18"/>
                <w:lang w:val="tr-TR"/>
              </w:rPr>
              <w:t>i</w:t>
            </w:r>
          </w:p>
        </w:tc>
      </w:tr>
      <w:tr w:rsidR="0066614B" w:rsidRPr="004A60F6" w14:paraId="7C397EAC"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2D1AE7C0" w14:textId="4D736650"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İş Kalitesi Ve Verimliliği</w:t>
            </w:r>
            <w:r w:rsidR="0035264B">
              <w:rPr>
                <w:rFonts w:ascii="Arial Nova" w:hAnsi="Arial Nova"/>
                <w:noProof/>
                <w:sz w:val="18"/>
                <w:szCs w:val="18"/>
                <w:lang w:val="tr-TR"/>
              </w:rPr>
              <w:t>ni</w:t>
            </w:r>
            <w:r w:rsidRPr="004A60F6">
              <w:rPr>
                <w:rFonts w:ascii="Arial Nova" w:hAnsi="Arial Nova"/>
                <w:noProof/>
                <w:sz w:val="18"/>
                <w:szCs w:val="18"/>
                <w:lang w:val="tr-TR"/>
              </w:rPr>
              <w:t xml:space="preserve"> Arttırma</w:t>
            </w:r>
          </w:p>
        </w:tc>
      </w:tr>
      <w:tr w:rsidR="0066614B" w:rsidRPr="004A60F6" w14:paraId="364113E5" w14:textId="77777777" w:rsidTr="00EE1A32">
        <w:tc>
          <w:tcPr>
            <w:cnfStyle w:val="001000000000" w:firstRow="0" w:lastRow="0" w:firstColumn="1" w:lastColumn="0" w:oddVBand="0" w:evenVBand="0" w:oddHBand="0" w:evenHBand="0" w:firstRowFirstColumn="0" w:firstRowLastColumn="0" w:lastRowFirstColumn="0" w:lastRowLastColumn="0"/>
            <w:tcW w:w="6941" w:type="dxa"/>
          </w:tcPr>
          <w:p w14:paraId="44BD8917"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Marka Bilinirliğini Ve Pazar Payını Arttırma</w:t>
            </w:r>
          </w:p>
        </w:tc>
      </w:tr>
      <w:tr w:rsidR="0066614B" w:rsidRPr="004A60F6" w14:paraId="48D1DB32"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79A4F82D" w14:textId="77777777"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Müşteri Memnuniyeti</w:t>
            </w:r>
          </w:p>
        </w:tc>
      </w:tr>
      <w:tr w:rsidR="0066614B" w:rsidRPr="004A60F6" w14:paraId="773F9FAB" w14:textId="77777777" w:rsidTr="00EE1A32">
        <w:tc>
          <w:tcPr>
            <w:cnfStyle w:val="001000000000" w:firstRow="0" w:lastRow="0" w:firstColumn="1" w:lastColumn="0" w:oddVBand="0" w:evenVBand="0" w:oddHBand="0" w:evenHBand="0" w:firstRowFirstColumn="0" w:firstRowLastColumn="0" w:lastRowFirstColumn="0" w:lastRowLastColumn="0"/>
            <w:tcW w:w="6941" w:type="dxa"/>
          </w:tcPr>
          <w:p w14:paraId="35D2E8F4" w14:textId="3A88E018" w:rsidR="0066614B" w:rsidRPr="004A60F6" w:rsidRDefault="0066614B" w:rsidP="00EE1A32">
            <w:pPr>
              <w:rPr>
                <w:rFonts w:ascii="Arial Nova" w:hAnsi="Arial Nova"/>
                <w:noProof/>
                <w:sz w:val="18"/>
                <w:szCs w:val="18"/>
                <w:lang w:val="tr-TR"/>
              </w:rPr>
            </w:pPr>
            <w:r w:rsidRPr="004A60F6">
              <w:rPr>
                <w:rFonts w:ascii="Arial Nova" w:hAnsi="Arial Nova"/>
                <w:noProof/>
                <w:sz w:val="18"/>
                <w:szCs w:val="18"/>
                <w:lang w:val="tr-TR"/>
              </w:rPr>
              <w:t>Yeni Müşteri/Satış</w:t>
            </w:r>
          </w:p>
        </w:tc>
      </w:tr>
      <w:tr w:rsidR="00FE4CFC" w:rsidRPr="004A60F6" w14:paraId="247E52D0" w14:textId="77777777" w:rsidTr="00EE1A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1" w:type="dxa"/>
          </w:tcPr>
          <w:p w14:paraId="0050529F" w14:textId="13FA830B" w:rsidR="00FE4CFC" w:rsidRPr="004A60F6" w:rsidRDefault="00FE4CFC" w:rsidP="00EE1A32">
            <w:pPr>
              <w:rPr>
                <w:rFonts w:ascii="Arial Nova" w:hAnsi="Arial Nova"/>
                <w:noProof/>
                <w:sz w:val="18"/>
                <w:szCs w:val="18"/>
                <w:lang w:val="tr-TR"/>
              </w:rPr>
            </w:pPr>
            <w:r>
              <w:rPr>
                <w:rFonts w:ascii="Arial Nova" w:hAnsi="Arial Nova"/>
                <w:noProof/>
                <w:sz w:val="18"/>
                <w:szCs w:val="18"/>
                <w:lang w:val="tr-TR"/>
              </w:rPr>
              <w:t>Mevcut</w:t>
            </w:r>
            <w:r w:rsidRPr="004A60F6">
              <w:rPr>
                <w:rFonts w:ascii="Arial Nova" w:hAnsi="Arial Nova"/>
                <w:noProof/>
                <w:sz w:val="18"/>
                <w:szCs w:val="18"/>
                <w:lang w:val="tr-TR"/>
              </w:rPr>
              <w:t xml:space="preserve"> Müşteri/Satış</w:t>
            </w:r>
          </w:p>
        </w:tc>
      </w:tr>
      <w:tr w:rsidR="00FE4CFC" w:rsidRPr="004A60F6" w14:paraId="54CDF538" w14:textId="77777777" w:rsidTr="00EE1A32">
        <w:tc>
          <w:tcPr>
            <w:cnfStyle w:val="001000000000" w:firstRow="0" w:lastRow="0" w:firstColumn="1" w:lastColumn="0" w:oddVBand="0" w:evenVBand="0" w:oddHBand="0" w:evenHBand="0" w:firstRowFirstColumn="0" w:firstRowLastColumn="0" w:lastRowFirstColumn="0" w:lastRowLastColumn="0"/>
            <w:tcW w:w="6941" w:type="dxa"/>
          </w:tcPr>
          <w:p w14:paraId="18461CDC" w14:textId="210970C8" w:rsidR="00FE4CFC" w:rsidRPr="004A60F6" w:rsidRDefault="00FE4CFC" w:rsidP="00EE1A32">
            <w:pPr>
              <w:rPr>
                <w:rFonts w:ascii="Arial Nova" w:hAnsi="Arial Nova"/>
                <w:noProof/>
                <w:sz w:val="18"/>
                <w:szCs w:val="18"/>
                <w:lang w:val="tr-TR"/>
              </w:rPr>
            </w:pPr>
            <w:r w:rsidRPr="004A60F6">
              <w:rPr>
                <w:rFonts w:ascii="Arial Nova" w:hAnsi="Arial Nova"/>
                <w:noProof/>
                <w:sz w:val="18"/>
                <w:szCs w:val="18"/>
                <w:lang w:val="tr-TR"/>
              </w:rPr>
              <w:t>Yeni Müşteri/</w:t>
            </w:r>
            <w:r>
              <w:rPr>
                <w:rFonts w:ascii="Arial Nova" w:hAnsi="Arial Nova"/>
                <w:noProof/>
                <w:sz w:val="18"/>
                <w:szCs w:val="18"/>
                <w:lang w:val="tr-TR"/>
              </w:rPr>
              <w:t>Randevu</w:t>
            </w:r>
          </w:p>
        </w:tc>
      </w:tr>
    </w:tbl>
    <w:p w14:paraId="5EDD6AD1" w14:textId="77777777" w:rsidR="0066614B" w:rsidRPr="004A60F6" w:rsidRDefault="0066614B" w:rsidP="0066614B">
      <w:pPr>
        <w:rPr>
          <w:rFonts w:ascii="Arial Nova" w:hAnsi="Arial Nova"/>
          <w:noProof/>
          <w:sz w:val="18"/>
          <w:szCs w:val="18"/>
          <w:lang w:val="tr-TR"/>
        </w:rPr>
      </w:pPr>
    </w:p>
    <w:p w14:paraId="55F32496" w14:textId="77777777" w:rsidR="0066614B" w:rsidRPr="00791006" w:rsidRDefault="0066614B" w:rsidP="0066614B">
      <w:pPr>
        <w:ind w:left="360"/>
        <w:rPr>
          <w:noProof/>
          <w:lang w:val="tr-TR"/>
        </w:rPr>
      </w:pPr>
    </w:p>
    <w:p w14:paraId="3EDA155A" w14:textId="77777777" w:rsidR="00883A69" w:rsidRDefault="00883A69" w:rsidP="00791006">
      <w:pPr>
        <w:pStyle w:val="Taslak1"/>
        <w:numPr>
          <w:ilvl w:val="0"/>
          <w:numId w:val="9"/>
        </w:numPr>
        <w:rPr>
          <w:noProof/>
          <w:lang w:val="tr-TR"/>
        </w:rPr>
      </w:pPr>
      <w:bookmarkStart w:id="18" w:name="_Toc90389645"/>
      <w:r w:rsidRPr="00791006">
        <w:rPr>
          <w:noProof/>
          <w:lang w:val="tr-TR"/>
        </w:rPr>
        <w:t>Elektronik Posta Şablonu</w:t>
      </w:r>
      <w:bookmarkEnd w:id="18"/>
    </w:p>
    <w:p w14:paraId="5E483816" w14:textId="73C02241" w:rsidR="00923192" w:rsidRPr="00923192" w:rsidRDefault="00923192" w:rsidP="00F33CE1">
      <w:pPr>
        <w:pStyle w:val="Taslak2"/>
        <w:numPr>
          <w:ilvl w:val="1"/>
          <w:numId w:val="9"/>
        </w:numPr>
        <w:rPr>
          <w:noProof/>
          <w:lang w:val="tr-TR"/>
        </w:rPr>
      </w:pPr>
      <w:bookmarkStart w:id="19" w:name="_Toc155344494"/>
      <w:r w:rsidRPr="00923192">
        <w:rPr>
          <w:noProof/>
          <w:lang w:val="tr-TR"/>
        </w:rPr>
        <w:t xml:space="preserve">Akış Sahibi </w:t>
      </w:r>
      <w:bookmarkEnd w:id="19"/>
      <w:r w:rsidR="00A248F7">
        <w:rPr>
          <w:noProof/>
          <w:lang w:val="tr-TR"/>
        </w:rPr>
        <w:t>İptal E-Posta</w:t>
      </w:r>
    </w:p>
    <w:tbl>
      <w:tblPr>
        <w:tblStyle w:val="KlavuzTablo6-Renkli-Vurgu3"/>
        <w:tblW w:w="0" w:type="dxa"/>
        <w:tblLook w:val="04A0" w:firstRow="1" w:lastRow="0" w:firstColumn="1" w:lastColumn="0" w:noHBand="0" w:noVBand="1"/>
      </w:tblPr>
      <w:tblGrid>
        <w:gridCol w:w="1335"/>
        <w:gridCol w:w="8010"/>
      </w:tblGrid>
      <w:tr w:rsidR="00923192" w:rsidRPr="00923192" w14:paraId="2950BE15"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39C9D61"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7A4E4F9A" w14:textId="4A9CB490" w:rsidR="00923192" w:rsidRPr="00923192" w:rsidRDefault="00304D19"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Komite Üyeleri, Grup Yöneticisi</w:t>
            </w:r>
          </w:p>
        </w:tc>
      </w:tr>
      <w:tr w:rsidR="00923192" w:rsidRPr="00923192" w14:paraId="7A23BA96"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998FE47"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1D5FAAAF"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79410E14"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7BA037A"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46244A3E"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5AB7A60F"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4FC60223"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1176C4E6" w14:textId="77777777" w:rsidR="002E1AFD" w:rsidRDefault="002E1AFD" w:rsidP="002E1AFD">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Merhabalar,</w:t>
            </w:r>
          </w:p>
          <w:p w14:paraId="146C5811" w14:textId="77777777" w:rsidR="002E1AFD" w:rsidRDefault="002E1AFD" w:rsidP="002E1AFD">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Takdir ve Ödüllendirme başvurusu akış sahibi tarafından aşağıdaki görüş bildirilerek iptal edilmiştir.</w:t>
            </w:r>
          </w:p>
          <w:p w14:paraId="1B7B339C" w14:textId="77777777" w:rsidR="002E1AFD" w:rsidRDefault="002E1AFD" w:rsidP="002E1AFD">
            <w:pPr>
              <w:pStyle w:val="NormalWeb"/>
              <w:spacing w:before="0" w:beforeAutospacing="0" w:after="240" w:afterAutospacing="0"/>
              <w:rPr>
                <w:rFonts w:ascii="Verdana" w:hAnsi="Verdana"/>
                <w:color w:val="000000"/>
                <w:sz w:val="18"/>
                <w:szCs w:val="18"/>
              </w:rPr>
            </w:pPr>
            <w:r>
              <w:rPr>
                <w:rStyle w:val="Gl"/>
                <w:rFonts w:ascii="Verdana" w:hAnsi="Verdana"/>
                <w:color w:val="000000"/>
                <w:sz w:val="18"/>
                <w:szCs w:val="18"/>
              </w:rPr>
              <w:t>İptal Açıklama:</w:t>
            </w:r>
            <w:r>
              <w:rPr>
                <w:rFonts w:ascii="Verdana" w:hAnsi="Verdana"/>
                <w:color w:val="000000"/>
                <w:sz w:val="18"/>
                <w:szCs w:val="18"/>
              </w:rPr>
              <w:t> [FormData.IPTAL_ACIKLAMA]</w:t>
            </w:r>
          </w:p>
          <w:p w14:paraId="4EA63E7A" w14:textId="7C5E4D19" w:rsidR="00923192" w:rsidRPr="00923192" w:rsidRDefault="002E1AFD" w:rsidP="002E1AFD">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w:t>
            </w:r>
          </w:p>
        </w:tc>
      </w:tr>
    </w:tbl>
    <w:p w14:paraId="526A8230" w14:textId="77777777" w:rsidR="00923192" w:rsidRPr="00923192" w:rsidRDefault="00923192" w:rsidP="00A248F7">
      <w:pPr>
        <w:pStyle w:val="Taslak2"/>
        <w:numPr>
          <w:ilvl w:val="1"/>
          <w:numId w:val="9"/>
        </w:numPr>
        <w:rPr>
          <w:noProof/>
          <w:lang w:val="tr-TR"/>
        </w:rPr>
      </w:pPr>
      <w:bookmarkStart w:id="20" w:name="_Toc155344495"/>
      <w:r w:rsidRPr="00923192">
        <w:rPr>
          <w:noProof/>
          <w:lang w:val="tr-TR"/>
        </w:rPr>
        <w:t>Yönetici Değerlendirme Akış Maili</w:t>
      </w:r>
      <w:bookmarkEnd w:id="20"/>
    </w:p>
    <w:tbl>
      <w:tblPr>
        <w:tblStyle w:val="KlavuzTablo6-Renkli-Vurgu3"/>
        <w:tblW w:w="0" w:type="dxa"/>
        <w:tblLook w:val="04A0" w:firstRow="1" w:lastRow="0" w:firstColumn="1" w:lastColumn="0" w:noHBand="0" w:noVBand="1"/>
      </w:tblPr>
      <w:tblGrid>
        <w:gridCol w:w="1335"/>
        <w:gridCol w:w="8010"/>
      </w:tblGrid>
      <w:tr w:rsidR="00923192" w:rsidRPr="00923192" w14:paraId="4CF588D7"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B114520"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4095C6B9" w14:textId="558E6EFC" w:rsidR="00923192" w:rsidRPr="00923192" w:rsidRDefault="00015914" w:rsidP="000B5004">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highlight w:val="yellow"/>
                <w:lang w:val="tr-TR" w:eastAsia="tr-TR"/>
              </w:rPr>
            </w:pPr>
            <w:r w:rsidRPr="00015914">
              <w:rPr>
                <w:color w:val="auto"/>
              </w:rPr>
              <w:t> [FormData.GRUP_YONETICISI]</w:t>
            </w:r>
          </w:p>
        </w:tc>
      </w:tr>
      <w:tr w:rsidR="00923192" w:rsidRPr="00923192" w14:paraId="67AEB5EC"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028F6D96"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lastRenderedPageBreak/>
              <w:t>CC</w:t>
            </w:r>
            <w:r w:rsidRPr="00923192">
              <w:rPr>
                <w:rFonts w:ascii="Calibri" w:eastAsia="Times New Roman" w:hAnsi="Calibri" w:cs="Calibri"/>
                <w:color w:val="385623"/>
                <w:lang w:val="tr-TR" w:eastAsia="tr-TR"/>
              </w:rPr>
              <w:t>  </w:t>
            </w:r>
          </w:p>
        </w:tc>
        <w:tc>
          <w:tcPr>
            <w:tcW w:w="8010" w:type="dxa"/>
            <w:hideMark/>
          </w:tcPr>
          <w:p w14:paraId="536BBFEC"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02C16EEB"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48612E0"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168EE3AF"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auto"/>
                <w:sz w:val="18"/>
                <w:szCs w:val="18"/>
                <w:lang w:val="tr-TR" w:eastAsia="tr-TR"/>
              </w:rPr>
            </w:pPr>
            <w:r w:rsidRPr="00923192">
              <w:rPr>
                <w:b/>
                <w:bCs/>
                <w:color w:val="auto"/>
              </w:rPr>
              <w:t>Takdir Ve Ödüllendirme Süreci HK.</w:t>
            </w:r>
          </w:p>
        </w:tc>
      </w:tr>
      <w:tr w:rsidR="00923192" w:rsidRPr="00923192" w14:paraId="423707A5"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51C8E5A4"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6AB6D164" w14:textId="77777777" w:rsidR="000B5004" w:rsidRDefault="000B5004" w:rsidP="000B500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Yetkili,</w:t>
            </w:r>
          </w:p>
          <w:p w14:paraId="028BCD36" w14:textId="77777777" w:rsidR="000B5004" w:rsidRDefault="000B5004" w:rsidP="000B500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[FormData.ADAY_ADI_SOYADI] isimli çalışan için takdir ve ödüllendirme başvurusu değerlendirmenize sunulmuştur. </w:t>
            </w:r>
            <w:hyperlink r:id="rId46" w:tgtFrame="_blank" w:history="1">
              <w:r>
                <w:rPr>
                  <w:rStyle w:val="Kpr"/>
                  <w:rFonts w:ascii="Verdana" w:hAnsi="Verdana"/>
                  <w:color w:val="0000AA"/>
                  <w:sz w:val="18"/>
                  <w:szCs w:val="18"/>
                </w:rPr>
                <w:t>Değerlendirme için tıklayınız.</w:t>
              </w:r>
            </w:hyperlink>
          </w:p>
          <w:p w14:paraId="14094209" w14:textId="231B55C9" w:rsidR="00923192" w:rsidRPr="00923192" w:rsidRDefault="00923192" w:rsidP="00923192">
            <w:pPr>
              <w:rPr>
                <w:rFonts w:ascii="Segoe UI" w:eastAsia="Times New Roman" w:hAnsi="Segoe UI" w:cs="Segoe UI"/>
                <w:sz w:val="18"/>
                <w:szCs w:val="18"/>
                <w:lang w:val="tr-TR" w:eastAsia="tr-TR"/>
              </w:rPr>
            </w:pPr>
          </w:p>
        </w:tc>
      </w:tr>
    </w:tbl>
    <w:p w14:paraId="542D1D81" w14:textId="77777777" w:rsidR="00923192" w:rsidRPr="00923192" w:rsidRDefault="00923192" w:rsidP="00923192">
      <w:pPr>
        <w:rPr>
          <w:noProof/>
          <w:lang w:val="tr-TR"/>
        </w:rPr>
      </w:pPr>
    </w:p>
    <w:p w14:paraId="61D1D286" w14:textId="77777777" w:rsidR="00923192" w:rsidRPr="00923192" w:rsidRDefault="00923192" w:rsidP="00923192">
      <w:pPr>
        <w:rPr>
          <w:noProof/>
          <w:lang w:val="tr-TR"/>
        </w:rPr>
      </w:pPr>
    </w:p>
    <w:p w14:paraId="498657C3" w14:textId="77777777" w:rsidR="00923192" w:rsidRPr="00923192" w:rsidRDefault="00923192" w:rsidP="00923192">
      <w:pPr>
        <w:rPr>
          <w:noProof/>
          <w:lang w:val="tr-TR"/>
        </w:rPr>
      </w:pPr>
    </w:p>
    <w:p w14:paraId="41E1C20F" w14:textId="77777777" w:rsidR="00923192" w:rsidRPr="00923192" w:rsidRDefault="00923192" w:rsidP="00923192">
      <w:pPr>
        <w:rPr>
          <w:noProof/>
          <w:lang w:val="tr-TR"/>
        </w:rPr>
      </w:pPr>
    </w:p>
    <w:p w14:paraId="0CDE9AB6" w14:textId="77777777" w:rsidR="00923192" w:rsidRPr="00923192" w:rsidRDefault="00923192" w:rsidP="00923192">
      <w:pPr>
        <w:rPr>
          <w:noProof/>
          <w:lang w:val="tr-TR"/>
        </w:rPr>
      </w:pPr>
    </w:p>
    <w:p w14:paraId="52E1E2C0" w14:textId="77777777" w:rsidR="00923192" w:rsidRPr="00923192" w:rsidRDefault="00923192" w:rsidP="00923192">
      <w:pPr>
        <w:rPr>
          <w:noProof/>
          <w:lang w:val="tr-TR"/>
        </w:rPr>
      </w:pPr>
    </w:p>
    <w:p w14:paraId="3EC4C727" w14:textId="77777777" w:rsidR="00923192" w:rsidRPr="00923192" w:rsidRDefault="00923192" w:rsidP="00923192">
      <w:pPr>
        <w:rPr>
          <w:noProof/>
          <w:lang w:val="tr-TR"/>
        </w:rPr>
      </w:pPr>
    </w:p>
    <w:p w14:paraId="1E18F01F" w14:textId="77777777" w:rsidR="00923192" w:rsidRPr="00923192" w:rsidRDefault="00923192" w:rsidP="00923192">
      <w:pPr>
        <w:rPr>
          <w:noProof/>
          <w:lang w:val="tr-TR"/>
        </w:rPr>
      </w:pPr>
    </w:p>
    <w:p w14:paraId="3DC09DA5" w14:textId="6E06A478" w:rsidR="00923192" w:rsidRPr="00923192" w:rsidRDefault="007C4FDC" w:rsidP="007C4FDC">
      <w:pPr>
        <w:pStyle w:val="Taslak2"/>
        <w:numPr>
          <w:ilvl w:val="1"/>
          <w:numId w:val="9"/>
        </w:numPr>
        <w:rPr>
          <w:noProof/>
          <w:lang w:val="tr-TR"/>
        </w:rPr>
      </w:pPr>
      <w:r>
        <w:rPr>
          <w:noProof/>
          <w:lang w:val="tr-TR"/>
        </w:rPr>
        <w:t>TÖS Fizibilite İş Akışı E-Posta</w:t>
      </w:r>
    </w:p>
    <w:tbl>
      <w:tblPr>
        <w:tblStyle w:val="KlavuzTablo6-Renkli-Vurgu3"/>
        <w:tblW w:w="0" w:type="dxa"/>
        <w:tblLook w:val="04A0" w:firstRow="1" w:lastRow="0" w:firstColumn="1" w:lastColumn="0" w:noHBand="0" w:noVBand="1"/>
      </w:tblPr>
      <w:tblGrid>
        <w:gridCol w:w="1335"/>
        <w:gridCol w:w="8010"/>
      </w:tblGrid>
      <w:tr w:rsidR="00923192" w:rsidRPr="00923192" w14:paraId="1DB5F7DE"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16C8841"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5BB3D9C3" w14:textId="7663819C" w:rsidR="00923192" w:rsidRPr="00923192" w:rsidRDefault="00923192"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sidRPr="00923192">
              <w:rPr>
                <w:rFonts w:ascii="Calibri" w:eastAsia="Times New Roman" w:hAnsi="Calibri" w:cs="Calibri"/>
                <w:color w:val="0D0D0D" w:themeColor="text1" w:themeTint="F2"/>
                <w:lang w:val="tr-TR" w:eastAsia="tr-TR"/>
              </w:rPr>
              <w:t>Kategori Başkanı</w:t>
            </w:r>
          </w:p>
        </w:tc>
      </w:tr>
      <w:tr w:rsidR="00923192" w:rsidRPr="00923192" w14:paraId="6C885DCB"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68F2B3F2"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41EE42E0"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3DBF0979"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6832D75"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3173ACF5"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0E5E515F"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64DB31F5"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6746EED4" w14:textId="77777777" w:rsidR="001D1507" w:rsidRDefault="001D1507" w:rsidP="001D1507">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[FormData.BULUS_BILDIRIM_BASKANI],</w:t>
            </w:r>
          </w:p>
          <w:p w14:paraId="1782C222" w14:textId="66A9A90D" w:rsidR="00923192" w:rsidRPr="00923192" w:rsidRDefault="001D1507" w:rsidP="001D1507">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Buluş Bildirim kategorisinde başlatılan [FormData.SAYAC_NO] no'lu Takdir ve Ödüllendirme Süreci'nin fizibilitesi için üzerinize iş akışı gelmiştir. </w:t>
            </w:r>
            <w:hyperlink r:id="rId47" w:tgtFrame="_blank" w:history="1">
              <w:r>
                <w:rPr>
                  <w:rStyle w:val="Kpr"/>
                  <w:rFonts w:ascii="Verdana" w:hAnsi="Verdana"/>
                  <w:color w:val="0000AA"/>
                  <w:sz w:val="18"/>
                  <w:szCs w:val="18"/>
                </w:rPr>
                <w:t>Baykuş'a giriş için tıklayınız.</w:t>
              </w:r>
            </w:hyperlink>
          </w:p>
        </w:tc>
      </w:tr>
    </w:tbl>
    <w:p w14:paraId="536453C5" w14:textId="77777777" w:rsidR="00923192" w:rsidRPr="00923192" w:rsidRDefault="00923192" w:rsidP="00274B2F">
      <w:pPr>
        <w:pStyle w:val="Taslak2"/>
        <w:numPr>
          <w:ilvl w:val="1"/>
          <w:numId w:val="9"/>
        </w:numPr>
        <w:rPr>
          <w:noProof/>
          <w:lang w:val="tr-TR"/>
        </w:rPr>
      </w:pPr>
      <w:bookmarkStart w:id="21" w:name="_Toc155344497"/>
      <w:r w:rsidRPr="00923192">
        <w:rPr>
          <w:noProof/>
          <w:lang w:val="tr-TR"/>
        </w:rPr>
        <w:t>İnsan Kaynakları Akış Maili</w:t>
      </w:r>
      <w:bookmarkEnd w:id="21"/>
    </w:p>
    <w:tbl>
      <w:tblPr>
        <w:tblStyle w:val="KlavuzTablo6-Renkli-Vurgu3"/>
        <w:tblW w:w="0" w:type="dxa"/>
        <w:tblLook w:val="04A0" w:firstRow="1" w:lastRow="0" w:firstColumn="1" w:lastColumn="0" w:noHBand="0" w:noVBand="1"/>
      </w:tblPr>
      <w:tblGrid>
        <w:gridCol w:w="1335"/>
        <w:gridCol w:w="8010"/>
      </w:tblGrid>
      <w:tr w:rsidR="00923192" w:rsidRPr="00923192" w14:paraId="4AA52B9A"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AEE977D"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3E3677F8" w14:textId="77777777" w:rsidR="00923192" w:rsidRPr="00923192" w:rsidRDefault="00923192"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sidRPr="00923192">
              <w:rPr>
                <w:rFonts w:ascii="Segoe UI" w:eastAsia="Times New Roman" w:hAnsi="Segoe UI" w:cs="Segoe UI"/>
                <w:color w:val="0D0D0D" w:themeColor="text1" w:themeTint="F2"/>
                <w:sz w:val="18"/>
                <w:szCs w:val="18"/>
                <w:lang w:val="tr-TR" w:eastAsia="tr-TR"/>
              </w:rPr>
              <w:t>İK Departmanı</w:t>
            </w:r>
          </w:p>
        </w:tc>
      </w:tr>
      <w:tr w:rsidR="00923192" w:rsidRPr="00923192" w14:paraId="24A659F5"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D8689DD"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6D63B1BC"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30E68985"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CD5CBC5"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50F70E25"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5E85E534"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17367242"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54D9AC3F" w14:textId="77777777" w:rsidR="002208CE" w:rsidRDefault="002208CE" w:rsidP="002208CE">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İlgili,</w:t>
            </w:r>
          </w:p>
          <w:p w14:paraId="3DB1CC32" w14:textId="77777777" w:rsidR="002208CE" w:rsidRDefault="002208CE" w:rsidP="002208CE">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Takdir ve Ödüllendirme iş akışı değerlendirmeniz için üzerinize gelmiştir. Lütfen formda yer alan komite tarihini kontrol edip başvurunun değerlendirmesini yapınız.</w:t>
            </w:r>
          </w:p>
          <w:p w14:paraId="68F375CD" w14:textId="77777777" w:rsidR="002208CE" w:rsidRDefault="002208CE" w:rsidP="002208CE">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w:t>
            </w:r>
          </w:p>
          <w:p w14:paraId="7C4E2F9F" w14:textId="0F7681DC" w:rsidR="00923192" w:rsidRPr="00923192" w:rsidRDefault="002208CE" w:rsidP="002208CE">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1498A942" w14:textId="77777777" w:rsidR="00923192" w:rsidRPr="00923192" w:rsidRDefault="00923192" w:rsidP="00923192">
      <w:pPr>
        <w:rPr>
          <w:noProof/>
          <w:lang w:val="tr-TR"/>
        </w:rPr>
      </w:pPr>
    </w:p>
    <w:p w14:paraId="3FA20359" w14:textId="2DFA0A02" w:rsidR="00923192" w:rsidRPr="00923192" w:rsidRDefault="00B26444" w:rsidP="00B26444">
      <w:pPr>
        <w:pStyle w:val="Taslak2"/>
        <w:numPr>
          <w:ilvl w:val="1"/>
          <w:numId w:val="9"/>
        </w:numPr>
        <w:rPr>
          <w:noProof/>
          <w:lang w:val="tr-TR"/>
        </w:rPr>
      </w:pPr>
      <w:r>
        <w:rPr>
          <w:noProof/>
          <w:lang w:val="tr-TR"/>
        </w:rPr>
        <w:t>Akış Sahibi Komite Günü Bilgilendirme Maili</w:t>
      </w:r>
    </w:p>
    <w:tbl>
      <w:tblPr>
        <w:tblStyle w:val="KlavuzTablo6-Renkli-Vurgu3"/>
        <w:tblW w:w="0" w:type="dxa"/>
        <w:tblLook w:val="04A0" w:firstRow="1" w:lastRow="0" w:firstColumn="1" w:lastColumn="0" w:noHBand="0" w:noVBand="1"/>
      </w:tblPr>
      <w:tblGrid>
        <w:gridCol w:w="1335"/>
        <w:gridCol w:w="8010"/>
      </w:tblGrid>
      <w:tr w:rsidR="00923192" w:rsidRPr="00923192" w14:paraId="549A9C85"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56733EA"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233F75E5" w14:textId="77777777" w:rsidR="00923192" w:rsidRPr="00923192" w:rsidRDefault="00923192"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sidRPr="00923192">
              <w:rPr>
                <w:rFonts w:ascii="Segoe UI" w:eastAsia="Times New Roman" w:hAnsi="Segoe UI" w:cs="Segoe UI"/>
                <w:color w:val="0D0D0D" w:themeColor="text1" w:themeTint="F2"/>
                <w:sz w:val="18"/>
                <w:szCs w:val="18"/>
                <w:lang w:val="tr-TR" w:eastAsia="tr-TR"/>
              </w:rPr>
              <w:t>Akış Sahibi</w:t>
            </w:r>
          </w:p>
        </w:tc>
      </w:tr>
      <w:tr w:rsidR="00923192" w:rsidRPr="00923192" w14:paraId="537BFDC8"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A737B59"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4B4FE7CA"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5514F50E"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6C3D3D9"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31A2FEC7"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1E7CBDED"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2009EEFB"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5430A9A9" w14:textId="77777777" w:rsidR="00B26444" w:rsidRDefault="00B26444" w:rsidP="00B2644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[FormData.AD_SOYAD],</w:t>
            </w:r>
          </w:p>
          <w:p w14:paraId="69E98BDD" w14:textId="77777777" w:rsidR="00B26444" w:rsidRDefault="00B26444" w:rsidP="00B2644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Takdir Ve Ödüllendirme Süreci ile ilgili başvurunuz </w:t>
            </w:r>
            <w:r>
              <w:rPr>
                <w:rStyle w:val="Gl"/>
                <w:rFonts w:ascii="Verdana" w:hAnsi="Verdana"/>
                <w:color w:val="000000"/>
                <w:sz w:val="18"/>
                <w:szCs w:val="18"/>
              </w:rPr>
              <w:t xml:space="preserve">[FormData.KOMITE_GUNU_TARIHI] </w:t>
            </w:r>
            <w:proofErr w:type="gramStart"/>
            <w:r>
              <w:rPr>
                <w:rStyle w:val="Gl"/>
                <w:rFonts w:ascii="Verdana" w:hAnsi="Verdana"/>
                <w:color w:val="000000"/>
                <w:sz w:val="18"/>
                <w:szCs w:val="18"/>
              </w:rPr>
              <w:t>tarihinde </w:t>
            </w:r>
            <w:r>
              <w:rPr>
                <w:rFonts w:ascii="Verdana" w:hAnsi="Verdana"/>
                <w:color w:val="000000"/>
                <w:sz w:val="18"/>
                <w:szCs w:val="18"/>
              </w:rPr>
              <w:t> değerlendirilecektir</w:t>
            </w:r>
            <w:proofErr w:type="gramEnd"/>
            <w:r>
              <w:rPr>
                <w:rFonts w:ascii="Verdana" w:hAnsi="Verdana"/>
                <w:color w:val="000000"/>
                <w:sz w:val="18"/>
                <w:szCs w:val="18"/>
              </w:rPr>
              <w:t>.</w:t>
            </w:r>
          </w:p>
          <w:p w14:paraId="3FA78476" w14:textId="77777777" w:rsidR="00B26444" w:rsidRDefault="00B26444" w:rsidP="00B2644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 sunarız.</w:t>
            </w:r>
          </w:p>
          <w:p w14:paraId="3DC3E032" w14:textId="54B82288" w:rsidR="00923192" w:rsidRPr="00923192" w:rsidRDefault="00B26444" w:rsidP="00B26444">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328EE5D2" w14:textId="10DA3672" w:rsidR="00923192" w:rsidRPr="00923192" w:rsidRDefault="00923192" w:rsidP="00923192">
      <w:pPr>
        <w:rPr>
          <w:noProof/>
          <w:lang w:val="tr-TR"/>
        </w:rPr>
      </w:pPr>
    </w:p>
    <w:p w14:paraId="2F137006" w14:textId="74A8ED24" w:rsidR="00923192" w:rsidRPr="00923192" w:rsidRDefault="00A80AB6" w:rsidP="00A80AB6">
      <w:pPr>
        <w:pStyle w:val="Taslak2"/>
        <w:numPr>
          <w:ilvl w:val="1"/>
          <w:numId w:val="9"/>
        </w:numPr>
        <w:rPr>
          <w:noProof/>
          <w:lang w:val="tr-TR"/>
        </w:rPr>
      </w:pPr>
      <w:r>
        <w:rPr>
          <w:noProof/>
          <w:lang w:val="tr-TR"/>
        </w:rPr>
        <w:t>Aday Komite Tarihi Bilgilendirme Maili</w:t>
      </w:r>
    </w:p>
    <w:tbl>
      <w:tblPr>
        <w:tblStyle w:val="KlavuzTablo6-Renkli-Vurgu3"/>
        <w:tblW w:w="0" w:type="dxa"/>
        <w:tblLook w:val="04A0" w:firstRow="1" w:lastRow="0" w:firstColumn="1" w:lastColumn="0" w:noHBand="0" w:noVBand="1"/>
      </w:tblPr>
      <w:tblGrid>
        <w:gridCol w:w="1335"/>
        <w:gridCol w:w="8010"/>
      </w:tblGrid>
      <w:tr w:rsidR="00923192" w:rsidRPr="00923192" w14:paraId="572FAF8A"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7BD5BA4"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567164AA" w14:textId="18BCFC19" w:rsidR="00923192" w:rsidRPr="00923192" w:rsidRDefault="000D7545"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 Gösterilen Kişi</w:t>
            </w:r>
          </w:p>
        </w:tc>
      </w:tr>
      <w:tr w:rsidR="00923192" w:rsidRPr="00923192" w14:paraId="71BF3F14"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B6E1C8B"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2A49F16A"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5CBE266E"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0E3DEB9"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50E42DCE"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60721F4C"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05D527B3"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41FC3254" w14:textId="77777777" w:rsidR="004529EF" w:rsidRDefault="004529EF" w:rsidP="004529E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İlgili,</w:t>
            </w:r>
          </w:p>
          <w:p w14:paraId="032394F7" w14:textId="77777777" w:rsidR="004529EF" w:rsidRDefault="004529EF" w:rsidP="004529E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Takdir Ve Ödüllendirme Süreci kapsamında aday gösterildiğiniz proje/öneriniz </w:t>
            </w:r>
            <w:r>
              <w:rPr>
                <w:rStyle w:val="Gl"/>
                <w:rFonts w:ascii="Verdana" w:hAnsi="Verdana"/>
                <w:color w:val="000000"/>
                <w:sz w:val="18"/>
                <w:szCs w:val="18"/>
              </w:rPr>
              <w:t xml:space="preserve">[FormData.KOMITE_GUNU_TARIHI] </w:t>
            </w:r>
            <w:proofErr w:type="gramStart"/>
            <w:r>
              <w:rPr>
                <w:rStyle w:val="Gl"/>
                <w:rFonts w:ascii="Verdana" w:hAnsi="Verdana"/>
                <w:color w:val="000000"/>
                <w:sz w:val="18"/>
                <w:szCs w:val="18"/>
              </w:rPr>
              <w:t>tarihinde </w:t>
            </w:r>
            <w:r>
              <w:rPr>
                <w:rFonts w:ascii="Verdana" w:hAnsi="Verdana"/>
                <w:color w:val="000000"/>
                <w:sz w:val="18"/>
                <w:szCs w:val="18"/>
              </w:rPr>
              <w:t> değerlendirilecektir</w:t>
            </w:r>
            <w:proofErr w:type="gramEnd"/>
            <w:r>
              <w:rPr>
                <w:rFonts w:ascii="Verdana" w:hAnsi="Verdana"/>
                <w:color w:val="000000"/>
                <w:sz w:val="18"/>
                <w:szCs w:val="18"/>
              </w:rPr>
              <w:t>.</w:t>
            </w:r>
          </w:p>
          <w:p w14:paraId="0716700C" w14:textId="77777777" w:rsidR="004529EF" w:rsidRDefault="004529EF" w:rsidP="004529EF">
            <w:pPr>
              <w:pStyle w:val="NormalWeb"/>
              <w:spacing w:before="0" w:beforeAutospacing="0" w:after="240" w:afterAutospacing="0"/>
              <w:rPr>
                <w:rFonts w:ascii="Verdana" w:hAnsi="Verdana"/>
                <w:color w:val="000000"/>
                <w:sz w:val="18"/>
                <w:szCs w:val="18"/>
              </w:rPr>
            </w:pPr>
            <w:r>
              <w:rPr>
                <w:rFonts w:ascii="Tahoma" w:hAnsi="Tahoma" w:cs="Tahoma"/>
                <w:color w:val="000000"/>
                <w:sz w:val="18"/>
                <w:szCs w:val="18"/>
              </w:rPr>
              <w:t>﻿</w:t>
            </w:r>
          </w:p>
          <w:p w14:paraId="02D52534" w14:textId="77777777" w:rsidR="004529EF" w:rsidRDefault="004529EF" w:rsidP="004529E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 sunarız.</w:t>
            </w:r>
          </w:p>
          <w:p w14:paraId="61143CEC" w14:textId="41CF1A3E" w:rsidR="00923192" w:rsidRPr="00923192" w:rsidRDefault="004529EF" w:rsidP="004529E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1527803A" w14:textId="77777777" w:rsidR="00923192" w:rsidRPr="00923192" w:rsidRDefault="00923192" w:rsidP="00923192">
      <w:pPr>
        <w:rPr>
          <w:noProof/>
          <w:lang w:val="tr-TR"/>
        </w:rPr>
      </w:pPr>
    </w:p>
    <w:p w14:paraId="276EEDD7" w14:textId="52185AFA" w:rsidR="00923192" w:rsidRPr="00923192" w:rsidRDefault="001C2F8C" w:rsidP="004529EF">
      <w:pPr>
        <w:pStyle w:val="Taslak2"/>
        <w:numPr>
          <w:ilvl w:val="1"/>
          <w:numId w:val="9"/>
        </w:numPr>
        <w:rPr>
          <w:noProof/>
          <w:lang w:val="tr-TR"/>
        </w:rPr>
      </w:pPr>
      <w:r>
        <w:rPr>
          <w:noProof/>
          <w:lang w:val="tr-TR"/>
        </w:rPr>
        <w:lastRenderedPageBreak/>
        <w:t>Komite Bilgilendirme Maili</w:t>
      </w:r>
    </w:p>
    <w:tbl>
      <w:tblPr>
        <w:tblStyle w:val="KlavuzTablo6-Renkli-Vurgu3"/>
        <w:tblW w:w="0" w:type="dxa"/>
        <w:tblLook w:val="04A0" w:firstRow="1" w:lastRow="0" w:firstColumn="1" w:lastColumn="0" w:noHBand="0" w:noVBand="1"/>
      </w:tblPr>
      <w:tblGrid>
        <w:gridCol w:w="1790"/>
        <w:gridCol w:w="7560"/>
      </w:tblGrid>
      <w:tr w:rsidR="00923192" w:rsidRPr="00923192" w14:paraId="463FEB7A"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65A7107E"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5530A53D" w14:textId="325B0796" w:rsidR="00923192" w:rsidRPr="00923192" w:rsidRDefault="004529EF" w:rsidP="0092319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Komite Üyeleri</w:t>
            </w:r>
          </w:p>
        </w:tc>
      </w:tr>
      <w:tr w:rsidR="00923192" w:rsidRPr="00923192" w14:paraId="0A222D13"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D398AC1"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438CC303" w14:textId="77777777" w:rsidR="00923192" w:rsidRPr="00923192" w:rsidRDefault="00923192" w:rsidP="0092319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923192" w:rsidRPr="00923192" w14:paraId="0C7217FD"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C27E35B" w14:textId="77777777" w:rsidR="00923192" w:rsidRPr="00923192" w:rsidRDefault="00923192" w:rsidP="0092319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0149EF68" w14:textId="77777777" w:rsidR="00923192" w:rsidRPr="00923192" w:rsidRDefault="00923192" w:rsidP="0092319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923192" w:rsidRPr="00923192" w14:paraId="79341F36"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100F0906" w14:textId="77777777" w:rsidR="00923192" w:rsidRPr="00923192" w:rsidRDefault="00923192" w:rsidP="00923192">
            <w:pPr>
              <w:textAlignment w:val="baseline"/>
              <w:rPr>
                <w:rFonts w:ascii="Verdana" w:eastAsia="Times New Roman" w:hAnsi="Verdana" w:cs="Segoe UI"/>
                <w:color w:val="000000"/>
                <w:sz w:val="18"/>
                <w:szCs w:val="18"/>
                <w:lang w:val="tr-TR" w:eastAsia="tr-TR"/>
              </w:rPr>
            </w:pPr>
          </w:p>
          <w:p w14:paraId="6AFAAC0A" w14:textId="77777777" w:rsidR="001C2F8C" w:rsidRPr="001C2F8C" w:rsidRDefault="001C2F8C" w:rsidP="001C2F8C">
            <w:pPr>
              <w:spacing w:after="240"/>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Sayın Komite Üyesi,</w:t>
            </w:r>
          </w:p>
          <w:p w14:paraId="2DA6DA6B" w14:textId="77777777" w:rsidR="001C2F8C" w:rsidRPr="001C2F8C" w:rsidRDefault="001C2F8C" w:rsidP="001C2F8C">
            <w:pPr>
              <w:spacing w:after="240"/>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Aşağıda detayları yer alan [FormData.SAYAC_NO] numaralı Takdir ve Ödüllendirme Süreci kapsamında değerlendirilecek olan başvuru [FormData.KOMITE_GUNU_TARIHI] tarihinde değerlendirilecektir.</w:t>
            </w:r>
          </w:p>
          <w:tbl>
            <w:tblPr>
              <w:tblW w:w="11115" w:type="dxa"/>
              <w:tblCellSpacing w:w="15" w:type="dxa"/>
              <w:tblBorders>
                <w:top w:val="single" w:sz="6" w:space="0" w:color="D019E9"/>
                <w:left w:val="single" w:sz="6" w:space="0" w:color="D019E9"/>
                <w:bottom w:val="single" w:sz="6" w:space="0" w:color="D019E9"/>
                <w:right w:val="single" w:sz="6" w:space="0" w:color="D019E9"/>
              </w:tblBorders>
              <w:shd w:val="clear" w:color="auto" w:fill="E7C7E7"/>
              <w:tblCellMar>
                <w:top w:w="15" w:type="dxa"/>
                <w:left w:w="15" w:type="dxa"/>
                <w:bottom w:w="15" w:type="dxa"/>
                <w:right w:w="15" w:type="dxa"/>
              </w:tblCellMar>
              <w:tblLook w:val="04A0" w:firstRow="1" w:lastRow="0" w:firstColumn="1" w:lastColumn="0" w:noHBand="0" w:noVBand="1"/>
            </w:tblPr>
            <w:tblGrid>
              <w:gridCol w:w="3873"/>
              <w:gridCol w:w="7242"/>
            </w:tblGrid>
            <w:tr w:rsidR="001C2F8C" w:rsidRPr="001C2F8C" w14:paraId="77E4063C" w14:textId="77777777" w:rsidTr="001C2F8C">
              <w:trPr>
                <w:trHeight w:val="342"/>
                <w:tblCellSpacing w:w="15" w:type="dxa"/>
              </w:trPr>
              <w:tc>
                <w:tcPr>
                  <w:tcW w:w="3765" w:type="dxa"/>
                  <w:tcBorders>
                    <w:top w:val="single" w:sz="6" w:space="0" w:color="BC36F0"/>
                    <w:left w:val="single" w:sz="6" w:space="0" w:color="BC36F0"/>
                    <w:bottom w:val="single" w:sz="6" w:space="0" w:color="BC36F0"/>
                    <w:right w:val="single" w:sz="6" w:space="0" w:color="BC36F0"/>
                  </w:tcBorders>
                  <w:shd w:val="clear" w:color="auto" w:fill="E7C7E7"/>
                  <w:vAlign w:val="center"/>
                  <w:hideMark/>
                </w:tcPr>
                <w:p w14:paraId="75160C2A" w14:textId="77777777" w:rsidR="001C2F8C" w:rsidRPr="001C2F8C" w:rsidRDefault="001C2F8C" w:rsidP="001C2F8C">
                  <w:pPr>
                    <w:spacing w:after="0" w:line="240" w:lineRule="auto"/>
                    <w:jc w:val="center"/>
                    <w:rPr>
                      <w:rFonts w:ascii="Verdana" w:eastAsia="Times New Roman" w:hAnsi="Verdana" w:cs="Times New Roman"/>
                      <w:b/>
                      <w:bCs/>
                      <w:color w:val="000000"/>
                      <w:sz w:val="18"/>
                      <w:szCs w:val="18"/>
                      <w:lang w:val="tr-TR" w:eastAsia="tr-TR"/>
                    </w:rPr>
                  </w:pPr>
                  <w:r w:rsidRPr="001C2F8C">
                    <w:rPr>
                      <w:rFonts w:ascii="Verdana" w:eastAsia="Times New Roman" w:hAnsi="Verdana" w:cs="Times New Roman"/>
                      <w:b/>
                      <w:bCs/>
                      <w:color w:val="000000"/>
                      <w:sz w:val="18"/>
                      <w:szCs w:val="18"/>
                      <w:lang w:val="tr-TR" w:eastAsia="tr-TR"/>
                    </w:rPr>
                    <w:t>Aday Gösterilen Adı Soyadı</w:t>
                  </w:r>
                </w:p>
              </w:tc>
              <w:tc>
                <w:tcPr>
                  <w:tcW w:w="7078" w:type="dxa"/>
                  <w:tcBorders>
                    <w:top w:val="single" w:sz="6" w:space="0" w:color="BC36F0"/>
                    <w:left w:val="single" w:sz="6" w:space="0" w:color="BC36F0"/>
                    <w:bottom w:val="single" w:sz="6" w:space="0" w:color="BC36F0"/>
                    <w:right w:val="single" w:sz="6" w:space="0" w:color="BC36F0"/>
                  </w:tcBorders>
                  <w:shd w:val="clear" w:color="auto" w:fill="E7C7E7"/>
                  <w:tcMar>
                    <w:top w:w="48" w:type="dxa"/>
                    <w:left w:w="72" w:type="dxa"/>
                    <w:bottom w:w="48" w:type="dxa"/>
                    <w:right w:w="72" w:type="dxa"/>
                  </w:tcMar>
                  <w:vAlign w:val="center"/>
                  <w:hideMark/>
                </w:tcPr>
                <w:p w14:paraId="69DDAA88" w14:textId="77777777" w:rsidR="001C2F8C" w:rsidRPr="001C2F8C" w:rsidRDefault="001C2F8C" w:rsidP="001C2F8C">
                  <w:pPr>
                    <w:spacing w:after="0" w:line="240" w:lineRule="auto"/>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[FormData.ADAY_ADI_SOYADI]</w:t>
                  </w:r>
                </w:p>
              </w:tc>
            </w:tr>
            <w:tr w:rsidR="001C2F8C" w:rsidRPr="001C2F8C" w14:paraId="0632BDE9" w14:textId="77777777" w:rsidTr="001C2F8C">
              <w:trPr>
                <w:trHeight w:val="342"/>
                <w:tblCellSpacing w:w="15" w:type="dxa"/>
              </w:trPr>
              <w:tc>
                <w:tcPr>
                  <w:tcW w:w="3765" w:type="dxa"/>
                  <w:tcBorders>
                    <w:top w:val="single" w:sz="6" w:space="0" w:color="BC36F0"/>
                    <w:left w:val="single" w:sz="6" w:space="0" w:color="BC36F0"/>
                    <w:bottom w:val="single" w:sz="6" w:space="0" w:color="BC36F0"/>
                    <w:right w:val="single" w:sz="6" w:space="0" w:color="BC36F0"/>
                  </w:tcBorders>
                  <w:shd w:val="clear" w:color="auto" w:fill="E7C7E7"/>
                  <w:vAlign w:val="center"/>
                  <w:hideMark/>
                </w:tcPr>
                <w:p w14:paraId="01D01C0B" w14:textId="77777777" w:rsidR="001C2F8C" w:rsidRPr="001C2F8C" w:rsidRDefault="001C2F8C" w:rsidP="001C2F8C">
                  <w:pPr>
                    <w:spacing w:after="0" w:line="240" w:lineRule="auto"/>
                    <w:jc w:val="center"/>
                    <w:rPr>
                      <w:rFonts w:ascii="Verdana" w:eastAsia="Times New Roman" w:hAnsi="Verdana" w:cs="Times New Roman"/>
                      <w:b/>
                      <w:bCs/>
                      <w:color w:val="000000"/>
                      <w:sz w:val="18"/>
                      <w:szCs w:val="18"/>
                      <w:lang w:val="tr-TR" w:eastAsia="tr-TR"/>
                    </w:rPr>
                  </w:pPr>
                  <w:r w:rsidRPr="001C2F8C">
                    <w:rPr>
                      <w:rFonts w:ascii="Verdana" w:eastAsia="Times New Roman" w:hAnsi="Verdana" w:cs="Times New Roman"/>
                      <w:b/>
                      <w:bCs/>
                      <w:color w:val="000000"/>
                      <w:sz w:val="18"/>
                      <w:szCs w:val="18"/>
                      <w:lang w:val="tr-TR" w:eastAsia="tr-TR"/>
                    </w:rPr>
                    <w:t>Statüsü</w:t>
                  </w:r>
                </w:p>
              </w:tc>
              <w:tc>
                <w:tcPr>
                  <w:tcW w:w="7078" w:type="dxa"/>
                  <w:tcBorders>
                    <w:top w:val="single" w:sz="6" w:space="0" w:color="BC36F0"/>
                    <w:left w:val="single" w:sz="6" w:space="0" w:color="BC36F0"/>
                    <w:bottom w:val="single" w:sz="6" w:space="0" w:color="BC36F0"/>
                    <w:right w:val="single" w:sz="6" w:space="0" w:color="BC36F0"/>
                  </w:tcBorders>
                  <w:shd w:val="clear" w:color="auto" w:fill="E7C7E7"/>
                  <w:tcMar>
                    <w:top w:w="48" w:type="dxa"/>
                    <w:left w:w="72" w:type="dxa"/>
                    <w:bottom w:w="48" w:type="dxa"/>
                    <w:right w:w="72" w:type="dxa"/>
                  </w:tcMar>
                  <w:vAlign w:val="center"/>
                  <w:hideMark/>
                </w:tcPr>
                <w:p w14:paraId="27D0895F" w14:textId="77777777" w:rsidR="001C2F8C" w:rsidRPr="001C2F8C" w:rsidRDefault="001C2F8C" w:rsidP="001C2F8C">
                  <w:pPr>
                    <w:spacing w:after="0" w:line="240" w:lineRule="auto"/>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[FormData.STATUSU]</w:t>
                  </w:r>
                </w:p>
              </w:tc>
            </w:tr>
            <w:tr w:rsidR="001C2F8C" w:rsidRPr="001C2F8C" w14:paraId="6201B11A" w14:textId="77777777" w:rsidTr="001C2F8C">
              <w:trPr>
                <w:trHeight w:val="342"/>
                <w:tblCellSpacing w:w="15" w:type="dxa"/>
              </w:trPr>
              <w:tc>
                <w:tcPr>
                  <w:tcW w:w="3765" w:type="dxa"/>
                  <w:tcBorders>
                    <w:top w:val="single" w:sz="6" w:space="0" w:color="BC36F0"/>
                    <w:left w:val="single" w:sz="6" w:space="0" w:color="BC36F0"/>
                    <w:bottom w:val="single" w:sz="6" w:space="0" w:color="BC36F0"/>
                    <w:right w:val="single" w:sz="6" w:space="0" w:color="BC36F0"/>
                  </w:tcBorders>
                  <w:shd w:val="clear" w:color="auto" w:fill="E7C7E7"/>
                  <w:vAlign w:val="center"/>
                  <w:hideMark/>
                </w:tcPr>
                <w:p w14:paraId="63AC4731" w14:textId="77777777" w:rsidR="001C2F8C" w:rsidRPr="001C2F8C" w:rsidRDefault="001C2F8C" w:rsidP="001C2F8C">
                  <w:pPr>
                    <w:spacing w:after="0" w:line="240" w:lineRule="auto"/>
                    <w:jc w:val="center"/>
                    <w:rPr>
                      <w:rFonts w:ascii="Verdana" w:eastAsia="Times New Roman" w:hAnsi="Verdana" w:cs="Times New Roman"/>
                      <w:b/>
                      <w:bCs/>
                      <w:color w:val="000000"/>
                      <w:sz w:val="18"/>
                      <w:szCs w:val="18"/>
                      <w:lang w:val="tr-TR" w:eastAsia="tr-TR"/>
                    </w:rPr>
                  </w:pPr>
                  <w:r w:rsidRPr="001C2F8C">
                    <w:rPr>
                      <w:rFonts w:ascii="Verdana" w:eastAsia="Times New Roman" w:hAnsi="Verdana" w:cs="Times New Roman"/>
                      <w:b/>
                      <w:bCs/>
                      <w:color w:val="000000"/>
                      <w:sz w:val="18"/>
                      <w:szCs w:val="18"/>
                      <w:lang w:val="tr-TR" w:eastAsia="tr-TR"/>
                    </w:rPr>
                    <w:t>Kategorisi</w:t>
                  </w:r>
                </w:p>
              </w:tc>
              <w:tc>
                <w:tcPr>
                  <w:tcW w:w="7078" w:type="dxa"/>
                  <w:tcBorders>
                    <w:top w:val="single" w:sz="6" w:space="0" w:color="BC36F0"/>
                    <w:left w:val="single" w:sz="6" w:space="0" w:color="BC36F0"/>
                    <w:bottom w:val="single" w:sz="6" w:space="0" w:color="BC36F0"/>
                    <w:right w:val="single" w:sz="6" w:space="0" w:color="BC36F0"/>
                  </w:tcBorders>
                  <w:shd w:val="clear" w:color="auto" w:fill="E7C7E7"/>
                  <w:tcMar>
                    <w:top w:w="48" w:type="dxa"/>
                    <w:left w:w="72" w:type="dxa"/>
                    <w:bottom w:w="48" w:type="dxa"/>
                    <w:right w:w="72" w:type="dxa"/>
                  </w:tcMar>
                  <w:vAlign w:val="center"/>
                  <w:hideMark/>
                </w:tcPr>
                <w:p w14:paraId="633421CD" w14:textId="77777777" w:rsidR="001C2F8C" w:rsidRPr="001C2F8C" w:rsidRDefault="001C2F8C" w:rsidP="001C2F8C">
                  <w:pPr>
                    <w:spacing w:after="0" w:line="240" w:lineRule="auto"/>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[FormData.KATEGORISI]</w:t>
                  </w:r>
                </w:p>
              </w:tc>
            </w:tr>
            <w:tr w:rsidR="001C2F8C" w:rsidRPr="001C2F8C" w14:paraId="268CD39D" w14:textId="77777777" w:rsidTr="001C2F8C">
              <w:trPr>
                <w:trHeight w:val="342"/>
                <w:tblCellSpacing w:w="15" w:type="dxa"/>
              </w:trPr>
              <w:tc>
                <w:tcPr>
                  <w:tcW w:w="3765" w:type="dxa"/>
                  <w:tcBorders>
                    <w:top w:val="single" w:sz="6" w:space="0" w:color="BC36F0"/>
                    <w:left w:val="single" w:sz="6" w:space="0" w:color="BC36F0"/>
                    <w:bottom w:val="single" w:sz="6" w:space="0" w:color="BC36F0"/>
                    <w:right w:val="single" w:sz="6" w:space="0" w:color="BC36F0"/>
                  </w:tcBorders>
                  <w:shd w:val="clear" w:color="auto" w:fill="E7C7E7"/>
                  <w:vAlign w:val="center"/>
                  <w:hideMark/>
                </w:tcPr>
                <w:p w14:paraId="75F42768" w14:textId="77777777" w:rsidR="001C2F8C" w:rsidRPr="001C2F8C" w:rsidRDefault="001C2F8C" w:rsidP="001C2F8C">
                  <w:pPr>
                    <w:spacing w:after="0" w:line="240" w:lineRule="auto"/>
                    <w:jc w:val="center"/>
                    <w:rPr>
                      <w:rFonts w:ascii="Verdana" w:eastAsia="Times New Roman" w:hAnsi="Verdana" w:cs="Times New Roman"/>
                      <w:b/>
                      <w:bCs/>
                      <w:color w:val="000000"/>
                      <w:sz w:val="18"/>
                      <w:szCs w:val="18"/>
                      <w:lang w:val="tr-TR" w:eastAsia="tr-TR"/>
                    </w:rPr>
                  </w:pPr>
                  <w:r w:rsidRPr="001C2F8C">
                    <w:rPr>
                      <w:rFonts w:ascii="Verdana" w:eastAsia="Times New Roman" w:hAnsi="Verdana" w:cs="Times New Roman"/>
                      <w:b/>
                      <w:bCs/>
                      <w:color w:val="000000"/>
                      <w:sz w:val="18"/>
                      <w:szCs w:val="18"/>
                      <w:lang w:val="tr-TR" w:eastAsia="tr-TR"/>
                    </w:rPr>
                    <w:t>Proje/Öneri İsmi</w:t>
                  </w:r>
                </w:p>
              </w:tc>
              <w:tc>
                <w:tcPr>
                  <w:tcW w:w="7078" w:type="dxa"/>
                  <w:tcBorders>
                    <w:top w:val="single" w:sz="6" w:space="0" w:color="BC36F0"/>
                    <w:left w:val="single" w:sz="6" w:space="0" w:color="BC36F0"/>
                    <w:bottom w:val="single" w:sz="6" w:space="0" w:color="BC36F0"/>
                    <w:right w:val="single" w:sz="6" w:space="0" w:color="BC36F0"/>
                  </w:tcBorders>
                  <w:shd w:val="clear" w:color="auto" w:fill="E7C7E7"/>
                  <w:tcMar>
                    <w:top w:w="48" w:type="dxa"/>
                    <w:left w:w="72" w:type="dxa"/>
                    <w:bottom w:w="48" w:type="dxa"/>
                    <w:right w:w="72" w:type="dxa"/>
                  </w:tcMar>
                  <w:vAlign w:val="center"/>
                  <w:hideMark/>
                </w:tcPr>
                <w:p w14:paraId="3298AF60" w14:textId="77777777" w:rsidR="001C2F8C" w:rsidRPr="001C2F8C" w:rsidRDefault="001C2F8C" w:rsidP="001C2F8C">
                  <w:pPr>
                    <w:spacing w:after="0" w:line="240" w:lineRule="auto"/>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[FormData.PROJE_ONERI_BULUS_ISMI]</w:t>
                  </w:r>
                </w:p>
              </w:tc>
            </w:tr>
            <w:tr w:rsidR="001C2F8C" w:rsidRPr="001C2F8C" w14:paraId="0C898CB9" w14:textId="77777777" w:rsidTr="001C2F8C">
              <w:trPr>
                <w:trHeight w:val="342"/>
                <w:tblCellSpacing w:w="15" w:type="dxa"/>
              </w:trPr>
              <w:tc>
                <w:tcPr>
                  <w:tcW w:w="3765" w:type="dxa"/>
                  <w:tcBorders>
                    <w:top w:val="single" w:sz="6" w:space="0" w:color="BC36F0"/>
                    <w:left w:val="single" w:sz="6" w:space="0" w:color="BC36F0"/>
                    <w:bottom w:val="single" w:sz="6" w:space="0" w:color="BC36F0"/>
                    <w:right w:val="single" w:sz="6" w:space="0" w:color="BC36F0"/>
                  </w:tcBorders>
                  <w:shd w:val="clear" w:color="auto" w:fill="E7C7E7"/>
                  <w:vAlign w:val="center"/>
                  <w:hideMark/>
                </w:tcPr>
                <w:p w14:paraId="039EEA6E" w14:textId="77777777" w:rsidR="001C2F8C" w:rsidRPr="001C2F8C" w:rsidRDefault="001C2F8C" w:rsidP="001C2F8C">
                  <w:pPr>
                    <w:spacing w:after="0" w:line="240" w:lineRule="auto"/>
                    <w:jc w:val="center"/>
                    <w:rPr>
                      <w:rFonts w:ascii="Verdana" w:eastAsia="Times New Roman" w:hAnsi="Verdana" w:cs="Times New Roman"/>
                      <w:b/>
                      <w:bCs/>
                      <w:color w:val="000000"/>
                      <w:sz w:val="18"/>
                      <w:szCs w:val="18"/>
                      <w:lang w:val="tr-TR" w:eastAsia="tr-TR"/>
                    </w:rPr>
                  </w:pPr>
                  <w:r w:rsidRPr="001C2F8C">
                    <w:rPr>
                      <w:rFonts w:ascii="Verdana" w:eastAsia="Times New Roman" w:hAnsi="Verdana" w:cs="Times New Roman"/>
                      <w:b/>
                      <w:bCs/>
                      <w:color w:val="000000"/>
                      <w:sz w:val="18"/>
                      <w:szCs w:val="18"/>
                      <w:lang w:val="tr-TR" w:eastAsia="tr-TR"/>
                    </w:rPr>
                    <w:t>Takdir Sebebi</w:t>
                  </w:r>
                </w:p>
              </w:tc>
              <w:tc>
                <w:tcPr>
                  <w:tcW w:w="7078" w:type="dxa"/>
                  <w:tcBorders>
                    <w:top w:val="single" w:sz="6" w:space="0" w:color="BC36F0"/>
                    <w:left w:val="single" w:sz="6" w:space="0" w:color="BC36F0"/>
                    <w:bottom w:val="single" w:sz="6" w:space="0" w:color="BC36F0"/>
                    <w:right w:val="single" w:sz="6" w:space="0" w:color="BC36F0"/>
                  </w:tcBorders>
                  <w:shd w:val="clear" w:color="auto" w:fill="E7C7E7"/>
                  <w:tcMar>
                    <w:top w:w="48" w:type="dxa"/>
                    <w:left w:w="72" w:type="dxa"/>
                    <w:bottom w:w="48" w:type="dxa"/>
                    <w:right w:w="72" w:type="dxa"/>
                  </w:tcMar>
                  <w:vAlign w:val="center"/>
                  <w:hideMark/>
                </w:tcPr>
                <w:p w14:paraId="029440E0" w14:textId="77777777" w:rsidR="001C2F8C" w:rsidRPr="001C2F8C" w:rsidRDefault="001C2F8C" w:rsidP="001C2F8C">
                  <w:pPr>
                    <w:spacing w:after="0" w:line="240" w:lineRule="auto"/>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[FormData.TAKDIR_SEBEBI]</w:t>
                  </w:r>
                </w:p>
              </w:tc>
            </w:tr>
          </w:tbl>
          <w:p w14:paraId="13E8434B" w14:textId="77777777" w:rsidR="001C2F8C" w:rsidRPr="001C2F8C" w:rsidRDefault="001C2F8C" w:rsidP="001C2F8C">
            <w:pPr>
              <w:spacing w:after="240"/>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Bilgilerinize sunarız.</w:t>
            </w:r>
          </w:p>
          <w:p w14:paraId="44B54565" w14:textId="77E4E9EE" w:rsidR="00923192" w:rsidRPr="00923192" w:rsidRDefault="001C2F8C" w:rsidP="001C2F8C">
            <w:pPr>
              <w:spacing w:after="240"/>
              <w:rPr>
                <w:rFonts w:ascii="Verdana" w:eastAsia="Times New Roman" w:hAnsi="Verdana" w:cs="Times New Roman"/>
                <w:color w:val="000000"/>
                <w:sz w:val="18"/>
                <w:szCs w:val="18"/>
                <w:lang w:val="tr-TR" w:eastAsia="tr-TR"/>
              </w:rPr>
            </w:pPr>
            <w:r w:rsidRPr="001C2F8C">
              <w:rPr>
                <w:rFonts w:ascii="Verdana" w:eastAsia="Times New Roman" w:hAnsi="Verdana" w:cs="Times New Roman"/>
                <w:color w:val="000000"/>
                <w:sz w:val="18"/>
                <w:szCs w:val="18"/>
                <w:lang w:val="tr-TR" w:eastAsia="tr-TR"/>
              </w:rPr>
              <w:t>İyi çalışmalar.</w:t>
            </w:r>
          </w:p>
        </w:tc>
      </w:tr>
    </w:tbl>
    <w:p w14:paraId="456B89D5" w14:textId="77777777" w:rsidR="00923192" w:rsidRDefault="00923192" w:rsidP="00923192">
      <w:pPr>
        <w:ind w:left="360"/>
        <w:rPr>
          <w:noProof/>
          <w:lang w:val="tr-TR"/>
        </w:rPr>
      </w:pPr>
    </w:p>
    <w:p w14:paraId="5A4B6967" w14:textId="38916983" w:rsidR="00004104" w:rsidRDefault="00C92BC1" w:rsidP="00C92BC1">
      <w:pPr>
        <w:pStyle w:val="Taslak2"/>
        <w:numPr>
          <w:ilvl w:val="1"/>
          <w:numId w:val="9"/>
        </w:numPr>
        <w:rPr>
          <w:noProof/>
          <w:lang w:val="tr-TR"/>
        </w:rPr>
      </w:pPr>
      <w:r>
        <w:rPr>
          <w:noProof/>
          <w:lang w:val="tr-TR"/>
        </w:rPr>
        <w:t>TÖS Komite Günü E-Posta</w:t>
      </w:r>
    </w:p>
    <w:tbl>
      <w:tblPr>
        <w:tblStyle w:val="KlavuzTablo6-Renkli-Vurgu3"/>
        <w:tblW w:w="0" w:type="dxa"/>
        <w:tblLook w:val="04A0" w:firstRow="1" w:lastRow="0" w:firstColumn="1" w:lastColumn="0" w:noHBand="0" w:noVBand="1"/>
      </w:tblPr>
      <w:tblGrid>
        <w:gridCol w:w="1335"/>
        <w:gridCol w:w="8010"/>
      </w:tblGrid>
      <w:tr w:rsidR="00D27F67" w:rsidRPr="00923192" w14:paraId="3E896E6A"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727CEF6D" w14:textId="77777777" w:rsidR="00D27F67" w:rsidRPr="00923192" w:rsidRDefault="00D27F67"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3DFA1877" w14:textId="733CAA9B" w:rsidR="00D27F67" w:rsidRPr="00923192" w:rsidRDefault="00B15C25"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İnsan Kaynakları</w:t>
            </w:r>
          </w:p>
        </w:tc>
      </w:tr>
      <w:tr w:rsidR="00D27F67" w:rsidRPr="00923192" w14:paraId="766F02D2"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95DA28A" w14:textId="77777777" w:rsidR="00D27F67" w:rsidRPr="00923192" w:rsidRDefault="00D27F67"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58314D4A" w14:textId="77777777" w:rsidR="00D27F67" w:rsidRPr="00923192" w:rsidRDefault="00D27F67"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D27F67" w:rsidRPr="00923192" w14:paraId="6D4B2802"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BCC248F" w14:textId="77777777" w:rsidR="00D27F67" w:rsidRPr="00923192" w:rsidRDefault="00D27F67"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01A33594" w14:textId="77777777" w:rsidR="00D27F67" w:rsidRPr="00923192" w:rsidRDefault="00D27F67"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D27F67" w:rsidRPr="00923192" w14:paraId="7A54B06B"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545B615B" w14:textId="77777777" w:rsidR="00E2314C" w:rsidRDefault="00E2314C" w:rsidP="00E2314C">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İlgili,</w:t>
            </w:r>
          </w:p>
          <w:p w14:paraId="50B2B148" w14:textId="77777777" w:rsidR="00E2314C" w:rsidRDefault="00E2314C" w:rsidP="00E2314C">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Takdir ve Ödüllendirme akışı komite toplantısında değerlendirilmek üzere işlerinize eklenmiştir.</w:t>
            </w:r>
          </w:p>
          <w:p w14:paraId="7247ED19" w14:textId="77777777" w:rsidR="00E2314C" w:rsidRDefault="00E2314C" w:rsidP="00E2314C">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Lütfen komitede değerlendirileceği zaman bu iş akışını ilerletiniz.</w:t>
            </w:r>
          </w:p>
          <w:p w14:paraId="557165A1" w14:textId="7CE24C6A" w:rsidR="00D27F67" w:rsidRPr="00923192" w:rsidRDefault="00E2314C" w:rsidP="00E2314C">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 dilerim.</w:t>
            </w:r>
          </w:p>
        </w:tc>
      </w:tr>
    </w:tbl>
    <w:p w14:paraId="5C0027B7" w14:textId="77777777" w:rsidR="00D27F67" w:rsidRDefault="00D27F67" w:rsidP="00D27F67">
      <w:pPr>
        <w:ind w:left="360"/>
        <w:rPr>
          <w:noProof/>
          <w:lang w:val="tr-TR"/>
        </w:rPr>
      </w:pPr>
    </w:p>
    <w:p w14:paraId="72DDB5C4" w14:textId="57128E03" w:rsidR="00B15C25" w:rsidRDefault="000470B4" w:rsidP="000470B4">
      <w:pPr>
        <w:pStyle w:val="Taslak2"/>
        <w:numPr>
          <w:ilvl w:val="1"/>
          <w:numId w:val="9"/>
        </w:numPr>
        <w:rPr>
          <w:noProof/>
          <w:lang w:val="tr-TR"/>
        </w:rPr>
      </w:pPr>
      <w:r>
        <w:rPr>
          <w:noProof/>
          <w:lang w:val="tr-TR"/>
        </w:rPr>
        <w:lastRenderedPageBreak/>
        <w:t>TÖS Akış Bilgilendirme E-Posta</w:t>
      </w:r>
    </w:p>
    <w:tbl>
      <w:tblPr>
        <w:tblStyle w:val="KlavuzTablo6-Renkli-Vurgu3"/>
        <w:tblW w:w="0" w:type="dxa"/>
        <w:tblLook w:val="04A0" w:firstRow="1" w:lastRow="0" w:firstColumn="1" w:lastColumn="0" w:noHBand="0" w:noVBand="1"/>
      </w:tblPr>
      <w:tblGrid>
        <w:gridCol w:w="1335"/>
        <w:gridCol w:w="8010"/>
      </w:tblGrid>
      <w:tr w:rsidR="00466921" w:rsidRPr="00923192" w14:paraId="2891B021"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7B1D4893" w14:textId="77777777" w:rsidR="00466921" w:rsidRPr="00923192" w:rsidRDefault="0046692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2D7625B7" w14:textId="7226DE39" w:rsidR="00466921" w:rsidRPr="00923192" w:rsidRDefault="00466921"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Genel Müdür</w:t>
            </w:r>
          </w:p>
        </w:tc>
      </w:tr>
      <w:tr w:rsidR="00466921" w:rsidRPr="00923192" w14:paraId="2C35CCD0"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781EA2E0" w14:textId="77777777" w:rsidR="00466921" w:rsidRPr="00923192" w:rsidRDefault="0046692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4A5B50C1" w14:textId="77777777" w:rsidR="00466921" w:rsidRPr="00923192" w:rsidRDefault="00466921"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466921" w:rsidRPr="00923192" w14:paraId="781ED0A0"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6FF1318" w14:textId="77777777" w:rsidR="00466921" w:rsidRPr="00923192" w:rsidRDefault="0046692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228C36CB" w14:textId="77777777" w:rsidR="00466921" w:rsidRPr="00923192" w:rsidRDefault="00466921"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466921" w:rsidRPr="00923192" w14:paraId="7D46FFBE"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2B306D28" w14:textId="77777777" w:rsidR="00466921" w:rsidRDefault="00466921" w:rsidP="0046692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Yetkili,</w:t>
            </w:r>
          </w:p>
          <w:p w14:paraId="7BD85F62" w14:textId="77777777" w:rsidR="00466921" w:rsidRDefault="00466921" w:rsidP="0046692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proje/öneri komite değerlendirmesinden geçip onayınıza gelmiştir.</w:t>
            </w:r>
          </w:p>
          <w:p w14:paraId="4E2F07B1" w14:textId="5028A9F6" w:rsidR="007A58EC" w:rsidRPr="00923192" w:rsidRDefault="00466921" w:rsidP="00EE1A32">
            <w:pPr>
              <w:pStyle w:val="NormalWeb"/>
              <w:spacing w:before="0" w:beforeAutospacing="0" w:after="240" w:afterAutospacing="0"/>
              <w:rPr>
                <w:rFonts w:ascii="Verdana" w:hAnsi="Verdana"/>
                <w:b w:val="0"/>
                <w:bCs w:val="0"/>
                <w:color w:val="000000"/>
                <w:sz w:val="18"/>
                <w:szCs w:val="18"/>
              </w:rPr>
            </w:pPr>
            <w:r>
              <w:rPr>
                <w:rFonts w:ascii="Verdana" w:hAnsi="Verdana"/>
                <w:color w:val="000000"/>
                <w:sz w:val="18"/>
                <w:szCs w:val="18"/>
              </w:rPr>
              <w:t>Bilgilerinize.</w:t>
            </w:r>
          </w:p>
        </w:tc>
      </w:tr>
    </w:tbl>
    <w:p w14:paraId="4C79208F" w14:textId="77777777" w:rsidR="000470B4" w:rsidRDefault="000470B4" w:rsidP="000470B4">
      <w:pPr>
        <w:ind w:left="360"/>
        <w:rPr>
          <w:noProof/>
          <w:lang w:val="tr-TR"/>
        </w:rPr>
      </w:pPr>
    </w:p>
    <w:p w14:paraId="264F8929" w14:textId="77777777" w:rsidR="007911BC" w:rsidRDefault="007911BC" w:rsidP="007911BC">
      <w:pPr>
        <w:pStyle w:val="Taslak2"/>
        <w:numPr>
          <w:ilvl w:val="1"/>
          <w:numId w:val="9"/>
        </w:numPr>
        <w:rPr>
          <w:noProof/>
          <w:lang w:val="tr-TR"/>
        </w:rPr>
      </w:pPr>
      <w:r>
        <w:rPr>
          <w:noProof/>
          <w:lang w:val="tr-TR"/>
        </w:rPr>
        <w:t>TÖS Akış Bilgilendirme E-Posta</w:t>
      </w:r>
    </w:p>
    <w:tbl>
      <w:tblPr>
        <w:tblStyle w:val="KlavuzTablo6-Renkli-Vurgu3"/>
        <w:tblW w:w="0" w:type="dxa"/>
        <w:tblLook w:val="04A0" w:firstRow="1" w:lastRow="0" w:firstColumn="1" w:lastColumn="0" w:noHBand="0" w:noVBand="1"/>
      </w:tblPr>
      <w:tblGrid>
        <w:gridCol w:w="1335"/>
        <w:gridCol w:w="8010"/>
      </w:tblGrid>
      <w:tr w:rsidR="00776960" w:rsidRPr="00923192" w14:paraId="1CC2C4AD"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D5BDDEA" w14:textId="77777777" w:rsidR="00776960" w:rsidRPr="00923192" w:rsidRDefault="00776960"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285D423C" w14:textId="6A3143F9" w:rsidR="00776960" w:rsidRPr="00923192" w:rsidRDefault="00776960"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Satın Alma ve Finans</w:t>
            </w:r>
          </w:p>
        </w:tc>
      </w:tr>
      <w:tr w:rsidR="00776960" w:rsidRPr="00923192" w14:paraId="4C8978B4"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76FFE242" w14:textId="77777777" w:rsidR="00776960" w:rsidRPr="00923192" w:rsidRDefault="00776960"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5197EDC5" w14:textId="77777777" w:rsidR="00776960" w:rsidRPr="00923192" w:rsidRDefault="00776960"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776960" w:rsidRPr="00923192" w14:paraId="65D71671"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0E87EEF" w14:textId="77777777" w:rsidR="00776960" w:rsidRPr="00923192" w:rsidRDefault="00776960"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025A8619" w14:textId="77777777" w:rsidR="00776960" w:rsidRPr="00923192" w:rsidRDefault="00776960"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776960" w:rsidRPr="00923192" w14:paraId="540ED610"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07270CE8" w14:textId="77777777" w:rsidR="00776960" w:rsidRDefault="00776960" w:rsidP="00776960">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Yetkili,</w:t>
            </w:r>
          </w:p>
          <w:p w14:paraId="0026DE67" w14:textId="77777777" w:rsidR="00776960" w:rsidRDefault="00776960" w:rsidP="00776960">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proje/buluş komite değerlendirmesi sonucunda ödüllendirmeye uygun görülüp belirlenen ödül tutarının ödeme planlanması için üzerinize iş akışı gönderilmiştir.</w:t>
            </w:r>
          </w:p>
          <w:p w14:paraId="34E1C351" w14:textId="7A5A9B5E" w:rsidR="00776960" w:rsidRPr="00923192" w:rsidRDefault="00776960"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w:t>
            </w:r>
          </w:p>
        </w:tc>
      </w:tr>
    </w:tbl>
    <w:p w14:paraId="6BA798D0" w14:textId="77777777" w:rsidR="007911BC" w:rsidRDefault="007911BC" w:rsidP="000470B4">
      <w:pPr>
        <w:ind w:left="360"/>
        <w:rPr>
          <w:noProof/>
          <w:lang w:val="tr-TR"/>
        </w:rPr>
      </w:pPr>
    </w:p>
    <w:p w14:paraId="656B1EB9" w14:textId="034CBC96" w:rsidR="005F02C4" w:rsidRDefault="005F02C4" w:rsidP="005F02C4">
      <w:pPr>
        <w:pStyle w:val="Taslak2"/>
        <w:numPr>
          <w:ilvl w:val="1"/>
          <w:numId w:val="9"/>
        </w:numPr>
        <w:rPr>
          <w:noProof/>
          <w:lang w:val="tr-TR"/>
        </w:rPr>
      </w:pPr>
      <w:r>
        <w:rPr>
          <w:noProof/>
          <w:lang w:val="tr-TR"/>
        </w:rPr>
        <w:t>TÖS Teşekkür E-Posta</w:t>
      </w:r>
    </w:p>
    <w:tbl>
      <w:tblPr>
        <w:tblStyle w:val="KlavuzTablo6-Renkli-Vurgu3"/>
        <w:tblW w:w="0" w:type="dxa"/>
        <w:tblLook w:val="04A0" w:firstRow="1" w:lastRow="0" w:firstColumn="1" w:lastColumn="0" w:noHBand="0" w:noVBand="1"/>
      </w:tblPr>
      <w:tblGrid>
        <w:gridCol w:w="1335"/>
        <w:gridCol w:w="8010"/>
      </w:tblGrid>
      <w:tr w:rsidR="005C608D" w:rsidRPr="00923192" w14:paraId="0D4CC149"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003F7F3F" w14:textId="77777777" w:rsidR="005C608D" w:rsidRPr="00923192" w:rsidRDefault="005C608D"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1F013B4D" w14:textId="7AEA46B5" w:rsidR="005C608D" w:rsidRPr="00923192" w:rsidRDefault="001B131A"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Adayı</w:t>
            </w:r>
          </w:p>
        </w:tc>
      </w:tr>
      <w:tr w:rsidR="005C608D" w:rsidRPr="00923192" w14:paraId="4FDDF539"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49FB3E2" w14:textId="77777777" w:rsidR="005C608D" w:rsidRPr="00923192" w:rsidRDefault="005C608D"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0DC4BEF2" w14:textId="77777777" w:rsidR="005C608D" w:rsidRPr="00923192" w:rsidRDefault="005C608D"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5C608D" w:rsidRPr="00923192" w14:paraId="75672873"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1115651A" w14:textId="77777777" w:rsidR="005C608D" w:rsidRPr="00923192" w:rsidRDefault="005C608D"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7CD43E4E" w14:textId="77777777" w:rsidR="005C608D" w:rsidRPr="00923192" w:rsidRDefault="005C608D"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5C608D" w:rsidRPr="00923192" w14:paraId="1A3DEC16"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1C00BDE2" w14:textId="77777777" w:rsidR="00BB4327" w:rsidRDefault="00BB4327" w:rsidP="00BB4327">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[FormData.ADAY_ADI_SOYADI],</w:t>
            </w:r>
          </w:p>
          <w:p w14:paraId="63815001" w14:textId="77777777" w:rsidR="00BB4327" w:rsidRDefault="00BB4327" w:rsidP="00BB4327">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[FormData.KATEGORISI] kategorisinde değerlendirmeye alınan [FormData.PROJE_ONERI_BULUS_ISMI] konulu proje/öneriniz komite değerlendirmesi sonucunda yeterli puana ulaşmadığı için ödüllendirme kapsamına alınamamıştır. Değerli katılımınız için çok teşekkür ederiz.</w:t>
            </w:r>
          </w:p>
          <w:p w14:paraId="31C97FF0" w14:textId="183098E7" w:rsidR="005C608D" w:rsidRPr="00923192" w:rsidRDefault="00BB4327"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6C1698E4" w14:textId="77777777" w:rsidR="005F02C4" w:rsidRDefault="005F02C4" w:rsidP="005F02C4">
      <w:pPr>
        <w:rPr>
          <w:noProof/>
          <w:lang w:val="tr-TR"/>
        </w:rPr>
      </w:pPr>
    </w:p>
    <w:p w14:paraId="7D376C51" w14:textId="68C85B0D" w:rsidR="000D3EDA" w:rsidRDefault="000D3EDA" w:rsidP="000D3EDA">
      <w:pPr>
        <w:pStyle w:val="Taslak2"/>
        <w:numPr>
          <w:ilvl w:val="1"/>
          <w:numId w:val="9"/>
        </w:numPr>
        <w:rPr>
          <w:noProof/>
          <w:lang w:val="tr-TR"/>
        </w:rPr>
      </w:pPr>
      <w:r>
        <w:rPr>
          <w:noProof/>
          <w:lang w:val="tr-TR"/>
        </w:rPr>
        <w:t>TÖS Takdir E-Posta</w:t>
      </w:r>
    </w:p>
    <w:tbl>
      <w:tblPr>
        <w:tblStyle w:val="KlavuzTablo6-Renkli-Vurgu3"/>
        <w:tblW w:w="0" w:type="dxa"/>
        <w:tblLook w:val="04A0" w:firstRow="1" w:lastRow="0" w:firstColumn="1" w:lastColumn="0" w:noHBand="0" w:noVBand="1"/>
      </w:tblPr>
      <w:tblGrid>
        <w:gridCol w:w="1335"/>
        <w:gridCol w:w="8010"/>
      </w:tblGrid>
      <w:tr w:rsidR="004775FC" w:rsidRPr="00923192" w14:paraId="06EC1D88"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99CC088" w14:textId="77777777" w:rsidR="004775FC" w:rsidRPr="00923192" w:rsidRDefault="004775FC"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7D92E1C4" w14:textId="77777777" w:rsidR="004775FC" w:rsidRPr="00923192" w:rsidRDefault="004775FC"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Adayı</w:t>
            </w:r>
          </w:p>
        </w:tc>
      </w:tr>
      <w:tr w:rsidR="004775FC" w:rsidRPr="00923192" w14:paraId="46B89074"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B35B1AA" w14:textId="77777777" w:rsidR="004775FC" w:rsidRPr="00923192" w:rsidRDefault="004775FC"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45ED96A2" w14:textId="77777777" w:rsidR="004775FC" w:rsidRPr="00923192" w:rsidRDefault="004775FC"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4775FC" w:rsidRPr="00923192" w14:paraId="19021689"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18A968C" w14:textId="77777777" w:rsidR="004775FC" w:rsidRPr="00923192" w:rsidRDefault="004775FC"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2CBE3B9F" w14:textId="77777777" w:rsidR="004775FC" w:rsidRPr="00923192" w:rsidRDefault="004775FC"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4775FC" w:rsidRPr="00923192" w14:paraId="1BEB8800"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35ADCE79" w14:textId="77777777" w:rsidR="003F29A9" w:rsidRDefault="003F29A9" w:rsidP="003F29A9">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[FormData.ADAY_ADI_SOYADI],</w:t>
            </w:r>
          </w:p>
          <w:p w14:paraId="67D6B8D8" w14:textId="77777777" w:rsidR="003F29A9" w:rsidRDefault="003F29A9" w:rsidP="003F29A9">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Aşağıda detayları yer alan çalışmanızdan dolayı komitemiz tarafından takdir edildiniz. Başarılarınızın devamını dileriz.</w:t>
            </w:r>
          </w:p>
          <w:p w14:paraId="3958BA30" w14:textId="23B4A207" w:rsidR="004775FC" w:rsidRPr="00923192" w:rsidRDefault="003F29A9"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Takdir Sebebi: [FormData.TAKDIR_SEBEBI]</w:t>
            </w:r>
          </w:p>
        </w:tc>
      </w:tr>
    </w:tbl>
    <w:p w14:paraId="5F99F6D7" w14:textId="7B2B5E52" w:rsidR="004775FC" w:rsidRDefault="00504FA0" w:rsidP="00504FA0">
      <w:pPr>
        <w:pStyle w:val="Taslak2"/>
        <w:numPr>
          <w:ilvl w:val="1"/>
          <w:numId w:val="9"/>
        </w:numPr>
        <w:rPr>
          <w:noProof/>
          <w:lang w:val="tr-TR"/>
        </w:rPr>
      </w:pPr>
      <w:r>
        <w:rPr>
          <w:noProof/>
          <w:lang w:val="tr-TR"/>
        </w:rPr>
        <w:t>TÖS Ödüllendirme E-Posta</w:t>
      </w:r>
    </w:p>
    <w:tbl>
      <w:tblPr>
        <w:tblStyle w:val="KlavuzTablo6-Renkli-Vurgu3"/>
        <w:tblW w:w="0" w:type="dxa"/>
        <w:tblLook w:val="04A0" w:firstRow="1" w:lastRow="0" w:firstColumn="1" w:lastColumn="0" w:noHBand="0" w:noVBand="1"/>
      </w:tblPr>
      <w:tblGrid>
        <w:gridCol w:w="1335"/>
        <w:gridCol w:w="8010"/>
      </w:tblGrid>
      <w:tr w:rsidR="00C476BE" w:rsidRPr="00923192" w14:paraId="0F3DB8F0"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6751596" w14:textId="77777777" w:rsidR="00C476BE" w:rsidRPr="00923192" w:rsidRDefault="00C476BE"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44C9DD5B" w14:textId="77777777" w:rsidR="00C476BE" w:rsidRPr="00923192" w:rsidRDefault="00C476BE"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Adayı</w:t>
            </w:r>
          </w:p>
        </w:tc>
      </w:tr>
      <w:tr w:rsidR="00C476BE" w:rsidRPr="00923192" w14:paraId="0EFD9604"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4DEC9099" w14:textId="77777777" w:rsidR="00C476BE" w:rsidRPr="00923192" w:rsidRDefault="00C476BE"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07742D61" w14:textId="77777777" w:rsidR="00C476BE" w:rsidRPr="00923192" w:rsidRDefault="00C476BE"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923192">
              <w:rPr>
                <w:rFonts w:ascii="Calibri" w:eastAsia="Times New Roman" w:hAnsi="Calibri" w:cs="Calibri"/>
                <w:lang w:val="tr-TR" w:eastAsia="tr-TR"/>
              </w:rPr>
              <w:t>  </w:t>
            </w:r>
          </w:p>
        </w:tc>
      </w:tr>
      <w:tr w:rsidR="00C476BE" w:rsidRPr="00923192" w14:paraId="451E60FC"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170DEA3" w14:textId="77777777" w:rsidR="00C476BE" w:rsidRPr="00923192" w:rsidRDefault="00C476BE"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5219DC1F" w14:textId="77777777" w:rsidR="00C476BE" w:rsidRPr="00923192" w:rsidRDefault="00C476BE"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C476BE" w:rsidRPr="00923192" w14:paraId="2CAFA21D"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2BD30963" w14:textId="77777777" w:rsidR="00411502" w:rsidRDefault="00411502" w:rsidP="0041150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[FormData.ADAY_ADI_SOYADI],</w:t>
            </w:r>
          </w:p>
          <w:p w14:paraId="5A1BF793" w14:textId="77777777" w:rsidR="00411502" w:rsidRDefault="00411502" w:rsidP="0041150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[FormData.KATEGORISI] kategorisinde değerlendirmeye alınan [FormData.PROJE_ONERI_BULUS_ISMI] konulu proje/öneriniz için ödüllendirmeye hak kazandınız. Ödülünüz [FormData.PLANLANAN_ODEME_TARIHI] tarihinde tarafınıza gönderilecektir.</w:t>
            </w:r>
          </w:p>
          <w:p w14:paraId="7DF5AFB8" w14:textId="77777777" w:rsidR="00411502" w:rsidRDefault="00411502" w:rsidP="0041150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Başarılarınızın devamını dileriz.</w:t>
            </w:r>
          </w:p>
          <w:p w14:paraId="34A157BC" w14:textId="793417F0" w:rsidR="00C476BE" w:rsidRPr="00923192" w:rsidRDefault="00411502"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07FFB17C" w14:textId="77777777" w:rsidR="00504FA0" w:rsidRDefault="00504FA0" w:rsidP="00504FA0">
      <w:pPr>
        <w:ind w:left="360"/>
        <w:rPr>
          <w:noProof/>
          <w:lang w:val="tr-TR"/>
        </w:rPr>
      </w:pPr>
    </w:p>
    <w:p w14:paraId="09706C7E" w14:textId="498A49D3" w:rsidR="00411502" w:rsidRDefault="00BF7DC1" w:rsidP="00BF7DC1">
      <w:pPr>
        <w:pStyle w:val="Taslak2"/>
        <w:numPr>
          <w:ilvl w:val="1"/>
          <w:numId w:val="9"/>
        </w:numPr>
        <w:rPr>
          <w:noProof/>
          <w:lang w:val="tr-TR"/>
        </w:rPr>
      </w:pPr>
      <w:r>
        <w:rPr>
          <w:noProof/>
          <w:lang w:val="tr-TR"/>
        </w:rPr>
        <w:t>TÖS Genel Müdür Ret E-Posta</w:t>
      </w:r>
    </w:p>
    <w:tbl>
      <w:tblPr>
        <w:tblStyle w:val="KlavuzTablo6-Renkli-Vurgu3"/>
        <w:tblW w:w="0" w:type="dxa"/>
        <w:tblLook w:val="04A0" w:firstRow="1" w:lastRow="0" w:firstColumn="1" w:lastColumn="0" w:noHBand="0" w:noVBand="1"/>
      </w:tblPr>
      <w:tblGrid>
        <w:gridCol w:w="1335"/>
        <w:gridCol w:w="8010"/>
      </w:tblGrid>
      <w:tr w:rsidR="00BF7DC1" w:rsidRPr="00923192" w14:paraId="0BB349A6"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3BEA7A5B" w14:textId="77777777" w:rsidR="00BF7DC1" w:rsidRPr="00923192" w:rsidRDefault="00BF7DC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2D64B653" w14:textId="77777777" w:rsidR="00BF7DC1" w:rsidRPr="00923192" w:rsidRDefault="00BF7DC1"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Adayı</w:t>
            </w:r>
          </w:p>
        </w:tc>
      </w:tr>
      <w:tr w:rsidR="00BF7DC1" w:rsidRPr="00923192" w14:paraId="208BD171"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781D2152" w14:textId="77777777" w:rsidR="00BF7DC1" w:rsidRPr="00923192" w:rsidRDefault="00BF7DC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10943397" w14:textId="7DDFB2CF" w:rsidR="00BF7DC1" w:rsidRPr="00923192" w:rsidRDefault="007A5A51"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sidRPr="007A5A51">
              <w:rPr>
                <w:rFonts w:ascii="Segoe UI" w:eastAsia="Times New Roman" w:hAnsi="Segoe UI" w:cs="Segoe UI"/>
                <w:b/>
                <w:bCs/>
                <w:color w:val="0D0D0D" w:themeColor="text1" w:themeTint="F2"/>
                <w:sz w:val="18"/>
                <w:szCs w:val="18"/>
                <w:lang w:val="tr-TR" w:eastAsia="tr-TR"/>
              </w:rPr>
              <w:t>Komite Üyeleri</w:t>
            </w:r>
          </w:p>
        </w:tc>
      </w:tr>
      <w:tr w:rsidR="00BF7DC1" w:rsidRPr="00923192" w14:paraId="4BF8917F"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EEEAEA0" w14:textId="77777777" w:rsidR="00BF7DC1" w:rsidRPr="00923192" w:rsidRDefault="00BF7DC1"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15ADEA0C" w14:textId="77777777" w:rsidR="00BF7DC1" w:rsidRPr="00923192" w:rsidRDefault="00BF7DC1"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BF7DC1" w:rsidRPr="00923192" w14:paraId="62B5EF91"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25E1DB95" w14:textId="77777777" w:rsidR="007A5A51" w:rsidRDefault="007A5A51" w:rsidP="007A5A5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lastRenderedPageBreak/>
              <w:t>Sayın [FormData.ADAY_ADI_SOYADI],</w:t>
            </w:r>
          </w:p>
          <w:p w14:paraId="64B1B985" w14:textId="77777777" w:rsidR="007A5A51" w:rsidRDefault="007A5A51" w:rsidP="007A5A5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[FormData.PROJE_ONERI_BULUS_ISMI] konulu proje/öneri başvurunuz genel müdür tarafından aşağıda belirtilen görüş iletilerek iptal edilmiştir.</w:t>
            </w:r>
          </w:p>
          <w:p w14:paraId="11270DB8" w14:textId="77777777" w:rsidR="007A5A51" w:rsidRDefault="007A5A51" w:rsidP="007A5A51">
            <w:pPr>
              <w:pStyle w:val="NormalWeb"/>
              <w:spacing w:before="0" w:beforeAutospacing="0" w:after="240" w:afterAutospacing="0"/>
              <w:rPr>
                <w:rFonts w:ascii="Verdana" w:hAnsi="Verdana"/>
                <w:color w:val="000000"/>
                <w:sz w:val="18"/>
                <w:szCs w:val="18"/>
              </w:rPr>
            </w:pPr>
            <w:r>
              <w:rPr>
                <w:rStyle w:val="Gl"/>
                <w:rFonts w:ascii="Verdana" w:hAnsi="Verdana"/>
                <w:color w:val="000000"/>
                <w:sz w:val="18"/>
                <w:szCs w:val="18"/>
              </w:rPr>
              <w:t>Genel Müdür Açıklama: </w:t>
            </w:r>
            <w:r>
              <w:rPr>
                <w:rFonts w:ascii="Verdana" w:hAnsi="Verdana"/>
                <w:color w:val="000000"/>
                <w:sz w:val="18"/>
                <w:szCs w:val="18"/>
              </w:rPr>
              <w:t>[FormData.REVIZE_ACIKLAMA]</w:t>
            </w:r>
          </w:p>
          <w:p w14:paraId="2245FCA0" w14:textId="77777777" w:rsidR="007A5A51" w:rsidRDefault="007A5A51" w:rsidP="007A5A5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Başvurunuz için teşekkür ederiz.</w:t>
            </w:r>
          </w:p>
          <w:p w14:paraId="41833C87" w14:textId="45C5578E" w:rsidR="00BF7DC1" w:rsidRPr="00923192" w:rsidRDefault="007A5A51"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Bir sorunuz var ise İnsan Kaynakları ile iletişime geçebilirsiniz.</w:t>
            </w:r>
          </w:p>
        </w:tc>
      </w:tr>
    </w:tbl>
    <w:p w14:paraId="003AF6B6" w14:textId="77777777" w:rsidR="00BF7DC1" w:rsidRDefault="00BF7DC1" w:rsidP="00BF7DC1">
      <w:pPr>
        <w:ind w:left="360"/>
        <w:rPr>
          <w:noProof/>
          <w:lang w:val="tr-TR"/>
        </w:rPr>
      </w:pPr>
    </w:p>
    <w:p w14:paraId="09D7B0FB" w14:textId="7C7A51FB" w:rsidR="007A5A51" w:rsidRDefault="00C66FBA" w:rsidP="00C66FBA">
      <w:pPr>
        <w:pStyle w:val="Taslak2"/>
        <w:numPr>
          <w:ilvl w:val="1"/>
          <w:numId w:val="9"/>
        </w:numPr>
        <w:rPr>
          <w:noProof/>
          <w:lang w:val="tr-TR"/>
        </w:rPr>
      </w:pPr>
      <w:r>
        <w:rPr>
          <w:noProof/>
          <w:lang w:val="tr-TR"/>
        </w:rPr>
        <w:t>TÖS Yönetici Ret E-Posta</w:t>
      </w:r>
    </w:p>
    <w:tbl>
      <w:tblPr>
        <w:tblStyle w:val="KlavuzTablo6-Renkli-Vurgu3"/>
        <w:tblW w:w="0" w:type="dxa"/>
        <w:tblLook w:val="04A0" w:firstRow="1" w:lastRow="0" w:firstColumn="1" w:lastColumn="0" w:noHBand="0" w:noVBand="1"/>
      </w:tblPr>
      <w:tblGrid>
        <w:gridCol w:w="1335"/>
        <w:gridCol w:w="8010"/>
      </w:tblGrid>
      <w:tr w:rsidR="00C66FBA" w:rsidRPr="00923192" w14:paraId="295AFA44"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E26491D" w14:textId="77777777" w:rsidR="00C66FBA" w:rsidRPr="00923192" w:rsidRDefault="00C66FBA"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7DCFD63E" w14:textId="77777777" w:rsidR="00C66FBA" w:rsidRPr="00923192" w:rsidRDefault="00C66FBA"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Takdir ve Ödüllendirme Süreci Adayı</w:t>
            </w:r>
          </w:p>
        </w:tc>
      </w:tr>
      <w:tr w:rsidR="00C66FBA" w:rsidRPr="00923192" w14:paraId="0D1813E2"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23FD25B" w14:textId="77777777" w:rsidR="00C66FBA" w:rsidRPr="00923192" w:rsidRDefault="00C66FBA"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0575A3C3" w14:textId="41A8D8F0" w:rsidR="00C66FBA" w:rsidRPr="00923192" w:rsidRDefault="00112C3F"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r>
              <w:rPr>
                <w:rFonts w:ascii="Segoe UI" w:eastAsia="Times New Roman" w:hAnsi="Segoe UI" w:cs="Segoe UI"/>
                <w:b/>
                <w:bCs/>
                <w:color w:val="0D0D0D" w:themeColor="text1" w:themeTint="F2"/>
                <w:sz w:val="18"/>
                <w:szCs w:val="18"/>
                <w:lang w:val="tr-TR" w:eastAsia="tr-TR"/>
              </w:rPr>
              <w:t>Grup Yöneticisi</w:t>
            </w:r>
          </w:p>
        </w:tc>
      </w:tr>
      <w:tr w:rsidR="00C66FBA" w:rsidRPr="00923192" w14:paraId="3397AA7D"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6FBF86BC" w14:textId="77777777" w:rsidR="00C66FBA" w:rsidRPr="00923192" w:rsidRDefault="00C66FBA"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21A0DEFF" w14:textId="77777777" w:rsidR="00C66FBA" w:rsidRPr="00923192" w:rsidRDefault="00C66FBA"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C66FBA" w:rsidRPr="00923192" w14:paraId="1253C152"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7F84DFA6" w14:textId="77777777" w:rsidR="00112C3F" w:rsidRDefault="00112C3F" w:rsidP="00112C3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[FormData.ADAY_ADI_SOYADI], </w:t>
            </w:r>
          </w:p>
          <w:p w14:paraId="2784D353" w14:textId="33F813C3" w:rsidR="00112C3F" w:rsidRDefault="00112C3F" w:rsidP="00112C3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 xml:space="preserve">Takdir </w:t>
            </w:r>
            <w:proofErr w:type="gramStart"/>
            <w:r>
              <w:rPr>
                <w:rFonts w:ascii="Verdana" w:hAnsi="Verdana"/>
                <w:color w:val="000000"/>
                <w:sz w:val="18"/>
                <w:szCs w:val="18"/>
              </w:rPr>
              <w:t>Ve</w:t>
            </w:r>
            <w:proofErr w:type="gramEnd"/>
            <w:r>
              <w:rPr>
                <w:rFonts w:ascii="Verdana" w:hAnsi="Verdana"/>
                <w:color w:val="000000"/>
                <w:sz w:val="18"/>
                <w:szCs w:val="18"/>
              </w:rPr>
              <w:t xml:space="preserve"> Ödüllendirme başvurunuzda belirttiğiniz [FormData.PROJE_ONERI_BULUS_ISMI] konulu proje/öneriniz görev tanımınızda bulunduğu için yöneticiniz tarafından red</w:t>
            </w:r>
            <w:r w:rsidR="00C17A88">
              <w:rPr>
                <w:rFonts w:ascii="Verdana" w:hAnsi="Verdana"/>
                <w:color w:val="000000"/>
                <w:sz w:val="18"/>
                <w:szCs w:val="18"/>
              </w:rPr>
              <w:t>d</w:t>
            </w:r>
            <w:r>
              <w:rPr>
                <w:rFonts w:ascii="Verdana" w:hAnsi="Verdana"/>
                <w:color w:val="000000"/>
                <w:sz w:val="18"/>
                <w:szCs w:val="18"/>
              </w:rPr>
              <w:t>edilmiştir.</w:t>
            </w:r>
          </w:p>
          <w:p w14:paraId="2DABDFE9" w14:textId="77777777" w:rsidR="00112C3F" w:rsidRDefault="00112C3F" w:rsidP="00112C3F">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Bilgilerinize sunarız.</w:t>
            </w:r>
          </w:p>
          <w:p w14:paraId="4BD3AAFE" w14:textId="7C3E63E4" w:rsidR="00C66FBA" w:rsidRPr="00923192" w:rsidRDefault="00112C3F"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İyi çalışmalar.</w:t>
            </w:r>
          </w:p>
        </w:tc>
      </w:tr>
    </w:tbl>
    <w:p w14:paraId="7DB54A34" w14:textId="77777777" w:rsidR="00C66FBA" w:rsidRDefault="00C66FBA" w:rsidP="00C66FBA">
      <w:pPr>
        <w:rPr>
          <w:noProof/>
          <w:lang w:val="tr-TR"/>
        </w:rPr>
      </w:pPr>
    </w:p>
    <w:p w14:paraId="270236BC" w14:textId="6918E312" w:rsidR="00F221CB" w:rsidRDefault="00F221CB" w:rsidP="0030498F">
      <w:pPr>
        <w:pStyle w:val="Taslak2"/>
        <w:numPr>
          <w:ilvl w:val="1"/>
          <w:numId w:val="9"/>
        </w:numPr>
        <w:rPr>
          <w:noProof/>
          <w:lang w:val="tr-TR"/>
        </w:rPr>
      </w:pPr>
      <w:r>
        <w:rPr>
          <w:noProof/>
          <w:lang w:val="tr-TR"/>
        </w:rPr>
        <w:t>TÖS Akış Bilgilendirme E-Posta</w:t>
      </w:r>
    </w:p>
    <w:tbl>
      <w:tblPr>
        <w:tblStyle w:val="KlavuzTablo6-Renkli-Vurgu3"/>
        <w:tblW w:w="0" w:type="dxa"/>
        <w:tblLook w:val="04A0" w:firstRow="1" w:lastRow="0" w:firstColumn="1" w:lastColumn="0" w:noHBand="0" w:noVBand="1"/>
      </w:tblPr>
      <w:tblGrid>
        <w:gridCol w:w="1335"/>
        <w:gridCol w:w="8010"/>
      </w:tblGrid>
      <w:tr w:rsidR="0030498F" w:rsidRPr="00923192" w14:paraId="1A4B4CF9" w14:textId="77777777" w:rsidTr="00EE1A3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21EC9B94" w14:textId="77777777" w:rsidR="0030498F" w:rsidRPr="00923192" w:rsidRDefault="0030498F"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To</w:t>
            </w:r>
            <w:r w:rsidRPr="00923192">
              <w:rPr>
                <w:rFonts w:ascii="Calibri" w:eastAsia="Times New Roman" w:hAnsi="Calibri" w:cs="Calibri"/>
                <w:color w:val="385623"/>
                <w:lang w:val="tr-TR" w:eastAsia="tr-TR"/>
              </w:rPr>
              <w:t>  </w:t>
            </w:r>
          </w:p>
        </w:tc>
        <w:tc>
          <w:tcPr>
            <w:tcW w:w="8010" w:type="dxa"/>
            <w:hideMark/>
          </w:tcPr>
          <w:p w14:paraId="0D192FCC" w14:textId="77DB2246" w:rsidR="0030498F" w:rsidRPr="00923192" w:rsidRDefault="00A557F1" w:rsidP="00EE1A32">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0D0D0D" w:themeColor="text1" w:themeTint="F2"/>
                <w:sz w:val="18"/>
                <w:szCs w:val="18"/>
                <w:lang w:val="tr-TR" w:eastAsia="tr-TR"/>
              </w:rPr>
            </w:pPr>
            <w:r>
              <w:rPr>
                <w:rFonts w:ascii="Segoe UI" w:eastAsia="Times New Roman" w:hAnsi="Segoe UI" w:cs="Segoe UI"/>
                <w:color w:val="0D0D0D" w:themeColor="text1" w:themeTint="F2"/>
                <w:sz w:val="18"/>
                <w:szCs w:val="18"/>
                <w:lang w:val="tr-TR" w:eastAsia="tr-TR"/>
              </w:rPr>
              <w:t>İnsan Kaynakları</w:t>
            </w:r>
          </w:p>
        </w:tc>
      </w:tr>
      <w:tr w:rsidR="0030498F" w:rsidRPr="00923192" w14:paraId="4348971A" w14:textId="77777777" w:rsidTr="00EE1A3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5D4B835" w14:textId="77777777" w:rsidR="0030498F" w:rsidRPr="00923192" w:rsidRDefault="0030498F"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CC</w:t>
            </w:r>
            <w:r w:rsidRPr="00923192">
              <w:rPr>
                <w:rFonts w:ascii="Calibri" w:eastAsia="Times New Roman" w:hAnsi="Calibri" w:cs="Calibri"/>
                <w:color w:val="385623"/>
                <w:lang w:val="tr-TR" w:eastAsia="tr-TR"/>
              </w:rPr>
              <w:t>  </w:t>
            </w:r>
          </w:p>
        </w:tc>
        <w:tc>
          <w:tcPr>
            <w:tcW w:w="8010" w:type="dxa"/>
            <w:hideMark/>
          </w:tcPr>
          <w:p w14:paraId="5CABBB98" w14:textId="05B48DF6" w:rsidR="0030498F" w:rsidRPr="00923192" w:rsidRDefault="0030498F" w:rsidP="00EE1A3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538135"/>
                <w:sz w:val="18"/>
                <w:szCs w:val="18"/>
                <w:lang w:val="tr-TR" w:eastAsia="tr-TR"/>
              </w:rPr>
            </w:pPr>
          </w:p>
        </w:tc>
      </w:tr>
      <w:tr w:rsidR="0030498F" w:rsidRPr="00923192" w14:paraId="7D8636F3" w14:textId="77777777" w:rsidTr="00EE1A32">
        <w:trPr>
          <w:trHeight w:val="300"/>
        </w:trPr>
        <w:tc>
          <w:tcPr>
            <w:cnfStyle w:val="001000000000" w:firstRow="0" w:lastRow="0" w:firstColumn="1" w:lastColumn="0" w:oddVBand="0" w:evenVBand="0" w:oddHBand="0" w:evenHBand="0" w:firstRowFirstColumn="0" w:firstRowLastColumn="0" w:lastRowFirstColumn="0" w:lastRowLastColumn="0"/>
            <w:tcW w:w="1335" w:type="dxa"/>
            <w:hideMark/>
          </w:tcPr>
          <w:p w14:paraId="52D994F7" w14:textId="77777777" w:rsidR="0030498F" w:rsidRPr="00923192" w:rsidRDefault="0030498F" w:rsidP="00EE1A32">
            <w:pPr>
              <w:textAlignment w:val="baseline"/>
              <w:rPr>
                <w:rFonts w:ascii="Segoe UI" w:eastAsia="Times New Roman" w:hAnsi="Segoe UI" w:cs="Segoe UI"/>
                <w:color w:val="538135"/>
                <w:sz w:val="18"/>
                <w:szCs w:val="18"/>
                <w:lang w:val="tr-TR" w:eastAsia="tr-TR"/>
              </w:rPr>
            </w:pPr>
            <w:r w:rsidRPr="00923192">
              <w:rPr>
                <w:rFonts w:ascii="Calibri" w:eastAsia="Times New Roman" w:hAnsi="Calibri" w:cs="Calibri"/>
                <w:color w:val="385623"/>
                <w:lang w:eastAsia="tr-TR"/>
              </w:rPr>
              <w:t>Konu</w:t>
            </w:r>
            <w:r w:rsidRPr="00923192">
              <w:rPr>
                <w:rFonts w:ascii="Calibri" w:eastAsia="Times New Roman" w:hAnsi="Calibri" w:cs="Calibri"/>
                <w:color w:val="385623"/>
                <w:lang w:val="tr-TR" w:eastAsia="tr-TR"/>
              </w:rPr>
              <w:t>  </w:t>
            </w:r>
          </w:p>
        </w:tc>
        <w:tc>
          <w:tcPr>
            <w:tcW w:w="8010" w:type="dxa"/>
            <w:hideMark/>
          </w:tcPr>
          <w:p w14:paraId="00349D61" w14:textId="77777777" w:rsidR="0030498F" w:rsidRPr="00923192" w:rsidRDefault="0030498F" w:rsidP="00EE1A32">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538135"/>
                <w:sz w:val="18"/>
                <w:szCs w:val="18"/>
                <w:lang w:val="tr-TR" w:eastAsia="tr-TR"/>
              </w:rPr>
            </w:pPr>
            <w:r w:rsidRPr="00923192">
              <w:rPr>
                <w:b/>
                <w:bCs/>
              </w:rPr>
              <w:t>Takdir Ve Ödüllendirme Süreci HK.</w:t>
            </w:r>
          </w:p>
        </w:tc>
      </w:tr>
      <w:tr w:rsidR="0030498F" w:rsidRPr="00923192" w14:paraId="4D15DDFD" w14:textId="77777777" w:rsidTr="00EE1A32">
        <w:trPr>
          <w:cnfStyle w:val="000000100000" w:firstRow="0" w:lastRow="0" w:firstColumn="0" w:lastColumn="0" w:oddVBand="0" w:evenVBand="0" w:oddHBand="1" w:evenHBand="0" w:firstRowFirstColumn="0" w:firstRowLastColumn="0" w:lastRowFirstColumn="0" w:lastRowLastColumn="0"/>
          <w:trHeight w:val="2044"/>
        </w:trPr>
        <w:tc>
          <w:tcPr>
            <w:cnfStyle w:val="001000000000" w:firstRow="0" w:lastRow="0" w:firstColumn="1" w:lastColumn="0" w:oddVBand="0" w:evenVBand="0" w:oddHBand="0" w:evenHBand="0" w:firstRowFirstColumn="0" w:firstRowLastColumn="0" w:lastRowFirstColumn="0" w:lastRowLastColumn="0"/>
            <w:tcW w:w="9345" w:type="dxa"/>
            <w:gridSpan w:val="2"/>
            <w:hideMark/>
          </w:tcPr>
          <w:p w14:paraId="306B5806" w14:textId="77777777" w:rsidR="00A557F1" w:rsidRDefault="00A557F1" w:rsidP="00A557F1">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Sayın Yetkili,</w:t>
            </w:r>
          </w:p>
          <w:p w14:paraId="64AFF34E" w14:textId="2A4DCCBF" w:rsidR="0030498F" w:rsidRPr="00923192" w:rsidRDefault="00A557F1" w:rsidP="00EE1A32">
            <w:pPr>
              <w:pStyle w:val="NormalWeb"/>
              <w:spacing w:before="0" w:beforeAutospacing="0" w:after="240" w:afterAutospacing="0"/>
              <w:rPr>
                <w:rFonts w:ascii="Verdana" w:hAnsi="Verdana"/>
                <w:color w:val="000000"/>
                <w:sz w:val="18"/>
                <w:szCs w:val="18"/>
              </w:rPr>
            </w:pPr>
            <w:r>
              <w:rPr>
                <w:rFonts w:ascii="Verdana" w:hAnsi="Verdana"/>
                <w:color w:val="000000"/>
                <w:sz w:val="18"/>
                <w:szCs w:val="18"/>
              </w:rPr>
              <w:t>[FormData.SAYAC_NO] no'lu Takdir ve Ödüllendirme sürecinde sunulan proje/öneri için belirlenen [FormData.HAKEDILEN_ODUL] tutarındaki ödülün ödeme tarihi [FormData.PLANLANAN_ODEME_TARIHI] olarak belirlenmiştir. Lütfen [FormData.ADAY_ADI_SOYADI] isimli çalışana ödülünü teslim ettikten sonra akışı ilerletiniz.</w:t>
            </w:r>
          </w:p>
        </w:tc>
      </w:tr>
    </w:tbl>
    <w:p w14:paraId="3D0BCF65" w14:textId="77777777" w:rsidR="0030498F" w:rsidRPr="00791006" w:rsidRDefault="0030498F" w:rsidP="0030498F">
      <w:pPr>
        <w:ind w:left="360"/>
        <w:rPr>
          <w:noProof/>
          <w:lang w:val="tr-TR"/>
        </w:rPr>
      </w:pPr>
    </w:p>
    <w:p w14:paraId="4F71FAC1" w14:textId="77777777" w:rsidR="00883A69" w:rsidRDefault="00883A69" w:rsidP="007911BC">
      <w:pPr>
        <w:pStyle w:val="Taslak1"/>
        <w:numPr>
          <w:ilvl w:val="0"/>
          <w:numId w:val="9"/>
        </w:numPr>
        <w:rPr>
          <w:noProof/>
          <w:lang w:val="tr-TR"/>
        </w:rPr>
      </w:pPr>
      <w:bookmarkStart w:id="22" w:name="_Toc90389646"/>
      <w:r w:rsidRPr="00791006">
        <w:rPr>
          <w:noProof/>
          <w:lang w:val="tr-TR"/>
        </w:rPr>
        <w:lastRenderedPageBreak/>
        <w:t>Arşiv Yapısı</w:t>
      </w:r>
      <w:bookmarkEnd w:id="22"/>
    </w:p>
    <w:p w14:paraId="3B083283" w14:textId="4FD67A38" w:rsidR="001F53D4" w:rsidRDefault="001F53D4" w:rsidP="001F53D4">
      <w:pPr>
        <w:pStyle w:val="Taslak2"/>
        <w:numPr>
          <w:ilvl w:val="1"/>
          <w:numId w:val="9"/>
        </w:numPr>
        <w:rPr>
          <w:noProof/>
          <w:lang w:val="tr-TR"/>
        </w:rPr>
      </w:pPr>
      <w:bookmarkStart w:id="23" w:name="_Toc155344502"/>
      <w:r>
        <w:rPr>
          <w:noProof/>
          <w:lang w:val="tr-TR"/>
        </w:rPr>
        <w:t>Takdir Ve Ödüllendirme Süreci Kabinet</w:t>
      </w:r>
      <w:bookmarkEnd w:id="23"/>
      <w:r w:rsidR="008B67F8">
        <w:rPr>
          <w:noProof/>
          <w:lang w:val="tr-TR"/>
        </w:rPr>
        <w:t>i</w:t>
      </w:r>
    </w:p>
    <w:p w14:paraId="1A9AACF3" w14:textId="5DF1C932" w:rsidR="005A7DDD" w:rsidRDefault="00557128" w:rsidP="00557128">
      <w:pPr>
        <w:ind w:left="360" w:firstLine="360"/>
        <w:jc w:val="both"/>
        <w:rPr>
          <w:noProof/>
          <w:lang w:val="tr-TR"/>
        </w:rPr>
      </w:pPr>
      <w:r>
        <w:t xml:space="preserve">Takdir ve Ödüllendirme Süreci’nin eklentileri </w:t>
      </w:r>
      <w:r w:rsidR="008B67F8">
        <w:t>Takdir ve Ödüllendirme Süreci Kabineti</w:t>
      </w:r>
      <w:r>
        <w:t xml:space="preserve"> altında </w:t>
      </w:r>
      <w:r w:rsidR="000A1E0A">
        <w:t>başvuru yılına göre oluşan klasör yapısı altında dosya kartı içerisinde arşivlenecektir.</w:t>
      </w:r>
    </w:p>
    <w:p w14:paraId="3E4A5373" w14:textId="7F6612B5" w:rsidR="007B14C4" w:rsidRDefault="008E14DE" w:rsidP="001F53D4">
      <w:pPr>
        <w:ind w:left="360"/>
        <w:rPr>
          <w:noProof/>
          <w:lang w:val="tr-TR"/>
        </w:rPr>
      </w:pPr>
      <w:r w:rsidRPr="008E14DE">
        <w:rPr>
          <w:noProof/>
          <w:lang w:val="tr-TR"/>
        </w:rPr>
        <w:drawing>
          <wp:inline distT="0" distB="0" distL="0" distR="0" wp14:anchorId="09E89C9F" wp14:editId="1AEF1538">
            <wp:extent cx="5943600" cy="1670685"/>
            <wp:effectExtent l="0" t="0" r="0" b="5715"/>
            <wp:docPr id="1270805827" name="Resim 1" descr="metin, çizgi, sayı, numara, ekran görüntüsü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05827" name="Resim 1" descr="metin, çizgi, sayı, numara, ekran görüntüsü içeren bir resim"/>
                    <pic:cNvPicPr/>
                  </pic:nvPicPr>
                  <pic:blipFill>
                    <a:blip r:embed="rId48"/>
                    <a:stretch>
                      <a:fillRect/>
                    </a:stretch>
                  </pic:blipFill>
                  <pic:spPr>
                    <a:xfrm>
                      <a:off x="0" y="0"/>
                      <a:ext cx="5943600" cy="1670685"/>
                    </a:xfrm>
                    <a:prstGeom prst="rect">
                      <a:avLst/>
                    </a:prstGeom>
                  </pic:spPr>
                </pic:pic>
              </a:graphicData>
            </a:graphic>
          </wp:inline>
        </w:drawing>
      </w:r>
    </w:p>
    <w:p w14:paraId="62ADAEE1" w14:textId="4E791A1F" w:rsidR="00041204" w:rsidRDefault="00041204" w:rsidP="00DF2FB1">
      <w:pPr>
        <w:pStyle w:val="Taslak1"/>
        <w:numPr>
          <w:ilvl w:val="0"/>
          <w:numId w:val="9"/>
        </w:numPr>
        <w:rPr>
          <w:noProof/>
          <w:lang w:val="tr-TR"/>
        </w:rPr>
      </w:pPr>
      <w:bookmarkStart w:id="24" w:name="_Toc90389647"/>
      <w:r>
        <w:rPr>
          <w:noProof/>
          <w:lang w:val="tr-TR"/>
        </w:rPr>
        <w:t>Yazılım Geliştirme İhtiyaçları</w:t>
      </w:r>
      <w:bookmarkEnd w:id="24"/>
    </w:p>
    <w:p w14:paraId="1D653398" w14:textId="23C1E4E2" w:rsidR="00DF2FB1" w:rsidRDefault="00976A8B" w:rsidP="00976A8B">
      <w:pPr>
        <w:pStyle w:val="Taslak2"/>
        <w:numPr>
          <w:ilvl w:val="1"/>
          <w:numId w:val="9"/>
        </w:numPr>
        <w:rPr>
          <w:noProof/>
          <w:lang w:val="tr-TR"/>
        </w:rPr>
      </w:pPr>
      <w:r>
        <w:rPr>
          <w:noProof/>
          <w:lang w:val="tr-TR"/>
        </w:rPr>
        <w:t>Form Yazılım</w:t>
      </w:r>
      <w:r w:rsidR="00EA6112">
        <w:rPr>
          <w:noProof/>
          <w:lang w:val="tr-TR"/>
        </w:rPr>
        <w:t xml:space="preserve"> Geliştirme</w:t>
      </w:r>
    </w:p>
    <w:p w14:paraId="70B059FE" w14:textId="77777777" w:rsidR="00EA6112" w:rsidRPr="00B25BFE" w:rsidRDefault="00EA6112" w:rsidP="002A4D0D">
      <w:pPr>
        <w:pStyle w:val="Balk3"/>
        <w:numPr>
          <w:ilvl w:val="0"/>
          <w:numId w:val="17"/>
        </w:numPr>
        <w:ind w:left="720"/>
        <w:rPr>
          <w:b/>
          <w:bCs/>
          <w:color w:val="auto"/>
        </w:rPr>
      </w:pPr>
      <w:r w:rsidRPr="00B25BFE">
        <w:rPr>
          <w:b/>
          <w:bCs/>
          <w:color w:val="auto"/>
        </w:rPr>
        <w:t>TÖS Başvuru Formu’nda</w:t>
      </w:r>
    </w:p>
    <w:p w14:paraId="38795F42" w14:textId="77777777" w:rsidR="00EA6112" w:rsidRPr="00840AE1" w:rsidRDefault="00EA6112" w:rsidP="002A4D0D">
      <w:pPr>
        <w:pStyle w:val="Balk4"/>
        <w:numPr>
          <w:ilvl w:val="0"/>
          <w:numId w:val="18"/>
        </w:numPr>
        <w:ind w:left="720"/>
        <w:rPr>
          <w:b/>
          <w:bCs/>
          <w:color w:val="FF0000"/>
        </w:rPr>
      </w:pPr>
      <w:r>
        <w:rPr>
          <w:b/>
          <w:bCs/>
          <w:color w:val="FF0000"/>
        </w:rPr>
        <w:t>BASKASI_ADINA_BASVURU</w:t>
      </w:r>
      <w:r w:rsidRPr="00B25BFE">
        <w:rPr>
          <w:b/>
          <w:bCs/>
          <w:color w:val="FF0000"/>
        </w:rPr>
        <w:t xml:space="preserve"> checkbox’ın</w:t>
      </w:r>
      <w:r>
        <w:rPr>
          <w:b/>
          <w:bCs/>
          <w:color w:val="FF0000"/>
        </w:rPr>
        <w:t xml:space="preserve">daki değişime göre yapılması </w:t>
      </w:r>
      <w:r w:rsidRPr="00B25BFE">
        <w:rPr>
          <w:b/>
          <w:bCs/>
          <w:color w:val="FF0000"/>
        </w:rPr>
        <w:t>beklenen atamalar</w:t>
      </w:r>
    </w:p>
    <w:p w14:paraId="234835BA" w14:textId="77777777" w:rsidR="00EA6112" w:rsidRDefault="00EA6112" w:rsidP="002A4D0D">
      <w:pPr>
        <w:ind w:left="360"/>
        <w:jc w:val="both"/>
      </w:pPr>
      <w:r w:rsidRPr="00753221">
        <w:rPr>
          <w:color w:val="4472C4" w:themeColor="accent1"/>
        </w:rPr>
        <w:t>Geliştirmesi Yapılan Kısım:</w:t>
      </w:r>
      <w:r w:rsidRPr="00753221">
        <w:rPr>
          <w:b/>
          <w:bCs/>
          <w:color w:val="4472C4" w:themeColor="accent1"/>
        </w:rPr>
        <w:t xml:space="preserve"> </w:t>
      </w:r>
      <w:r>
        <w:t>Halihazırda formda “Başkası Adına Başvuru” checkbox’ı işaretlenip pop up olarak açılan kullanıcılar listesinden herhangi bir kullanıcı seçildiğinde formdaki ADAY_ADI_SOYADI, ADAY_GIRIS_ADI, ADAY_GOSTERILEN_E_POSTA_ADRESI ne atama yapmaktadır.</w:t>
      </w:r>
    </w:p>
    <w:p w14:paraId="2441F6BD" w14:textId="77777777" w:rsidR="00EA6112" w:rsidRDefault="00EA6112" w:rsidP="002A4D0D">
      <w:pPr>
        <w:ind w:left="360"/>
        <w:jc w:val="both"/>
      </w:pPr>
      <w:r w:rsidRPr="009E7A26">
        <w:rPr>
          <w:b/>
          <w:bCs/>
          <w:color w:val="FF0000"/>
        </w:rPr>
        <w:t>Yapılması Beklenen Geliştirme 1:</w:t>
      </w:r>
      <w:r>
        <w:rPr>
          <w:b/>
          <w:bCs/>
          <w:color w:val="FF0000"/>
        </w:rPr>
        <w:t xml:space="preserve"> </w:t>
      </w:r>
      <w:r w:rsidRPr="00DE43EF">
        <w:t xml:space="preserve">Başkası Adına </w:t>
      </w:r>
      <w:proofErr w:type="gramStart"/>
      <w:r w:rsidRPr="00DE43EF">
        <w:t>Başvuru</w:t>
      </w:r>
      <w:r>
        <w:t>(</w:t>
      </w:r>
      <w:proofErr w:type="gramEnd"/>
      <w:r w:rsidRPr="00FE4E1A">
        <w:rPr>
          <w:highlight w:val="green"/>
        </w:rPr>
        <w:t>BASKASI_ADINA_BASVURU</w:t>
      </w:r>
      <w:r>
        <w:t>) checkbox’ı işaretlendiğinde yani değeri “T” olduğunda açılan aktif kullanıcılar listesinde seçilen kullanıcının kullanıcı adı, departman ve unvan bilgileri alınarak formdaki Aday Gösterilen Adı Soyadı</w:t>
      </w:r>
      <w:r w:rsidRPr="007436CD">
        <w:rPr>
          <w:highlight w:val="green"/>
        </w:rPr>
        <w:t>(ADAY_ADI_SOYADI)</w:t>
      </w:r>
      <w:r>
        <w:t xml:space="preserve"> Aday Gösterilen Departmanı (</w:t>
      </w:r>
      <w:r w:rsidRPr="00CB3422">
        <w:rPr>
          <w:highlight w:val="green"/>
        </w:rPr>
        <w:t>ADAY_GOSTERILEN_DEPARTMANI</w:t>
      </w:r>
      <w:r>
        <w:t>) ve Aday Gösterilen Unvanı(</w:t>
      </w:r>
      <w:r w:rsidRPr="00CB3422">
        <w:rPr>
          <w:highlight w:val="green"/>
        </w:rPr>
        <w:t>ADAY_GOSTERILEN_UNVANI</w:t>
      </w:r>
      <w:r>
        <w:t>) alanlarına set edilmelidir.</w:t>
      </w:r>
    </w:p>
    <w:tbl>
      <w:tblPr>
        <w:tblStyle w:val="KlavuzTablo1Ak-Vurgu6"/>
        <w:tblW w:w="9062" w:type="dxa"/>
        <w:tblInd w:w="360" w:type="dxa"/>
        <w:tblLook w:val="04A0" w:firstRow="1" w:lastRow="0" w:firstColumn="1" w:lastColumn="0" w:noHBand="0" w:noVBand="1"/>
      </w:tblPr>
      <w:tblGrid>
        <w:gridCol w:w="4531"/>
        <w:gridCol w:w="4531"/>
      </w:tblGrid>
      <w:tr w:rsidR="00EA6112" w14:paraId="4608CDB7" w14:textId="77777777" w:rsidTr="002A4D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11A38628" w14:textId="77777777" w:rsidR="00EA6112" w:rsidRDefault="00EA6112" w:rsidP="00EE1A32">
            <w:pPr>
              <w:jc w:val="both"/>
            </w:pPr>
            <w:r>
              <w:t xml:space="preserve">Tös Başvuru </w:t>
            </w:r>
            <w:proofErr w:type="gramStart"/>
            <w:r>
              <w:t>Formu(</w:t>
            </w:r>
            <w:proofErr w:type="gramEnd"/>
            <w:r>
              <w:t>TOS_BASVURU_FORMU)’nda</w:t>
            </w:r>
          </w:p>
        </w:tc>
        <w:tc>
          <w:tcPr>
            <w:tcW w:w="4531" w:type="dxa"/>
          </w:tcPr>
          <w:p w14:paraId="495E69AC" w14:textId="77777777" w:rsidR="00EA6112" w:rsidRDefault="00EA6112" w:rsidP="00EE1A32">
            <w:pPr>
              <w:jc w:val="both"/>
              <w:cnfStyle w:val="100000000000" w:firstRow="1" w:lastRow="0" w:firstColumn="0" w:lastColumn="0" w:oddVBand="0" w:evenVBand="0" w:oddHBand="0" w:evenHBand="0" w:firstRowFirstColumn="0" w:firstRowLastColumn="0" w:lastRowFirstColumn="0" w:lastRowLastColumn="0"/>
            </w:pPr>
            <w:r>
              <w:t>Aktif Kullanıcılar Listesi</w:t>
            </w:r>
          </w:p>
        </w:tc>
      </w:tr>
      <w:tr w:rsidR="00EA6112" w14:paraId="074E04EF" w14:textId="77777777" w:rsidTr="002A4D0D">
        <w:tc>
          <w:tcPr>
            <w:cnfStyle w:val="001000000000" w:firstRow="0" w:lastRow="0" w:firstColumn="1" w:lastColumn="0" w:oddVBand="0" w:evenVBand="0" w:oddHBand="0" w:evenHBand="0" w:firstRowFirstColumn="0" w:firstRowLastColumn="0" w:lastRowFirstColumn="0" w:lastRowLastColumn="0"/>
            <w:tcW w:w="4531" w:type="dxa"/>
          </w:tcPr>
          <w:p w14:paraId="5AC8C457" w14:textId="77777777" w:rsidR="00EA6112" w:rsidRPr="00FC2617" w:rsidRDefault="00EA6112" w:rsidP="00EE1A32">
            <w:pPr>
              <w:jc w:val="both"/>
            </w:pPr>
            <w:r>
              <w:t>ADAY_ADI_SOYADI</w:t>
            </w:r>
          </w:p>
        </w:tc>
        <w:tc>
          <w:tcPr>
            <w:tcW w:w="4531" w:type="dxa"/>
          </w:tcPr>
          <w:p w14:paraId="632115CB"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Kullanıcı Adı</w:t>
            </w:r>
          </w:p>
        </w:tc>
      </w:tr>
      <w:tr w:rsidR="00EA6112" w14:paraId="2434CEA7" w14:textId="77777777" w:rsidTr="002A4D0D">
        <w:tc>
          <w:tcPr>
            <w:cnfStyle w:val="001000000000" w:firstRow="0" w:lastRow="0" w:firstColumn="1" w:lastColumn="0" w:oddVBand="0" w:evenVBand="0" w:oddHBand="0" w:evenHBand="0" w:firstRowFirstColumn="0" w:firstRowLastColumn="0" w:lastRowFirstColumn="0" w:lastRowLastColumn="0"/>
            <w:tcW w:w="4531" w:type="dxa"/>
          </w:tcPr>
          <w:p w14:paraId="572005C9" w14:textId="77777777" w:rsidR="00EA6112" w:rsidRDefault="00EA6112" w:rsidP="00EE1A32">
            <w:pPr>
              <w:jc w:val="both"/>
            </w:pPr>
            <w:r w:rsidRPr="00FC2617">
              <w:t>ADAY_GOSTERILEN_DEPARTMANI</w:t>
            </w:r>
          </w:p>
        </w:tc>
        <w:tc>
          <w:tcPr>
            <w:tcW w:w="4531" w:type="dxa"/>
          </w:tcPr>
          <w:p w14:paraId="028ADC5F"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Departman</w:t>
            </w:r>
          </w:p>
        </w:tc>
      </w:tr>
      <w:tr w:rsidR="00EA6112" w14:paraId="3CFCE3BF" w14:textId="77777777" w:rsidTr="002A4D0D">
        <w:tc>
          <w:tcPr>
            <w:cnfStyle w:val="001000000000" w:firstRow="0" w:lastRow="0" w:firstColumn="1" w:lastColumn="0" w:oddVBand="0" w:evenVBand="0" w:oddHBand="0" w:evenHBand="0" w:firstRowFirstColumn="0" w:firstRowLastColumn="0" w:lastRowFirstColumn="0" w:lastRowLastColumn="0"/>
            <w:tcW w:w="4531" w:type="dxa"/>
          </w:tcPr>
          <w:p w14:paraId="18E8A19B" w14:textId="77777777" w:rsidR="00EA6112" w:rsidRDefault="00EA6112" w:rsidP="00EE1A32">
            <w:pPr>
              <w:jc w:val="both"/>
            </w:pPr>
            <w:r w:rsidRPr="00FC2617">
              <w:t>ADAY_GOSTERILEN_UNVANI</w:t>
            </w:r>
          </w:p>
        </w:tc>
        <w:tc>
          <w:tcPr>
            <w:tcW w:w="4531" w:type="dxa"/>
          </w:tcPr>
          <w:p w14:paraId="2F8C85FC"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Unvan</w:t>
            </w:r>
          </w:p>
        </w:tc>
      </w:tr>
    </w:tbl>
    <w:p w14:paraId="4CB9F000" w14:textId="77777777" w:rsidR="00EA6112" w:rsidRDefault="00EA6112" w:rsidP="002A4D0D">
      <w:pPr>
        <w:ind w:left="360"/>
        <w:jc w:val="both"/>
      </w:pPr>
    </w:p>
    <w:p w14:paraId="14391322" w14:textId="77777777" w:rsidR="00EA6112" w:rsidRPr="009E7A26" w:rsidRDefault="00EA6112" w:rsidP="002A4D0D">
      <w:pPr>
        <w:ind w:left="360"/>
        <w:jc w:val="both"/>
        <w:rPr>
          <w:b/>
          <w:bCs/>
          <w:color w:val="FF0000"/>
        </w:rPr>
      </w:pPr>
    </w:p>
    <w:p w14:paraId="6C9FBEBD" w14:textId="77777777" w:rsidR="00EA6112" w:rsidRDefault="00EA6112" w:rsidP="002A4D0D">
      <w:pPr>
        <w:ind w:left="360"/>
        <w:jc w:val="both"/>
      </w:pPr>
      <w:r w:rsidRPr="00753221">
        <w:rPr>
          <w:b/>
          <w:bCs/>
          <w:color w:val="FF0000"/>
        </w:rPr>
        <w:lastRenderedPageBreak/>
        <w:t>Yapılması Beklenen Geliştirme</w:t>
      </w:r>
      <w:r>
        <w:rPr>
          <w:b/>
          <w:bCs/>
          <w:color w:val="FF0000"/>
        </w:rPr>
        <w:t xml:space="preserve"> 2</w:t>
      </w:r>
      <w:r w:rsidRPr="00753221">
        <w:rPr>
          <w:b/>
          <w:bCs/>
          <w:color w:val="FF0000"/>
        </w:rPr>
        <w:t>:</w:t>
      </w:r>
      <w:r>
        <w:rPr>
          <w:b/>
          <w:bCs/>
          <w:color w:val="FF0000"/>
        </w:rPr>
        <w:t xml:space="preserve"> </w:t>
      </w:r>
      <w:r>
        <w:t xml:space="preserve">Tös Başvuru Formu </w:t>
      </w:r>
      <w:r w:rsidRPr="00710A66">
        <w:rPr>
          <w:highlight w:val="green"/>
        </w:rPr>
        <w:t>(TOS_BASVURU_FORMU)</w:t>
      </w:r>
      <w:r>
        <w:t>’nda “Başkası Adına Başvuru” seçeneği kaldırıldığında yani “F” değer olduğunda aşağıdaki tabloda eşleştirmesi yapılan alanlara ilgili atamalar yapılmalıdır.</w:t>
      </w:r>
    </w:p>
    <w:tbl>
      <w:tblPr>
        <w:tblStyle w:val="KlavuzTablo1Ak-Vurgu5"/>
        <w:tblW w:w="9062" w:type="dxa"/>
        <w:jc w:val="center"/>
        <w:tblLook w:val="04A0" w:firstRow="1" w:lastRow="0" w:firstColumn="1" w:lastColumn="0" w:noHBand="0" w:noVBand="1"/>
      </w:tblPr>
      <w:tblGrid>
        <w:gridCol w:w="4531"/>
        <w:gridCol w:w="4531"/>
      </w:tblGrid>
      <w:tr w:rsidR="00EA6112" w14:paraId="4054C756" w14:textId="77777777" w:rsidTr="002A4D0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47654C20" w14:textId="77777777" w:rsidR="00EA6112" w:rsidRPr="00710A66" w:rsidRDefault="00EA6112" w:rsidP="00EE1A32">
            <w:pPr>
              <w:rPr>
                <w:rFonts w:ascii="Times New Roman" w:eastAsia="Times New Roman" w:hAnsi="Times New Roman" w:cs="Times New Roman"/>
                <w:kern w:val="0"/>
                <w:sz w:val="24"/>
                <w:szCs w:val="24"/>
                <w:lang w:eastAsia="tr-TR"/>
                <w14:ligatures w14:val="none"/>
              </w:rPr>
            </w:pPr>
            <w:r w:rsidRPr="00710A66">
              <w:rPr>
                <w:rFonts w:ascii="Segoe UI" w:eastAsia="Times New Roman" w:hAnsi="Segoe UI" w:cs="Segoe UI"/>
                <w:color w:val="333333"/>
                <w:kern w:val="0"/>
                <w:sz w:val="18"/>
                <w:szCs w:val="18"/>
                <w:shd w:val="clear" w:color="auto" w:fill="FFFFFF"/>
                <w:lang w:eastAsia="tr-TR"/>
                <w14:ligatures w14:val="none"/>
              </w:rPr>
              <w:t> </w:t>
            </w:r>
          </w:p>
          <w:p w14:paraId="14263E05" w14:textId="77777777" w:rsidR="00EA6112" w:rsidRPr="00710A66" w:rsidRDefault="00EA6112" w:rsidP="00EE1A32">
            <w:pPr>
              <w:shd w:val="clear" w:color="auto" w:fill="FFFFFF"/>
              <w:jc w:val="both"/>
              <w:rPr>
                <w:rFonts w:ascii="Segoe UI" w:eastAsia="Times New Roman" w:hAnsi="Segoe UI" w:cs="Segoe UI"/>
                <w:b w:val="0"/>
                <w:bCs w:val="0"/>
                <w:color w:val="333333"/>
                <w:kern w:val="0"/>
                <w:sz w:val="18"/>
                <w:szCs w:val="18"/>
                <w:lang w:eastAsia="tr-TR"/>
                <w14:ligatures w14:val="none"/>
              </w:rPr>
            </w:pPr>
            <w:r>
              <w:rPr>
                <w:rFonts w:ascii="Segoe UI" w:eastAsia="Times New Roman" w:hAnsi="Segoe UI" w:cs="Segoe UI"/>
                <w:color w:val="333333"/>
                <w:kern w:val="0"/>
                <w:sz w:val="18"/>
                <w:szCs w:val="18"/>
                <w:lang w:eastAsia="tr-TR"/>
                <w14:ligatures w14:val="none"/>
              </w:rPr>
              <w:t>Ataması yapılacak alanlar</w:t>
            </w:r>
          </w:p>
        </w:tc>
        <w:tc>
          <w:tcPr>
            <w:tcW w:w="4531" w:type="dxa"/>
            <w:vAlign w:val="bottom"/>
          </w:tcPr>
          <w:p w14:paraId="1A2609DB" w14:textId="77777777" w:rsidR="00EA6112" w:rsidRDefault="00EA6112" w:rsidP="00EE1A32">
            <w:pPr>
              <w:cnfStyle w:val="100000000000" w:firstRow="1" w:lastRow="0" w:firstColumn="0" w:lastColumn="0" w:oddVBand="0" w:evenVBand="0" w:oddHBand="0" w:evenHBand="0" w:firstRowFirstColumn="0" w:firstRowLastColumn="0" w:lastRowFirstColumn="0" w:lastRowLastColumn="0"/>
            </w:pPr>
            <w:r>
              <w:t>Atanması beklenen veriler</w:t>
            </w:r>
          </w:p>
        </w:tc>
      </w:tr>
      <w:tr w:rsidR="00EA6112" w14:paraId="505BEE7A" w14:textId="77777777" w:rsidTr="002A4D0D">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0F70119A" w14:textId="77777777" w:rsidR="00EA6112" w:rsidRPr="00710A66" w:rsidRDefault="00EA6112" w:rsidP="00EE1A32">
            <w:pPr>
              <w:jc w:val="both"/>
              <w:rPr>
                <w:b w:val="0"/>
                <w:bCs w:val="0"/>
              </w:rPr>
            </w:pPr>
            <w:r w:rsidRPr="00710A66">
              <w:rPr>
                <w:b w:val="0"/>
                <w:bCs w:val="0"/>
              </w:rPr>
              <w:t>ADAY_ADI_SOYADI</w:t>
            </w:r>
          </w:p>
        </w:tc>
        <w:tc>
          <w:tcPr>
            <w:tcW w:w="4531" w:type="dxa"/>
          </w:tcPr>
          <w:p w14:paraId="595FEEE0"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Aktif Kullanıcı Tam Adı</w:t>
            </w:r>
          </w:p>
        </w:tc>
      </w:tr>
      <w:tr w:rsidR="00EA6112" w14:paraId="2C040DB7" w14:textId="77777777" w:rsidTr="002A4D0D">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71D895C2" w14:textId="77777777" w:rsidR="00EA6112" w:rsidRPr="00710A66" w:rsidRDefault="00EA6112" w:rsidP="00EE1A32">
            <w:pPr>
              <w:jc w:val="both"/>
              <w:rPr>
                <w:b w:val="0"/>
                <w:bCs w:val="0"/>
              </w:rPr>
            </w:pPr>
            <w:r w:rsidRPr="008B39C6">
              <w:rPr>
                <w:b w:val="0"/>
                <w:bCs w:val="0"/>
              </w:rPr>
              <w:t>ADAY_GOSTERILEN_DEPARTMANI</w:t>
            </w:r>
          </w:p>
        </w:tc>
        <w:tc>
          <w:tcPr>
            <w:tcW w:w="4531" w:type="dxa"/>
          </w:tcPr>
          <w:p w14:paraId="1CF632B5"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Aktif Kullanıcı Departman Bilgisi</w:t>
            </w:r>
          </w:p>
        </w:tc>
      </w:tr>
      <w:tr w:rsidR="00EA6112" w14:paraId="214D325D" w14:textId="77777777" w:rsidTr="002A4D0D">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328EF5A8" w14:textId="77777777" w:rsidR="00EA6112" w:rsidRPr="00710A66" w:rsidRDefault="00EA6112" w:rsidP="00EE1A32">
            <w:pPr>
              <w:jc w:val="both"/>
              <w:rPr>
                <w:b w:val="0"/>
                <w:bCs w:val="0"/>
              </w:rPr>
            </w:pPr>
            <w:r w:rsidRPr="008B39C6">
              <w:rPr>
                <w:b w:val="0"/>
                <w:bCs w:val="0"/>
              </w:rPr>
              <w:t>ADAY_GOSTERILEN_UNVANI</w:t>
            </w:r>
          </w:p>
        </w:tc>
        <w:tc>
          <w:tcPr>
            <w:tcW w:w="4531" w:type="dxa"/>
          </w:tcPr>
          <w:p w14:paraId="3172EF25" w14:textId="77777777" w:rsidR="00EA6112" w:rsidRDefault="00EA6112" w:rsidP="00EE1A32">
            <w:pPr>
              <w:jc w:val="both"/>
              <w:cnfStyle w:val="000000000000" w:firstRow="0" w:lastRow="0" w:firstColumn="0" w:lastColumn="0" w:oddVBand="0" w:evenVBand="0" w:oddHBand="0" w:evenHBand="0" w:firstRowFirstColumn="0" w:firstRowLastColumn="0" w:lastRowFirstColumn="0" w:lastRowLastColumn="0"/>
            </w:pPr>
            <w:r>
              <w:t>Aktif Kullanıcı Unvanı</w:t>
            </w:r>
          </w:p>
        </w:tc>
      </w:tr>
    </w:tbl>
    <w:p w14:paraId="2991DE0C" w14:textId="77777777" w:rsidR="00EA6112" w:rsidRDefault="00EA6112" w:rsidP="002A4D0D">
      <w:pPr>
        <w:ind w:left="360"/>
        <w:jc w:val="both"/>
      </w:pPr>
    </w:p>
    <w:p w14:paraId="5C00380B" w14:textId="77777777" w:rsidR="00EA6112" w:rsidRDefault="00EA6112" w:rsidP="002A4D0D">
      <w:pPr>
        <w:pStyle w:val="ListeParagraf"/>
        <w:numPr>
          <w:ilvl w:val="0"/>
          <w:numId w:val="19"/>
        </w:numPr>
        <w:ind w:left="1080"/>
        <w:jc w:val="both"/>
      </w:pPr>
      <w:r>
        <w:t xml:space="preserve">Başkası Adına </w:t>
      </w:r>
      <w:proofErr w:type="gramStart"/>
      <w:r>
        <w:t>Başvuru(</w:t>
      </w:r>
      <w:proofErr w:type="gramEnd"/>
      <w:r w:rsidRPr="00FE4E1A">
        <w:rPr>
          <w:highlight w:val="green"/>
        </w:rPr>
        <w:t>BASKASI_ADINA_BASVURU</w:t>
      </w:r>
      <w:r>
        <w:t xml:space="preserve">) checkbox alanındaki değişime göre </w:t>
      </w:r>
      <w:r w:rsidRPr="00BB573E">
        <w:rPr>
          <w:highlight w:val="green"/>
        </w:rPr>
        <w:t>ADAY_GIRIS_ADI</w:t>
      </w:r>
      <w:r>
        <w:t xml:space="preserve"> tip alanında giriş adı bulunan kişinin kullanıcı bilgilerine gidilmeli</w:t>
      </w:r>
    </w:p>
    <w:p w14:paraId="0F72D4FE" w14:textId="77777777" w:rsidR="00EA6112" w:rsidRPr="00514A34" w:rsidRDefault="00EA6112" w:rsidP="002A4D0D">
      <w:pPr>
        <w:pStyle w:val="ListeParagraf"/>
        <w:numPr>
          <w:ilvl w:val="0"/>
          <w:numId w:val="19"/>
        </w:numPr>
        <w:ind w:left="1080"/>
        <w:jc w:val="both"/>
      </w:pPr>
      <w:r>
        <w:rPr>
          <w:rFonts w:ascii="Arial Nova" w:eastAsia="Calibri" w:hAnsi="Arial Nova" w:cs="Times New Roman"/>
          <w:color w:val="000000"/>
          <w:sz w:val="18"/>
          <w:szCs w:val="18"/>
        </w:rPr>
        <w:t xml:space="preserve">Departman değeri </w:t>
      </w:r>
      <w:r w:rsidRPr="00514A34">
        <w:rPr>
          <w:rFonts w:ascii="Arial Nova" w:eastAsia="Calibri" w:hAnsi="Arial Nova" w:cs="Times New Roman"/>
          <w:color w:val="000000"/>
          <w:sz w:val="18"/>
          <w:szCs w:val="18"/>
        </w:rPr>
        <w:t>Dijital Dönüşüm Direktörlüğü</w:t>
      </w:r>
      <w:r>
        <w:rPr>
          <w:rFonts w:ascii="Arial Nova" w:eastAsia="Calibri" w:hAnsi="Arial Nova" w:cs="Times New Roman"/>
          <w:color w:val="000000"/>
          <w:sz w:val="18"/>
          <w:szCs w:val="18"/>
        </w:rPr>
        <w:t xml:space="preserve"> ise kullanıcı bilgilerinden</w:t>
      </w:r>
      <w:r w:rsidRPr="00514A34">
        <w:rPr>
          <w:rFonts w:ascii="Arial Nova" w:eastAsia="Calibri" w:hAnsi="Arial Nova" w:cs="Times New Roman"/>
          <w:color w:val="000000"/>
          <w:sz w:val="18"/>
          <w:szCs w:val="18"/>
        </w:rPr>
        <w:t xml:space="preserve"> </w:t>
      </w:r>
      <w:r w:rsidRPr="00514A34">
        <w:rPr>
          <w:rFonts w:ascii="Arial Nova" w:eastAsia="Calibri" w:hAnsi="Arial Nova" w:cs="Times New Roman"/>
          <w:b/>
          <w:bCs/>
          <w:sz w:val="18"/>
          <w:szCs w:val="18"/>
        </w:rPr>
        <w:t>EXTPROP8 (Avans Onaycısı</w:t>
      </w:r>
      <w:r w:rsidRPr="00514A34">
        <w:rPr>
          <w:rFonts w:ascii="Arial Nova" w:eastAsia="Calibri" w:hAnsi="Arial Nova" w:cs="Times New Roman"/>
          <w:sz w:val="18"/>
          <w:szCs w:val="18"/>
        </w:rPr>
        <w:t xml:space="preserve">) </w:t>
      </w:r>
      <w:r w:rsidRPr="00514A34">
        <w:rPr>
          <w:rFonts w:ascii="Arial Nova" w:eastAsia="Calibri" w:hAnsi="Arial Nova" w:cs="Times New Roman"/>
          <w:color w:val="000000"/>
          <w:sz w:val="18"/>
          <w:szCs w:val="18"/>
        </w:rPr>
        <w:t xml:space="preserve">bilgisi çekilip </w:t>
      </w:r>
      <w:r w:rsidRPr="004A60F6">
        <w:rPr>
          <w:rFonts w:ascii="Arial Nova" w:hAnsi="Arial Nova"/>
          <w:b/>
          <w:bCs/>
          <w:color w:val="000000" w:themeColor="text1"/>
          <w:sz w:val="18"/>
          <w:szCs w:val="18"/>
        </w:rPr>
        <w:t>GRUP_YONETICISI</w:t>
      </w:r>
      <w:r w:rsidRPr="00514A34">
        <w:rPr>
          <w:rFonts w:ascii="Arial Nova" w:eastAsia="Calibri" w:hAnsi="Arial Nova" w:cs="Times New Roman"/>
          <w:color w:val="000000"/>
          <w:sz w:val="18"/>
          <w:szCs w:val="18"/>
        </w:rPr>
        <w:t xml:space="preserve"> tip alanına set edilmeli</w:t>
      </w:r>
    </w:p>
    <w:p w14:paraId="4361C354" w14:textId="77777777" w:rsidR="00EA6112" w:rsidRPr="00DB0999" w:rsidRDefault="00EA6112" w:rsidP="002A4D0D">
      <w:pPr>
        <w:pStyle w:val="ListeParagraf"/>
        <w:numPr>
          <w:ilvl w:val="0"/>
          <w:numId w:val="19"/>
        </w:numPr>
        <w:ind w:left="1080"/>
        <w:jc w:val="both"/>
      </w:pPr>
      <w:r w:rsidRPr="004A60F6">
        <w:rPr>
          <w:rFonts w:ascii="Arial Nova" w:hAnsi="Arial Nova"/>
          <w:sz w:val="18"/>
          <w:szCs w:val="18"/>
        </w:rPr>
        <w:t xml:space="preserve">Diğer tüm departmanlar </w:t>
      </w:r>
      <w:r>
        <w:rPr>
          <w:rFonts w:ascii="Arial Nova" w:hAnsi="Arial Nova"/>
          <w:sz w:val="18"/>
          <w:szCs w:val="18"/>
        </w:rPr>
        <w:t>için kullanıcı ek özelliklerinden</w:t>
      </w:r>
      <w:r w:rsidRPr="004A60F6">
        <w:rPr>
          <w:rFonts w:ascii="Arial Nova" w:hAnsi="Arial Nova"/>
          <w:sz w:val="18"/>
          <w:szCs w:val="18"/>
        </w:rPr>
        <w:t xml:space="preserve"> </w:t>
      </w:r>
      <w:r w:rsidRPr="004A60F6">
        <w:rPr>
          <w:rFonts w:ascii="Arial Nova" w:hAnsi="Arial Nova"/>
          <w:b/>
          <w:bCs/>
          <w:sz w:val="18"/>
          <w:szCs w:val="18"/>
        </w:rPr>
        <w:t xml:space="preserve">EXTPROP2 </w:t>
      </w:r>
      <w:r w:rsidRPr="004A60F6">
        <w:rPr>
          <w:rFonts w:ascii="Arial Nova" w:hAnsi="Arial Nova"/>
          <w:b/>
          <w:bCs/>
          <w:color w:val="000000" w:themeColor="text1"/>
          <w:sz w:val="18"/>
          <w:szCs w:val="18"/>
        </w:rPr>
        <w:t xml:space="preserve">(Grup Yöneticisi) </w:t>
      </w:r>
      <w:r w:rsidRPr="004A60F6">
        <w:rPr>
          <w:rFonts w:ascii="Arial Nova" w:hAnsi="Arial Nova"/>
          <w:color w:val="000000" w:themeColor="text1"/>
          <w:sz w:val="18"/>
          <w:szCs w:val="18"/>
        </w:rPr>
        <w:t xml:space="preserve">bilgisi çekilip </w:t>
      </w:r>
      <w:r w:rsidRPr="004A60F6">
        <w:rPr>
          <w:rFonts w:ascii="Arial Nova" w:hAnsi="Arial Nova"/>
          <w:b/>
          <w:bCs/>
          <w:color w:val="000000" w:themeColor="text1"/>
          <w:sz w:val="18"/>
          <w:szCs w:val="18"/>
        </w:rPr>
        <w:t>GRUP_YONETICISI</w:t>
      </w:r>
      <w:r w:rsidRPr="004A60F6">
        <w:rPr>
          <w:rFonts w:ascii="Arial Nova" w:hAnsi="Arial Nova"/>
          <w:color w:val="000000" w:themeColor="text1"/>
          <w:sz w:val="18"/>
          <w:szCs w:val="18"/>
        </w:rPr>
        <w:t xml:space="preserve"> tip alanına set edilmeli</w:t>
      </w:r>
    </w:p>
    <w:p w14:paraId="188F4A0E" w14:textId="77777777" w:rsidR="00EA6112" w:rsidRPr="00DB0999" w:rsidRDefault="00EA6112" w:rsidP="002A4D0D">
      <w:pPr>
        <w:ind w:left="720"/>
        <w:rPr>
          <w:rFonts w:ascii="Arial Nova" w:hAnsi="Arial Nova"/>
          <w:color w:val="000000" w:themeColor="text1"/>
          <w:sz w:val="18"/>
          <w:szCs w:val="18"/>
        </w:rPr>
      </w:pPr>
    </w:p>
    <w:tbl>
      <w:tblPr>
        <w:tblStyle w:val="KlavuzTablo6-Renkli-Vurgu2"/>
        <w:tblW w:w="10915" w:type="dxa"/>
        <w:tblInd w:w="-354" w:type="dxa"/>
        <w:tblLook w:val="04A0" w:firstRow="1" w:lastRow="0" w:firstColumn="1" w:lastColumn="0" w:noHBand="0" w:noVBand="1"/>
      </w:tblPr>
      <w:tblGrid>
        <w:gridCol w:w="2942"/>
        <w:gridCol w:w="2945"/>
        <w:gridCol w:w="5028"/>
      </w:tblGrid>
      <w:tr w:rsidR="00EA6112" w:rsidRPr="004A60F6" w14:paraId="62817646" w14:textId="77777777" w:rsidTr="002A4D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2" w:type="dxa"/>
          </w:tcPr>
          <w:p w14:paraId="4C18BB13" w14:textId="77777777" w:rsidR="00EA6112" w:rsidRPr="004A60F6" w:rsidRDefault="00EA6112" w:rsidP="00EE1A32">
            <w:pPr>
              <w:rPr>
                <w:rFonts w:ascii="Arial Nova" w:hAnsi="Arial Nova"/>
                <w:sz w:val="18"/>
                <w:szCs w:val="18"/>
              </w:rPr>
            </w:pPr>
            <w:r w:rsidRPr="004A60F6">
              <w:rPr>
                <w:rFonts w:ascii="Arial Nova" w:hAnsi="Arial Nova"/>
                <w:sz w:val="18"/>
                <w:szCs w:val="18"/>
              </w:rPr>
              <w:t>DEPARTMAN</w:t>
            </w:r>
          </w:p>
        </w:tc>
        <w:tc>
          <w:tcPr>
            <w:tcW w:w="2945" w:type="dxa"/>
          </w:tcPr>
          <w:p w14:paraId="6BCDA662" w14:textId="77777777" w:rsidR="00EA6112" w:rsidRPr="004A60F6" w:rsidRDefault="00EA6112" w:rsidP="00EE1A32">
            <w:pPr>
              <w:cnfStyle w:val="100000000000" w:firstRow="1" w:lastRow="0" w:firstColumn="0" w:lastColumn="0" w:oddVBand="0" w:evenVBand="0" w:oddHBand="0" w:evenHBand="0" w:firstRowFirstColumn="0" w:firstRowLastColumn="0" w:lastRowFirstColumn="0" w:lastRowLastColumn="0"/>
              <w:rPr>
                <w:rFonts w:ascii="Arial Nova" w:hAnsi="Arial Nova"/>
                <w:sz w:val="18"/>
                <w:szCs w:val="18"/>
              </w:rPr>
            </w:pPr>
            <w:r w:rsidRPr="004A60F6">
              <w:rPr>
                <w:rFonts w:ascii="Arial Nova" w:hAnsi="Arial Nova"/>
                <w:sz w:val="18"/>
                <w:szCs w:val="18"/>
              </w:rPr>
              <w:t>Kullanıcı Bilgilerinden Ek Özelliklerinden Çekilecek Alanlar</w:t>
            </w:r>
          </w:p>
        </w:tc>
        <w:tc>
          <w:tcPr>
            <w:tcW w:w="5028" w:type="dxa"/>
          </w:tcPr>
          <w:p w14:paraId="4B74FFAD" w14:textId="77777777" w:rsidR="00EA6112" w:rsidRPr="004A60F6" w:rsidRDefault="00EA6112" w:rsidP="00EE1A32">
            <w:pPr>
              <w:cnfStyle w:val="100000000000" w:firstRow="1" w:lastRow="0" w:firstColumn="0" w:lastColumn="0" w:oddVBand="0" w:evenVBand="0" w:oddHBand="0" w:evenHBand="0" w:firstRowFirstColumn="0" w:firstRowLastColumn="0" w:lastRowFirstColumn="0" w:lastRowLastColumn="0"/>
              <w:rPr>
                <w:rFonts w:ascii="Arial Nova" w:hAnsi="Arial Nova"/>
                <w:sz w:val="18"/>
                <w:szCs w:val="18"/>
              </w:rPr>
            </w:pPr>
            <w:r w:rsidRPr="00DB0999">
              <w:t>TOS_BASVURU_FORMU</w:t>
            </w:r>
            <w:r w:rsidRPr="004A60F6">
              <w:rPr>
                <w:rFonts w:ascii="Arial Nova" w:hAnsi="Arial Nova"/>
                <w:sz w:val="18"/>
                <w:szCs w:val="18"/>
              </w:rPr>
              <w:t xml:space="preserve"> Formunda GRUP_YONETICISI tip alanına aktarılacak.</w:t>
            </w:r>
          </w:p>
        </w:tc>
      </w:tr>
      <w:tr w:rsidR="00EA6112" w:rsidRPr="004A60F6" w14:paraId="050EBD61" w14:textId="77777777" w:rsidTr="002A4D0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2942" w:type="dxa"/>
          </w:tcPr>
          <w:p w14:paraId="1BA340E3" w14:textId="77777777" w:rsidR="00EA6112" w:rsidRPr="004A60F6" w:rsidRDefault="00EA6112" w:rsidP="00EE1A32">
            <w:pPr>
              <w:rPr>
                <w:rFonts w:ascii="Arial Nova" w:hAnsi="Arial Nova"/>
                <w:color w:val="000000" w:themeColor="text1"/>
                <w:sz w:val="18"/>
                <w:szCs w:val="18"/>
              </w:rPr>
            </w:pPr>
            <w:r w:rsidRPr="004A60F6">
              <w:rPr>
                <w:rFonts w:ascii="Arial Nova" w:hAnsi="Arial Nova"/>
                <w:color w:val="000000" w:themeColor="text1"/>
                <w:sz w:val="18"/>
                <w:szCs w:val="18"/>
              </w:rPr>
              <w:t>Dijital Dönüşüm Direktörlüğü</w:t>
            </w:r>
          </w:p>
        </w:tc>
        <w:tc>
          <w:tcPr>
            <w:tcW w:w="2945" w:type="dxa"/>
          </w:tcPr>
          <w:p w14:paraId="60FCF5B1" w14:textId="77777777" w:rsidR="00EA6112" w:rsidRPr="004A60F6" w:rsidRDefault="00EA6112" w:rsidP="00EE1A32">
            <w:pPr>
              <w:cnfStyle w:val="000000100000" w:firstRow="0" w:lastRow="0" w:firstColumn="0" w:lastColumn="0" w:oddVBand="0" w:evenVBand="0" w:oddHBand="1" w:evenHBand="0" w:firstRowFirstColumn="0" w:firstRowLastColumn="0" w:lastRowFirstColumn="0" w:lastRowLastColumn="0"/>
              <w:rPr>
                <w:rFonts w:ascii="Arial Nova" w:hAnsi="Arial Nova"/>
                <w:color w:val="000000" w:themeColor="text1"/>
                <w:sz w:val="18"/>
                <w:szCs w:val="18"/>
              </w:rPr>
            </w:pPr>
            <w:r w:rsidRPr="004A60F6">
              <w:rPr>
                <w:rFonts w:ascii="Arial Nova" w:hAnsi="Arial Nova"/>
                <w:b/>
                <w:bCs/>
                <w:color w:val="000000" w:themeColor="text1"/>
                <w:sz w:val="18"/>
                <w:szCs w:val="18"/>
                <w14:ligatures w14:val="none"/>
              </w:rPr>
              <w:t>EXTPROP8</w:t>
            </w:r>
          </w:p>
        </w:tc>
        <w:tc>
          <w:tcPr>
            <w:tcW w:w="5028" w:type="dxa"/>
          </w:tcPr>
          <w:p w14:paraId="636A6E1A" w14:textId="77777777" w:rsidR="00EA6112" w:rsidRPr="004A60F6" w:rsidRDefault="00EA6112" w:rsidP="00EE1A32">
            <w:pPr>
              <w:cnfStyle w:val="000000100000" w:firstRow="0" w:lastRow="0" w:firstColumn="0" w:lastColumn="0" w:oddVBand="0" w:evenVBand="0" w:oddHBand="1" w:evenHBand="0" w:firstRowFirstColumn="0" w:firstRowLastColumn="0" w:lastRowFirstColumn="0" w:lastRowLastColumn="0"/>
              <w:rPr>
                <w:rFonts w:ascii="Arial Nova" w:hAnsi="Arial Nova"/>
                <w:b/>
                <w:bCs/>
                <w:color w:val="000000" w:themeColor="text1"/>
                <w:sz w:val="18"/>
                <w:szCs w:val="18"/>
              </w:rPr>
            </w:pPr>
            <w:r w:rsidRPr="004A60F6">
              <w:rPr>
                <w:rFonts w:ascii="Arial Nova" w:hAnsi="Arial Nova"/>
                <w:b/>
                <w:bCs/>
                <w:color w:val="000000" w:themeColor="text1"/>
                <w:sz w:val="18"/>
                <w:szCs w:val="18"/>
              </w:rPr>
              <w:t>GRUP_YONETICISI</w:t>
            </w:r>
          </w:p>
        </w:tc>
      </w:tr>
      <w:tr w:rsidR="00EA6112" w:rsidRPr="004A60F6" w14:paraId="1DC18A26" w14:textId="77777777" w:rsidTr="002A4D0D">
        <w:trPr>
          <w:trHeight w:val="418"/>
        </w:trPr>
        <w:tc>
          <w:tcPr>
            <w:cnfStyle w:val="001000000000" w:firstRow="0" w:lastRow="0" w:firstColumn="1" w:lastColumn="0" w:oddVBand="0" w:evenVBand="0" w:oddHBand="0" w:evenHBand="0" w:firstRowFirstColumn="0" w:firstRowLastColumn="0" w:lastRowFirstColumn="0" w:lastRowLastColumn="0"/>
            <w:tcW w:w="2942" w:type="dxa"/>
          </w:tcPr>
          <w:p w14:paraId="2183F53A" w14:textId="77777777" w:rsidR="00EA6112" w:rsidRPr="004A60F6" w:rsidRDefault="00EA6112" w:rsidP="00EE1A32">
            <w:pPr>
              <w:rPr>
                <w:rFonts w:ascii="Arial Nova" w:hAnsi="Arial Nova"/>
                <w:color w:val="000000" w:themeColor="text1"/>
                <w:sz w:val="18"/>
                <w:szCs w:val="18"/>
              </w:rPr>
            </w:pPr>
            <w:r w:rsidRPr="004A60F6">
              <w:rPr>
                <w:rFonts w:ascii="Arial Nova" w:hAnsi="Arial Nova"/>
                <w:color w:val="000000" w:themeColor="text1"/>
                <w:sz w:val="18"/>
                <w:szCs w:val="18"/>
              </w:rPr>
              <w:t>Diğer Tüm Departmanlar</w:t>
            </w:r>
          </w:p>
        </w:tc>
        <w:tc>
          <w:tcPr>
            <w:tcW w:w="2945" w:type="dxa"/>
          </w:tcPr>
          <w:p w14:paraId="5E637461" w14:textId="77777777" w:rsidR="00EA6112" w:rsidRPr="004A60F6" w:rsidRDefault="00EA6112" w:rsidP="00EE1A32">
            <w:pPr>
              <w:cnfStyle w:val="000000000000" w:firstRow="0" w:lastRow="0" w:firstColumn="0" w:lastColumn="0" w:oddVBand="0" w:evenVBand="0" w:oddHBand="0" w:evenHBand="0" w:firstRowFirstColumn="0" w:firstRowLastColumn="0" w:lastRowFirstColumn="0" w:lastRowLastColumn="0"/>
              <w:rPr>
                <w:rFonts w:ascii="Arial Nova" w:hAnsi="Arial Nova"/>
                <w:color w:val="000000" w:themeColor="text1"/>
                <w:sz w:val="18"/>
                <w:szCs w:val="18"/>
              </w:rPr>
            </w:pPr>
            <w:r w:rsidRPr="004A60F6">
              <w:rPr>
                <w:rFonts w:ascii="Arial Nova" w:hAnsi="Arial Nova"/>
                <w:b/>
                <w:bCs/>
                <w:color w:val="000000" w:themeColor="text1"/>
                <w:sz w:val="18"/>
                <w:szCs w:val="18"/>
                <w14:ligatures w14:val="none"/>
              </w:rPr>
              <w:t>EXTPROP2</w:t>
            </w:r>
          </w:p>
        </w:tc>
        <w:tc>
          <w:tcPr>
            <w:tcW w:w="5028" w:type="dxa"/>
          </w:tcPr>
          <w:p w14:paraId="2874A3ED" w14:textId="77777777" w:rsidR="00EA6112" w:rsidRPr="004A60F6" w:rsidRDefault="00EA6112" w:rsidP="00EE1A32">
            <w:pPr>
              <w:cnfStyle w:val="000000000000" w:firstRow="0" w:lastRow="0" w:firstColumn="0" w:lastColumn="0" w:oddVBand="0" w:evenVBand="0" w:oddHBand="0" w:evenHBand="0" w:firstRowFirstColumn="0" w:firstRowLastColumn="0" w:lastRowFirstColumn="0" w:lastRowLastColumn="0"/>
              <w:rPr>
                <w:rFonts w:ascii="Arial Nova" w:hAnsi="Arial Nova"/>
                <w:b/>
                <w:bCs/>
                <w:color w:val="000000" w:themeColor="text1"/>
                <w:sz w:val="18"/>
                <w:szCs w:val="18"/>
              </w:rPr>
            </w:pPr>
            <w:r w:rsidRPr="004A60F6">
              <w:rPr>
                <w:rFonts w:ascii="Arial Nova" w:hAnsi="Arial Nova"/>
                <w:b/>
                <w:bCs/>
                <w:color w:val="000000" w:themeColor="text1"/>
                <w:sz w:val="18"/>
                <w:szCs w:val="18"/>
              </w:rPr>
              <w:t>GRUP_YONETICISI</w:t>
            </w:r>
          </w:p>
        </w:tc>
      </w:tr>
    </w:tbl>
    <w:p w14:paraId="24DD9F7C" w14:textId="77777777" w:rsidR="00EA6112" w:rsidRPr="00DB0999" w:rsidRDefault="00EA6112" w:rsidP="002A4D0D">
      <w:pPr>
        <w:pStyle w:val="ListeParagraf"/>
        <w:ind w:left="1080"/>
        <w:rPr>
          <w:rFonts w:ascii="Arial Nova" w:hAnsi="Arial Nova"/>
          <w:color w:val="000000" w:themeColor="text1"/>
          <w:sz w:val="18"/>
          <w:szCs w:val="18"/>
        </w:rPr>
      </w:pPr>
      <w:r w:rsidRPr="004A60F6">
        <w:rPr>
          <w:noProof/>
        </w:rPr>
        <w:drawing>
          <wp:inline distT="0" distB="0" distL="0" distR="0" wp14:anchorId="2109539E" wp14:editId="7DD9943C">
            <wp:extent cx="5865495" cy="1083945"/>
            <wp:effectExtent l="0" t="0" r="1905" b="1905"/>
            <wp:docPr id="1604659692" name="Resim 1604659692" descr="metin, çizgi, yazı tipi, diyagra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59692" name="Resim 2" descr="metin, çizgi, yazı tipi, diyagram içeren bir resim&#10;&#10;Açıklama otomatik olarak oluşturuldu"/>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65495" cy="1083945"/>
                    </a:xfrm>
                    <a:prstGeom prst="rect">
                      <a:avLst/>
                    </a:prstGeom>
                    <a:noFill/>
                    <a:ln>
                      <a:noFill/>
                    </a:ln>
                  </pic:spPr>
                </pic:pic>
              </a:graphicData>
            </a:graphic>
          </wp:inline>
        </w:drawing>
      </w:r>
    </w:p>
    <w:p w14:paraId="653C1D0E" w14:textId="77777777" w:rsidR="00EA6112" w:rsidRDefault="00EA6112" w:rsidP="002A4D0D">
      <w:pPr>
        <w:ind w:left="720"/>
        <w:jc w:val="both"/>
      </w:pPr>
    </w:p>
    <w:p w14:paraId="4E338717" w14:textId="77777777" w:rsidR="00EA6112" w:rsidRDefault="00EA6112" w:rsidP="002A4D0D">
      <w:pPr>
        <w:ind w:left="360"/>
        <w:jc w:val="both"/>
      </w:pPr>
    </w:p>
    <w:p w14:paraId="29D25180" w14:textId="77777777" w:rsidR="00EA6112" w:rsidRDefault="00EA6112" w:rsidP="002A4D0D">
      <w:pPr>
        <w:ind w:left="360"/>
        <w:jc w:val="both"/>
      </w:pPr>
      <w:r w:rsidRPr="00A13573">
        <w:rPr>
          <w:b/>
          <w:bCs/>
          <w:color w:val="ED7D31" w:themeColor="accent2"/>
        </w:rPr>
        <w:t>Yükleme Sonrası:</w:t>
      </w:r>
      <w:r>
        <w:rPr>
          <w:b/>
          <w:bCs/>
          <w:color w:val="ED7D31" w:themeColor="accent2"/>
        </w:rPr>
        <w:t xml:space="preserve"> </w:t>
      </w:r>
      <w:r>
        <w:t>Örneğin Ceren Çiçek adlı kullanıcı formu açtığında aktif kullanıcı bilgileri aşağıdaki görseldeki gibi atanmaktadır.</w:t>
      </w:r>
    </w:p>
    <w:p w14:paraId="048D74AB" w14:textId="77777777" w:rsidR="00EA6112" w:rsidRPr="00A13573" w:rsidRDefault="00EA6112" w:rsidP="002A4D0D">
      <w:pPr>
        <w:ind w:left="360"/>
        <w:jc w:val="both"/>
        <w:rPr>
          <w:b/>
          <w:bCs/>
          <w:color w:val="ED7D31" w:themeColor="accent2"/>
        </w:rPr>
      </w:pPr>
      <w:r w:rsidRPr="009124EF">
        <w:rPr>
          <w:b/>
          <w:bCs/>
          <w:noProof/>
          <w:color w:val="ED7D31" w:themeColor="accent2"/>
        </w:rPr>
        <w:lastRenderedPageBreak/>
        <w:drawing>
          <wp:anchor distT="0" distB="0" distL="114300" distR="114300" simplePos="0" relativeHeight="251665408" behindDoc="1" locked="0" layoutInCell="1" allowOverlap="1" wp14:anchorId="1F18B8B6" wp14:editId="1272DBC9">
            <wp:simplePos x="0" y="0"/>
            <wp:positionH relativeFrom="column">
              <wp:posOffset>167</wp:posOffset>
            </wp:positionH>
            <wp:positionV relativeFrom="paragraph">
              <wp:posOffset>668</wp:posOffset>
            </wp:positionV>
            <wp:extent cx="5010849" cy="2143424"/>
            <wp:effectExtent l="0" t="0" r="0" b="9525"/>
            <wp:wrapTight wrapText="bothSides">
              <wp:wrapPolygon edited="0">
                <wp:start x="0" y="0"/>
                <wp:lineTo x="0" y="21504"/>
                <wp:lineTo x="21515" y="21504"/>
                <wp:lineTo x="21515" y="0"/>
                <wp:lineTo x="0" y="0"/>
              </wp:wrapPolygon>
            </wp:wrapTight>
            <wp:docPr id="164085383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53833" name=""/>
                    <pic:cNvPicPr/>
                  </pic:nvPicPr>
                  <pic:blipFill>
                    <a:blip r:embed="rId50">
                      <a:extLst>
                        <a:ext uri="{28A0092B-C50C-407E-A947-70E740481C1C}">
                          <a14:useLocalDpi xmlns:a14="http://schemas.microsoft.com/office/drawing/2010/main" val="0"/>
                        </a:ext>
                      </a:extLst>
                    </a:blip>
                    <a:stretch>
                      <a:fillRect/>
                    </a:stretch>
                  </pic:blipFill>
                  <pic:spPr>
                    <a:xfrm>
                      <a:off x="0" y="0"/>
                      <a:ext cx="5010849" cy="2143424"/>
                    </a:xfrm>
                    <a:prstGeom prst="rect">
                      <a:avLst/>
                    </a:prstGeom>
                  </pic:spPr>
                </pic:pic>
              </a:graphicData>
            </a:graphic>
          </wp:anchor>
        </w:drawing>
      </w:r>
    </w:p>
    <w:p w14:paraId="41C17D71" w14:textId="77777777" w:rsidR="00EA6112" w:rsidRDefault="00EA6112" w:rsidP="002A4D0D">
      <w:pPr>
        <w:ind w:left="360" w:firstLine="708"/>
        <w:jc w:val="both"/>
      </w:pPr>
    </w:p>
    <w:p w14:paraId="36F6302B" w14:textId="77777777" w:rsidR="00EA6112" w:rsidRPr="00EE1518" w:rsidRDefault="00EA6112" w:rsidP="002A4D0D">
      <w:pPr>
        <w:ind w:left="360"/>
      </w:pPr>
    </w:p>
    <w:p w14:paraId="1DA2AC7A" w14:textId="77777777" w:rsidR="00EA6112" w:rsidRPr="00EE1518" w:rsidRDefault="00EA6112" w:rsidP="002A4D0D">
      <w:pPr>
        <w:ind w:left="360"/>
      </w:pPr>
    </w:p>
    <w:p w14:paraId="04BF8968" w14:textId="77777777" w:rsidR="00EA6112" w:rsidRPr="00EE1518" w:rsidRDefault="00EA6112" w:rsidP="002A4D0D">
      <w:pPr>
        <w:ind w:left="360"/>
      </w:pPr>
    </w:p>
    <w:p w14:paraId="43072064" w14:textId="77777777" w:rsidR="00EA6112" w:rsidRPr="00EE1518" w:rsidRDefault="00EA6112" w:rsidP="002A4D0D">
      <w:pPr>
        <w:ind w:left="360"/>
      </w:pPr>
    </w:p>
    <w:p w14:paraId="03726C5B" w14:textId="77777777" w:rsidR="00EA6112" w:rsidRPr="00EE1518" w:rsidRDefault="00EA6112" w:rsidP="002A4D0D">
      <w:pPr>
        <w:ind w:left="360"/>
      </w:pPr>
    </w:p>
    <w:p w14:paraId="57B3923C" w14:textId="77777777" w:rsidR="00EA6112" w:rsidRDefault="00EA6112" w:rsidP="002A4D0D">
      <w:pPr>
        <w:ind w:left="360"/>
      </w:pPr>
    </w:p>
    <w:p w14:paraId="1EFDE3F6" w14:textId="77777777" w:rsidR="00EA6112" w:rsidRPr="00DB0999" w:rsidRDefault="00EA6112" w:rsidP="002A4D0D">
      <w:pPr>
        <w:ind w:left="360"/>
      </w:pPr>
      <w:r>
        <w:rPr>
          <w:b/>
          <w:bCs/>
          <w:color w:val="ED7D31" w:themeColor="accent2"/>
        </w:rPr>
        <w:t xml:space="preserve">Başkası Adına Başvuru Yapıldığında: </w:t>
      </w:r>
      <w:r w:rsidRPr="00DB0999">
        <w:t>Başkası Adına Başvuru checkbox’ı işaretlenip açılan kullanıcı listesinden Beyhan Yörüker Berçin adlı kullanıcı seçildiğinde seçilen kullanıcının bilgileri Aday Kişisel Bilgileri alanına atanmış olsun.</w:t>
      </w:r>
    </w:p>
    <w:p w14:paraId="0D1F17E2" w14:textId="77777777" w:rsidR="00EA6112" w:rsidRDefault="00EA6112" w:rsidP="002A4D0D">
      <w:pPr>
        <w:ind w:left="360"/>
      </w:pPr>
      <w:r w:rsidRPr="002B2B9F">
        <w:rPr>
          <w:noProof/>
        </w:rPr>
        <w:drawing>
          <wp:inline distT="0" distB="0" distL="0" distR="0" wp14:anchorId="5B66744D" wp14:editId="0488965A">
            <wp:extent cx="5760720" cy="1354455"/>
            <wp:effectExtent l="0" t="0" r="0" b="0"/>
            <wp:docPr id="1448470400" name="Resim 1" descr="metin, yazı tipi, ekran görüntüsü, sayı, num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70400" name="Resim 1" descr="metin, yazı tipi, ekran görüntüsü, sayı, numara içeren bir resim&#10;&#10;Açıklama otomatik olarak oluşturuldu"/>
                    <pic:cNvPicPr/>
                  </pic:nvPicPr>
                  <pic:blipFill>
                    <a:blip r:embed="rId51"/>
                    <a:stretch>
                      <a:fillRect/>
                    </a:stretch>
                  </pic:blipFill>
                  <pic:spPr>
                    <a:xfrm>
                      <a:off x="0" y="0"/>
                      <a:ext cx="5760720" cy="1354455"/>
                    </a:xfrm>
                    <a:prstGeom prst="rect">
                      <a:avLst/>
                    </a:prstGeom>
                  </pic:spPr>
                </pic:pic>
              </a:graphicData>
            </a:graphic>
          </wp:inline>
        </w:drawing>
      </w:r>
    </w:p>
    <w:p w14:paraId="7CE3DF76" w14:textId="77777777" w:rsidR="00EA6112" w:rsidRDefault="00EA6112" w:rsidP="002A4D0D">
      <w:pPr>
        <w:ind w:left="360"/>
        <w:rPr>
          <w:b/>
          <w:bCs/>
          <w:color w:val="ED7D31" w:themeColor="accent2"/>
        </w:rPr>
      </w:pPr>
      <w:r>
        <w:rPr>
          <w:b/>
          <w:bCs/>
          <w:noProof/>
          <w:color w:val="ED7D31" w:themeColor="accent2"/>
        </w:rPr>
        <w:drawing>
          <wp:anchor distT="0" distB="0" distL="114300" distR="114300" simplePos="0" relativeHeight="251666432" behindDoc="1" locked="0" layoutInCell="1" allowOverlap="1" wp14:anchorId="06FCAF26" wp14:editId="26D7FDFA">
            <wp:simplePos x="0" y="0"/>
            <wp:positionH relativeFrom="column">
              <wp:posOffset>125296</wp:posOffset>
            </wp:positionH>
            <wp:positionV relativeFrom="paragraph">
              <wp:posOffset>251059</wp:posOffset>
            </wp:positionV>
            <wp:extent cx="4644390" cy="1982470"/>
            <wp:effectExtent l="0" t="0" r="3810" b="0"/>
            <wp:wrapTight wrapText="bothSides">
              <wp:wrapPolygon edited="0">
                <wp:start x="0" y="0"/>
                <wp:lineTo x="0" y="21379"/>
                <wp:lineTo x="21529" y="21379"/>
                <wp:lineTo x="21529" y="0"/>
                <wp:lineTo x="0" y="0"/>
              </wp:wrapPolygon>
            </wp:wrapTight>
            <wp:docPr id="915034178" name="Resim 1" descr="metin, ekran görüntüsü, yazı tipi, sayı, num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34178" name="Resim 1" descr="metin, ekran görüntüsü, yazı tipi, sayı, numara içeren bir resim&#10;&#10;Açıklama otomatik olarak oluşturuldu"/>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4390" cy="1982470"/>
                    </a:xfrm>
                    <a:prstGeom prst="rect">
                      <a:avLst/>
                    </a:prstGeom>
                    <a:noFill/>
                  </pic:spPr>
                </pic:pic>
              </a:graphicData>
            </a:graphic>
            <wp14:sizeRelH relativeFrom="margin">
              <wp14:pctWidth>0</wp14:pctWidth>
            </wp14:sizeRelH>
            <wp14:sizeRelV relativeFrom="margin">
              <wp14:pctHeight>0</wp14:pctHeight>
            </wp14:sizeRelV>
          </wp:anchor>
        </w:drawing>
      </w:r>
      <w:r w:rsidRPr="00DB0999">
        <w:rPr>
          <w:b/>
          <w:bCs/>
          <w:color w:val="ED7D31" w:themeColor="accent2"/>
        </w:rPr>
        <w:t>Checkbox kaldırıldığında:</w:t>
      </w:r>
    </w:p>
    <w:p w14:paraId="4D00B212" w14:textId="77777777" w:rsidR="00EA6112" w:rsidRPr="00DB0999" w:rsidRDefault="00EA6112" w:rsidP="002A4D0D">
      <w:pPr>
        <w:ind w:left="360"/>
        <w:rPr>
          <w:b/>
          <w:bCs/>
          <w:color w:val="ED7D31" w:themeColor="accent2"/>
        </w:rPr>
      </w:pPr>
    </w:p>
    <w:p w14:paraId="2EBC2E4A" w14:textId="77777777" w:rsidR="00EA6112" w:rsidRDefault="00EA6112" w:rsidP="002A4D0D">
      <w:pPr>
        <w:ind w:left="360"/>
      </w:pPr>
    </w:p>
    <w:p w14:paraId="044886E2" w14:textId="77777777" w:rsidR="00EA6112" w:rsidRPr="00901AE7" w:rsidRDefault="00EA6112" w:rsidP="002A4D0D">
      <w:pPr>
        <w:pStyle w:val="Balk4"/>
        <w:numPr>
          <w:ilvl w:val="0"/>
          <w:numId w:val="18"/>
        </w:numPr>
        <w:ind w:left="720"/>
        <w:rPr>
          <w:b/>
          <w:bCs/>
          <w:color w:val="FF0000"/>
        </w:rPr>
      </w:pPr>
      <w:r w:rsidRPr="000C26F2">
        <w:rPr>
          <w:b/>
          <w:bCs/>
          <w:color w:val="FF0000"/>
        </w:rPr>
        <w:t>Koşullara Göre Sekmelerin Görünmez Olması</w:t>
      </w:r>
      <w:r w:rsidRPr="000C26F2">
        <w:rPr>
          <w:b/>
          <w:bCs/>
          <w:color w:val="FF0000"/>
        </w:rPr>
        <w:tab/>
      </w:r>
    </w:p>
    <w:p w14:paraId="6D6B2FD7" w14:textId="77777777" w:rsidR="00EA6112" w:rsidRDefault="00EA6112" w:rsidP="002A4D0D">
      <w:pPr>
        <w:ind w:left="360" w:firstLine="360"/>
        <w:jc w:val="both"/>
      </w:pPr>
      <w:r>
        <w:t xml:space="preserve">Tös Başvuru Formu </w:t>
      </w:r>
      <w:r w:rsidRPr="00710A66">
        <w:rPr>
          <w:highlight w:val="green"/>
        </w:rPr>
        <w:t>(TOS_BASVURU_FORMU)</w:t>
      </w:r>
      <w:r>
        <w:t xml:space="preserve">’nda Kategorisi </w:t>
      </w:r>
      <w:r w:rsidRPr="00DF7C5F">
        <w:rPr>
          <w:highlight w:val="green"/>
        </w:rPr>
        <w:t>(KATEGORISI)</w:t>
      </w:r>
      <w:r>
        <w:t xml:space="preserve"> liste alanından yapılan seçime göre seçilen kategoriye ait sekmenin görünür, diğerlerinin görünmez olması talep edilmektedir.</w:t>
      </w:r>
    </w:p>
    <w:p w14:paraId="44173D99" w14:textId="77777777" w:rsidR="00EA6112" w:rsidRDefault="00EA6112" w:rsidP="002A4D0D">
      <w:pPr>
        <w:ind w:left="360" w:firstLine="360"/>
        <w:jc w:val="both"/>
      </w:pPr>
      <w:r>
        <w:t xml:space="preserve">Bu geliştirmenin aynısı Tös Başvuru Formu </w:t>
      </w:r>
      <w:r w:rsidRPr="00710A66">
        <w:rPr>
          <w:highlight w:val="green"/>
        </w:rPr>
        <w:t>(TOS_BASVURU_FORMU)</w:t>
      </w:r>
      <w:r>
        <w:t xml:space="preserve"> dışında aşağıda belirtilen formlarda da talep edilmektedir.</w:t>
      </w:r>
    </w:p>
    <w:p w14:paraId="4AA2DF0A" w14:textId="77777777" w:rsidR="00EA6112" w:rsidRDefault="00EA6112" w:rsidP="002A4D0D">
      <w:pPr>
        <w:pStyle w:val="ListeParagraf"/>
        <w:numPr>
          <w:ilvl w:val="0"/>
          <w:numId w:val="22"/>
        </w:numPr>
        <w:ind w:left="1133"/>
        <w:jc w:val="both"/>
      </w:pPr>
      <w:r>
        <w:lastRenderedPageBreak/>
        <w:t xml:space="preserve">TÖS Revize </w:t>
      </w:r>
      <w:proofErr w:type="gramStart"/>
      <w:r>
        <w:t>Formu(</w:t>
      </w:r>
      <w:proofErr w:type="gramEnd"/>
      <w:r w:rsidRPr="00E54F09">
        <w:rPr>
          <w:highlight w:val="green"/>
        </w:rPr>
        <w:t>TOS_REVIZE_FORMU</w:t>
      </w:r>
      <w:r>
        <w:t>)</w:t>
      </w:r>
    </w:p>
    <w:p w14:paraId="65534EE8" w14:textId="77777777" w:rsidR="00EA6112" w:rsidRDefault="00EA6112" w:rsidP="002A4D0D">
      <w:pPr>
        <w:pStyle w:val="ListeParagraf"/>
        <w:numPr>
          <w:ilvl w:val="0"/>
          <w:numId w:val="22"/>
        </w:numPr>
        <w:ind w:left="1133"/>
        <w:jc w:val="both"/>
      </w:pPr>
      <w:r>
        <w:t xml:space="preserve">TÖS Yönetici Değerlendirme </w:t>
      </w:r>
      <w:proofErr w:type="gramStart"/>
      <w:r>
        <w:t>Formu(</w:t>
      </w:r>
      <w:proofErr w:type="gramEnd"/>
      <w:r w:rsidRPr="00E54F09">
        <w:rPr>
          <w:highlight w:val="green"/>
        </w:rPr>
        <w:t>TOS_YONETICI_DEGERLENDIRME_FORMU</w:t>
      </w:r>
      <w:r>
        <w:t>)</w:t>
      </w:r>
    </w:p>
    <w:p w14:paraId="48071709" w14:textId="77777777" w:rsidR="00EA6112" w:rsidRDefault="00EA6112" w:rsidP="002A4D0D">
      <w:pPr>
        <w:pStyle w:val="ListeParagraf"/>
        <w:numPr>
          <w:ilvl w:val="0"/>
          <w:numId w:val="22"/>
        </w:numPr>
        <w:ind w:left="1133"/>
        <w:jc w:val="both"/>
      </w:pPr>
      <w:r>
        <w:t xml:space="preserve">TÖS Genel Müdür Değerlendirme </w:t>
      </w:r>
      <w:proofErr w:type="gramStart"/>
      <w:r>
        <w:t>Formu(</w:t>
      </w:r>
      <w:proofErr w:type="gramEnd"/>
      <w:r w:rsidRPr="00E54F09">
        <w:rPr>
          <w:highlight w:val="green"/>
        </w:rPr>
        <w:t>TOS_GENEL_MUDUR_DEGERLENDIRME_FORMU</w:t>
      </w:r>
      <w:r>
        <w:t>)</w:t>
      </w:r>
    </w:p>
    <w:p w14:paraId="530B9EAB" w14:textId="77777777" w:rsidR="00EA6112" w:rsidRDefault="00EA6112" w:rsidP="002A4D0D">
      <w:pPr>
        <w:pStyle w:val="ListeParagraf"/>
        <w:numPr>
          <w:ilvl w:val="0"/>
          <w:numId w:val="22"/>
        </w:numPr>
        <w:ind w:left="1133"/>
        <w:jc w:val="both"/>
      </w:pPr>
      <w:r>
        <w:t xml:space="preserve"> TÖS İK Değerlendirme </w:t>
      </w:r>
      <w:proofErr w:type="gramStart"/>
      <w:r>
        <w:t>Formu(</w:t>
      </w:r>
      <w:proofErr w:type="gramEnd"/>
      <w:r w:rsidRPr="00E54F09">
        <w:rPr>
          <w:highlight w:val="green"/>
        </w:rPr>
        <w:t>TOS_IK_DEGERLENDIRME_FORMU</w:t>
      </w:r>
      <w:r>
        <w:t>),</w:t>
      </w:r>
    </w:p>
    <w:p w14:paraId="7FD2DD42" w14:textId="77777777" w:rsidR="00EA6112" w:rsidRDefault="00EA6112" w:rsidP="002A4D0D">
      <w:pPr>
        <w:pStyle w:val="ListeParagraf"/>
        <w:numPr>
          <w:ilvl w:val="0"/>
          <w:numId w:val="22"/>
        </w:numPr>
        <w:ind w:left="1133"/>
        <w:jc w:val="both"/>
      </w:pPr>
      <w:r>
        <w:t>TÖS Komite Başkanı Değerlendirme Formu 1(</w:t>
      </w:r>
      <w:r w:rsidRPr="00081285">
        <w:rPr>
          <w:highlight w:val="green"/>
        </w:rPr>
        <w:t>TOS_KOMITE_BASKANI_DEGERLENDIRME_FORMU_1</w:t>
      </w:r>
      <w:r>
        <w:t>)</w:t>
      </w:r>
    </w:p>
    <w:p w14:paraId="577F36B2" w14:textId="77777777" w:rsidR="00EA6112" w:rsidRDefault="00EA6112" w:rsidP="002A4D0D">
      <w:pPr>
        <w:pStyle w:val="ListeParagraf"/>
        <w:numPr>
          <w:ilvl w:val="0"/>
          <w:numId w:val="22"/>
        </w:numPr>
        <w:ind w:left="1133"/>
        <w:jc w:val="both"/>
      </w:pPr>
      <w:r>
        <w:t>TÖS Komite Başkanı Değerlendirme Formu 2(</w:t>
      </w:r>
      <w:r w:rsidRPr="00081285">
        <w:rPr>
          <w:highlight w:val="green"/>
        </w:rPr>
        <w:t>TOS_KOMITE_BASKANI_DEGERLENDIRME_FORMU_2</w:t>
      </w:r>
      <w:r>
        <w:t>)</w:t>
      </w:r>
    </w:p>
    <w:p w14:paraId="46621F1C" w14:textId="77777777" w:rsidR="00EA6112" w:rsidRDefault="00EA6112" w:rsidP="002A4D0D">
      <w:pPr>
        <w:pStyle w:val="ListeParagraf"/>
        <w:numPr>
          <w:ilvl w:val="0"/>
          <w:numId w:val="22"/>
        </w:numPr>
        <w:ind w:left="1133"/>
        <w:jc w:val="both"/>
      </w:pPr>
      <w:r>
        <w:t>TÖS Komite Başkanı Değerlendirme Formu 3(</w:t>
      </w:r>
      <w:r w:rsidRPr="00081285">
        <w:rPr>
          <w:highlight w:val="green"/>
        </w:rPr>
        <w:t>TOS_KOMITE_BASKANI_DEGERLENDIRME_FORMU_3</w:t>
      </w:r>
      <w:r>
        <w:t>)</w:t>
      </w:r>
    </w:p>
    <w:p w14:paraId="3D5043D9" w14:textId="77777777" w:rsidR="00EA6112" w:rsidRDefault="00EA6112" w:rsidP="002A4D0D">
      <w:pPr>
        <w:pStyle w:val="ListeParagraf"/>
        <w:numPr>
          <w:ilvl w:val="0"/>
          <w:numId w:val="22"/>
        </w:numPr>
        <w:ind w:left="1133"/>
        <w:jc w:val="both"/>
      </w:pPr>
      <w:r>
        <w:t>TÖS Komite Başkanı Değerlendirme Formu 4(</w:t>
      </w:r>
      <w:r w:rsidRPr="00081285">
        <w:rPr>
          <w:highlight w:val="green"/>
        </w:rPr>
        <w:t>TOS_KOMITE_BASKANI_DEGERLENDIRME_FORMU_4</w:t>
      </w:r>
      <w:r>
        <w:t>)</w:t>
      </w:r>
    </w:p>
    <w:p w14:paraId="4B47AB08" w14:textId="77777777" w:rsidR="00EA6112" w:rsidRDefault="00EA6112" w:rsidP="002A4D0D">
      <w:pPr>
        <w:pStyle w:val="ListeParagraf"/>
        <w:numPr>
          <w:ilvl w:val="0"/>
          <w:numId w:val="22"/>
        </w:numPr>
        <w:ind w:left="1133"/>
        <w:jc w:val="both"/>
      </w:pPr>
      <w:r>
        <w:t>TÖS Komite Başkanı Değerlendirme Formu 5(</w:t>
      </w:r>
      <w:r w:rsidRPr="00081285">
        <w:rPr>
          <w:highlight w:val="green"/>
        </w:rPr>
        <w:t>TOS_KOMITE_BASKANI_DEGERLENDIRME_FORMU_5</w:t>
      </w:r>
      <w:r>
        <w:t>)</w:t>
      </w:r>
    </w:p>
    <w:p w14:paraId="17792B86" w14:textId="77777777" w:rsidR="00EA6112" w:rsidRDefault="00EA6112" w:rsidP="002A4D0D">
      <w:pPr>
        <w:ind w:left="360"/>
        <w:jc w:val="both"/>
      </w:pPr>
    </w:p>
    <w:p w14:paraId="1E877073" w14:textId="77777777" w:rsidR="00EA6112" w:rsidRDefault="00EA6112" w:rsidP="002A4D0D">
      <w:pPr>
        <w:ind w:left="360"/>
        <w:jc w:val="both"/>
      </w:pPr>
      <w:proofErr w:type="gramStart"/>
      <w:r>
        <w:t>Örneğin;</w:t>
      </w:r>
      <w:proofErr w:type="gramEnd"/>
    </w:p>
    <w:p w14:paraId="4CF1AB2B" w14:textId="77777777" w:rsidR="00EA6112" w:rsidRDefault="00EA6112" w:rsidP="002A4D0D">
      <w:pPr>
        <w:ind w:left="360"/>
      </w:pPr>
      <w:r w:rsidRPr="00D474A3">
        <w:rPr>
          <w:noProof/>
        </w:rPr>
        <w:drawing>
          <wp:inline distT="0" distB="0" distL="0" distR="0" wp14:anchorId="47372A00" wp14:editId="2A531519">
            <wp:extent cx="5760720" cy="3659505"/>
            <wp:effectExtent l="0" t="0" r="0" b="0"/>
            <wp:docPr id="892816536" name="Resim 1" descr="metin, ekran görüntüsü, yazılım, sayı, num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16536" name="Resim 1" descr="metin, ekran görüntüsü, yazılım, sayı, numara içeren bir resim&#10;&#10;Açıklama otomatik olarak oluşturuldu"/>
                    <pic:cNvPicPr/>
                  </pic:nvPicPr>
                  <pic:blipFill>
                    <a:blip r:embed="rId53"/>
                    <a:stretch>
                      <a:fillRect/>
                    </a:stretch>
                  </pic:blipFill>
                  <pic:spPr>
                    <a:xfrm>
                      <a:off x="0" y="0"/>
                      <a:ext cx="5760720" cy="3659505"/>
                    </a:xfrm>
                    <a:prstGeom prst="rect">
                      <a:avLst/>
                    </a:prstGeom>
                  </pic:spPr>
                </pic:pic>
              </a:graphicData>
            </a:graphic>
          </wp:inline>
        </w:drawing>
      </w:r>
    </w:p>
    <w:p w14:paraId="6E405DB8" w14:textId="77777777" w:rsidR="00EA6112" w:rsidRDefault="00EA6112" w:rsidP="002A4D0D">
      <w:pPr>
        <w:ind w:left="360"/>
      </w:pPr>
    </w:p>
    <w:p w14:paraId="36585886" w14:textId="77777777" w:rsidR="00EA6112" w:rsidRDefault="00EA6112" w:rsidP="002A4D0D">
      <w:pPr>
        <w:ind w:left="360"/>
      </w:pPr>
      <w:r>
        <w:lastRenderedPageBreak/>
        <w:t>Yukarıdaki görselde listeden Buluş Bildirim seçildiyse Buluş Bildirim sekmesi görünür diğer sekmeler görünmez olsun.</w:t>
      </w:r>
    </w:p>
    <w:p w14:paraId="7648F01B" w14:textId="77777777" w:rsidR="00EA6112" w:rsidRDefault="00EA6112" w:rsidP="002A4D0D">
      <w:pPr>
        <w:ind w:left="360"/>
      </w:pPr>
      <w:r>
        <w:rPr>
          <w:noProof/>
        </w:rPr>
        <w:drawing>
          <wp:inline distT="0" distB="0" distL="0" distR="0" wp14:anchorId="505D246A" wp14:editId="204AE986">
            <wp:extent cx="5760720" cy="3755390"/>
            <wp:effectExtent l="0" t="0" r="0" b="0"/>
            <wp:docPr id="676157267" name="Resim 1" descr="metin, ekran görüntüsü, yazılım,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57267" name="Resim 1" descr="metin, ekran görüntüsü, yazılım, sayı, numara içeren bir resim"/>
                    <pic:cNvPicPr/>
                  </pic:nvPicPr>
                  <pic:blipFill>
                    <a:blip r:embed="rId54">
                      <a:extLst>
                        <a:ext uri="{28A0092B-C50C-407E-A947-70E740481C1C}">
                          <a14:useLocalDpi xmlns:a14="http://schemas.microsoft.com/office/drawing/2010/main" val="0"/>
                        </a:ext>
                      </a:extLst>
                    </a:blip>
                    <a:stretch>
                      <a:fillRect/>
                    </a:stretch>
                  </pic:blipFill>
                  <pic:spPr>
                    <a:xfrm>
                      <a:off x="0" y="0"/>
                      <a:ext cx="5760720" cy="3755390"/>
                    </a:xfrm>
                    <a:prstGeom prst="rect">
                      <a:avLst/>
                    </a:prstGeom>
                  </pic:spPr>
                </pic:pic>
              </a:graphicData>
            </a:graphic>
          </wp:inline>
        </w:drawing>
      </w:r>
    </w:p>
    <w:p w14:paraId="67303D6F" w14:textId="77777777" w:rsidR="00EA6112" w:rsidRDefault="00EA6112" w:rsidP="002A4D0D">
      <w:pPr>
        <w:pStyle w:val="Balk3"/>
        <w:numPr>
          <w:ilvl w:val="0"/>
          <w:numId w:val="17"/>
        </w:numPr>
        <w:ind w:left="720"/>
        <w:rPr>
          <w:b/>
          <w:bCs/>
          <w:color w:val="auto"/>
        </w:rPr>
      </w:pPr>
      <w:r w:rsidRPr="00E71100">
        <w:rPr>
          <w:b/>
          <w:bCs/>
          <w:color w:val="auto"/>
        </w:rPr>
        <w:t>TÖS Komite Başkanı Değerlendirme Formu</w:t>
      </w:r>
      <w:r>
        <w:rPr>
          <w:b/>
          <w:bCs/>
          <w:color w:val="auto"/>
        </w:rPr>
        <w:t xml:space="preserve"> 1 Formu’nda’ İstenilen Geliştirmeler</w:t>
      </w:r>
    </w:p>
    <w:p w14:paraId="40B1AE74" w14:textId="77777777" w:rsidR="00EA6112" w:rsidRPr="00987C3D" w:rsidRDefault="00EA6112" w:rsidP="002A4D0D">
      <w:pPr>
        <w:ind w:left="360"/>
        <w:rPr>
          <w:i/>
          <w:iCs/>
          <w:color w:val="FF0000"/>
        </w:rPr>
      </w:pPr>
      <w:r w:rsidRPr="00987C3D">
        <w:rPr>
          <w:i/>
          <w:iCs/>
          <w:color w:val="FF0000"/>
        </w:rPr>
        <w:t>(Bu madde altında talep edilen geliştirmeler TÖS Komite Başkanı Değerlendirme Formu</w:t>
      </w:r>
      <w:r>
        <w:rPr>
          <w:i/>
          <w:iCs/>
          <w:color w:val="FF0000"/>
        </w:rPr>
        <w:t xml:space="preserve"> 2</w:t>
      </w:r>
      <w:r w:rsidRPr="00987C3D">
        <w:rPr>
          <w:i/>
          <w:iCs/>
          <w:color w:val="FF0000"/>
        </w:rPr>
        <w:t>, TÖS Komite Başkanı Değerlendirme Formu</w:t>
      </w:r>
      <w:r>
        <w:rPr>
          <w:i/>
          <w:iCs/>
          <w:color w:val="FF0000"/>
        </w:rPr>
        <w:t xml:space="preserve"> 3</w:t>
      </w:r>
      <w:r w:rsidRPr="00987C3D">
        <w:rPr>
          <w:i/>
          <w:iCs/>
          <w:color w:val="FF0000"/>
        </w:rPr>
        <w:t>, TÖS Komite Başkanı Değerlendirme Formu</w:t>
      </w:r>
      <w:r>
        <w:rPr>
          <w:i/>
          <w:iCs/>
          <w:color w:val="FF0000"/>
        </w:rPr>
        <w:t xml:space="preserve"> 4</w:t>
      </w:r>
      <w:r w:rsidRPr="00987C3D">
        <w:rPr>
          <w:i/>
          <w:iCs/>
          <w:color w:val="FF0000"/>
        </w:rPr>
        <w:t>, TÖS Komite Başkanı Değerlendirme Formu</w:t>
      </w:r>
      <w:r>
        <w:rPr>
          <w:i/>
          <w:iCs/>
          <w:color w:val="FF0000"/>
        </w:rPr>
        <w:t xml:space="preserve"> 5</w:t>
      </w:r>
      <w:r w:rsidRPr="00987C3D">
        <w:rPr>
          <w:i/>
          <w:iCs/>
          <w:color w:val="FF0000"/>
        </w:rPr>
        <w:t xml:space="preserve"> isimli formlarında</w:t>
      </w:r>
      <w:r>
        <w:rPr>
          <w:i/>
          <w:iCs/>
          <w:color w:val="FF0000"/>
        </w:rPr>
        <w:t xml:space="preserve"> toplam da 5 farklı formda da yapılmalı.</w:t>
      </w:r>
      <w:r w:rsidRPr="00987C3D">
        <w:rPr>
          <w:i/>
          <w:iCs/>
          <w:color w:val="FF0000"/>
        </w:rPr>
        <w:t>).</w:t>
      </w:r>
    </w:p>
    <w:p w14:paraId="7B7E7DE4" w14:textId="77777777" w:rsidR="00EA6112" w:rsidRDefault="00EA6112" w:rsidP="002A4D0D">
      <w:pPr>
        <w:pStyle w:val="Balk4"/>
        <w:numPr>
          <w:ilvl w:val="0"/>
          <w:numId w:val="20"/>
        </w:numPr>
        <w:ind w:left="1080"/>
        <w:rPr>
          <w:b/>
          <w:bCs/>
          <w:color w:val="FF0000"/>
        </w:rPr>
      </w:pPr>
      <w:r w:rsidRPr="00E71100">
        <w:rPr>
          <w:b/>
          <w:bCs/>
          <w:color w:val="FF0000"/>
        </w:rPr>
        <w:lastRenderedPageBreak/>
        <w:t>Takdir ve Ödüllendirme Kabinetindeki Tablodan Formdaki Tabloya Veri Aktarımı</w:t>
      </w:r>
    </w:p>
    <w:p w14:paraId="3EB0874B" w14:textId="77777777" w:rsidR="00EA6112" w:rsidRDefault="00EA6112" w:rsidP="002A4D0D">
      <w:pPr>
        <w:pStyle w:val="ListeParagraf"/>
        <w:numPr>
          <w:ilvl w:val="0"/>
          <w:numId w:val="21"/>
        </w:numPr>
        <w:ind w:left="1428"/>
        <w:jc w:val="both"/>
      </w:pPr>
      <w:r>
        <w:rPr>
          <w:noProof/>
        </w:rPr>
        <w:drawing>
          <wp:anchor distT="0" distB="0" distL="114300" distR="114300" simplePos="0" relativeHeight="251664384" behindDoc="1" locked="0" layoutInCell="1" allowOverlap="1" wp14:anchorId="74ED8C8C" wp14:editId="5835D304">
            <wp:simplePos x="0" y="0"/>
            <wp:positionH relativeFrom="margin">
              <wp:posOffset>253365</wp:posOffset>
            </wp:positionH>
            <wp:positionV relativeFrom="paragraph">
              <wp:posOffset>368300</wp:posOffset>
            </wp:positionV>
            <wp:extent cx="5506085" cy="2071370"/>
            <wp:effectExtent l="0" t="0" r="0" b="5080"/>
            <wp:wrapTight wrapText="bothSides">
              <wp:wrapPolygon edited="0">
                <wp:start x="0" y="0"/>
                <wp:lineTo x="0" y="21454"/>
                <wp:lineTo x="21523" y="21454"/>
                <wp:lineTo x="21523" y="0"/>
                <wp:lineTo x="0" y="0"/>
              </wp:wrapPolygon>
            </wp:wrapTight>
            <wp:docPr id="974224973" name="Resim 2" descr="metin, ekran görüntüsü, yazılım, web sayfası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24973" name="Resim 2" descr="metin, ekran görüntüsü, yazılım, web sayfası içeren bir resim"/>
                    <pic:cNvPicPr/>
                  </pic:nvPicPr>
                  <pic:blipFill>
                    <a:blip r:embed="rId55">
                      <a:extLst>
                        <a:ext uri="{28A0092B-C50C-407E-A947-70E740481C1C}">
                          <a14:useLocalDpi xmlns:a14="http://schemas.microsoft.com/office/drawing/2010/main" val="0"/>
                        </a:ext>
                      </a:extLst>
                    </a:blip>
                    <a:stretch>
                      <a:fillRect/>
                    </a:stretch>
                  </pic:blipFill>
                  <pic:spPr>
                    <a:xfrm>
                      <a:off x="0" y="0"/>
                      <a:ext cx="5506085" cy="2071370"/>
                    </a:xfrm>
                    <a:prstGeom prst="rect">
                      <a:avLst/>
                    </a:prstGeom>
                  </pic:spPr>
                </pic:pic>
              </a:graphicData>
            </a:graphic>
            <wp14:sizeRelH relativeFrom="margin">
              <wp14:pctWidth>0</wp14:pctWidth>
            </wp14:sizeRelH>
            <wp14:sizeRelV relativeFrom="margin">
              <wp14:pctHeight>0</wp14:pctHeight>
            </wp14:sizeRelV>
          </wp:anchor>
        </w:drawing>
      </w:r>
      <w:r>
        <w:t xml:space="preserve">Kural Motoru’nda </w:t>
      </w:r>
      <w:r w:rsidRPr="008670DD">
        <w:rPr>
          <w:highlight w:val="green"/>
        </w:rPr>
        <w:t>TOSbelgeno</w:t>
      </w:r>
      <w:r>
        <w:t xml:space="preserve"> olarak tanımlanan değişkendeki değer belge no dur. Bu değer </w:t>
      </w:r>
      <w:proofErr w:type="gramStart"/>
      <w:r>
        <w:t>ile  Takdir</w:t>
      </w:r>
      <w:proofErr w:type="gramEnd"/>
      <w:r>
        <w:t xml:space="preserve"> ve Ödüllendirme Kabinetindeki “TÖS Tablolar” adındaki belgesiz e form kaydına  gidilmeli.</w:t>
      </w:r>
    </w:p>
    <w:p w14:paraId="15431EA4" w14:textId="77777777" w:rsidR="00EA6112" w:rsidRDefault="00EA6112" w:rsidP="002A4D0D">
      <w:pPr>
        <w:pStyle w:val="ListeParagraf"/>
        <w:numPr>
          <w:ilvl w:val="0"/>
          <w:numId w:val="16"/>
        </w:numPr>
        <w:ind w:left="1428"/>
        <w:jc w:val="both"/>
      </w:pPr>
      <w:r>
        <w:t>TÖS Komite Başkanı Değerlendirme Formu1</w:t>
      </w:r>
      <w:r w:rsidRPr="00400D3E">
        <w:rPr>
          <w:highlight w:val="green"/>
        </w:rPr>
        <w:t>(TOS_KOMITE_BASKANI_DEGERLENDIRME_FORMU1)</w:t>
      </w:r>
      <w:r>
        <w:t xml:space="preserve"> adlı formda Kategorisi </w:t>
      </w:r>
      <w:r w:rsidRPr="00EC4349">
        <w:rPr>
          <w:highlight w:val="green"/>
        </w:rPr>
        <w:t>(KATEGORISI)</w:t>
      </w:r>
      <w:r>
        <w:t xml:space="preserve"> listesinden seçilen kategori ile “TÖS Tablolar” belgesinin e-formunda Kategori Soruları veri tablosuna ulaşmalı. Veri </w:t>
      </w:r>
      <w:proofErr w:type="gramStart"/>
      <w:r>
        <w:t>tablosundaki  “</w:t>
      </w:r>
      <w:proofErr w:type="gramEnd"/>
      <w:r>
        <w:t>Kategori” sütunuyla eşleşen satırlar alınmalı.</w:t>
      </w:r>
    </w:p>
    <w:p w14:paraId="4AFB3D9D" w14:textId="77777777" w:rsidR="00EA6112" w:rsidRDefault="00EA6112" w:rsidP="002A4D0D">
      <w:pPr>
        <w:ind w:left="1068"/>
        <w:jc w:val="both"/>
      </w:pPr>
      <w:r>
        <w:rPr>
          <w:noProof/>
        </w:rPr>
        <w:drawing>
          <wp:inline distT="0" distB="0" distL="0" distR="0" wp14:anchorId="23ED198B" wp14:editId="59F9C236">
            <wp:extent cx="5247565" cy="3307493"/>
            <wp:effectExtent l="0" t="0" r="0" b="7620"/>
            <wp:docPr id="629267711" name="Resim 4" descr="metin, ekran görüntüsü, yazı tipi, web sayfası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267711" name="Resim 4" descr="metin, ekran görüntüsü, yazı tipi, web sayfası içeren bir resim"/>
                    <pic:cNvPicPr/>
                  </pic:nvPicPr>
                  <pic:blipFill>
                    <a:blip r:embed="rId56">
                      <a:extLst>
                        <a:ext uri="{28A0092B-C50C-407E-A947-70E740481C1C}">
                          <a14:useLocalDpi xmlns:a14="http://schemas.microsoft.com/office/drawing/2010/main" val="0"/>
                        </a:ext>
                      </a:extLst>
                    </a:blip>
                    <a:stretch>
                      <a:fillRect/>
                    </a:stretch>
                  </pic:blipFill>
                  <pic:spPr>
                    <a:xfrm>
                      <a:off x="0" y="0"/>
                      <a:ext cx="5364535" cy="3381218"/>
                    </a:xfrm>
                    <a:prstGeom prst="rect">
                      <a:avLst/>
                    </a:prstGeom>
                  </pic:spPr>
                </pic:pic>
              </a:graphicData>
            </a:graphic>
          </wp:inline>
        </w:drawing>
      </w:r>
    </w:p>
    <w:p w14:paraId="2377872E" w14:textId="77777777" w:rsidR="00EA6112" w:rsidRDefault="00EA6112" w:rsidP="002A4D0D">
      <w:pPr>
        <w:ind w:left="1068"/>
        <w:jc w:val="both"/>
      </w:pPr>
      <w:r>
        <w:rPr>
          <w:noProof/>
        </w:rPr>
        <w:lastRenderedPageBreak/>
        <w:drawing>
          <wp:inline distT="0" distB="0" distL="0" distR="0" wp14:anchorId="5D9C6DDA" wp14:editId="552F3509">
            <wp:extent cx="4067033" cy="2563414"/>
            <wp:effectExtent l="0" t="0" r="0" b="8890"/>
            <wp:docPr id="141007201" name="Resim 5" descr="metin, ekran görüntüsü, çizgi, yazılı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7201" name="Resim 5" descr="metin, ekran görüntüsü, çizgi, yazılım içeren bir resim&#10;&#10;Açıklama otomatik olarak oluşturuldu"/>
                    <pic:cNvPicPr/>
                  </pic:nvPicPr>
                  <pic:blipFill>
                    <a:blip r:embed="rId57">
                      <a:extLst>
                        <a:ext uri="{28A0092B-C50C-407E-A947-70E740481C1C}">
                          <a14:useLocalDpi xmlns:a14="http://schemas.microsoft.com/office/drawing/2010/main" val="0"/>
                        </a:ext>
                      </a:extLst>
                    </a:blip>
                    <a:stretch>
                      <a:fillRect/>
                    </a:stretch>
                  </pic:blipFill>
                  <pic:spPr>
                    <a:xfrm>
                      <a:off x="0" y="0"/>
                      <a:ext cx="4083686" cy="2573910"/>
                    </a:xfrm>
                    <a:prstGeom prst="rect">
                      <a:avLst/>
                    </a:prstGeom>
                  </pic:spPr>
                </pic:pic>
              </a:graphicData>
            </a:graphic>
          </wp:inline>
        </w:drawing>
      </w:r>
    </w:p>
    <w:p w14:paraId="3B89ACB4" w14:textId="77777777" w:rsidR="00EA6112" w:rsidRDefault="00EA6112" w:rsidP="002A4D0D">
      <w:pPr>
        <w:pStyle w:val="ListeParagraf"/>
        <w:numPr>
          <w:ilvl w:val="0"/>
          <w:numId w:val="16"/>
        </w:numPr>
        <w:ind w:left="1428"/>
        <w:jc w:val="both"/>
      </w:pPr>
      <w:r>
        <w:t xml:space="preserve">Alınan satırlardaki verilerden SORULAR </w:t>
      </w:r>
      <w:proofErr w:type="gramStart"/>
      <w:r>
        <w:t>değeri ,</w:t>
      </w:r>
      <w:proofErr w:type="gramEnd"/>
      <w:r>
        <w:t xml:space="preserve"> TÖS Komite Başkanı Değerlendirme Formu1</w:t>
      </w:r>
      <w:r w:rsidRPr="00400D3E">
        <w:rPr>
          <w:highlight w:val="green"/>
        </w:rPr>
        <w:t>(TOS_KOMITE_BASKANI_DEGERLENDIRME_FORMU1)</w:t>
      </w:r>
      <w:r>
        <w:t xml:space="preserve"> adlı formda </w:t>
      </w:r>
      <w:r w:rsidRPr="003E270A">
        <w:rPr>
          <w:highlight w:val="yellow"/>
        </w:rPr>
        <w:t>Komite Değerlendirme Soruları</w:t>
      </w:r>
      <w:r>
        <w:t xml:space="preserve"> veri tablosundaki </w:t>
      </w:r>
      <w:r w:rsidRPr="003E270A">
        <w:rPr>
          <w:highlight w:val="yellow"/>
        </w:rPr>
        <w:t>Sorular</w:t>
      </w:r>
      <w:r>
        <w:t xml:space="preserve"> sütununa satır satır atanmalıdır.(Komite Değerlendirme Soruları veri tablosu tipe bağlı değil)</w:t>
      </w:r>
    </w:p>
    <w:p w14:paraId="2BB349B0" w14:textId="77777777" w:rsidR="00EA6112" w:rsidRPr="008F490D" w:rsidRDefault="00EA6112" w:rsidP="002A4D0D">
      <w:pPr>
        <w:pStyle w:val="Balk4"/>
        <w:numPr>
          <w:ilvl w:val="0"/>
          <w:numId w:val="20"/>
        </w:numPr>
        <w:ind w:left="1080"/>
        <w:rPr>
          <w:b/>
          <w:bCs/>
          <w:color w:val="FF0000"/>
        </w:rPr>
      </w:pPr>
      <w:r w:rsidRPr="008F490D">
        <w:rPr>
          <w:b/>
          <w:bCs/>
          <w:color w:val="FF0000"/>
        </w:rPr>
        <w:t>Komite Değerlendirme Soruları Veri Tablosu’nda Değerlendirme</w:t>
      </w:r>
    </w:p>
    <w:p w14:paraId="181EA5AE" w14:textId="77777777" w:rsidR="00EA6112" w:rsidRDefault="00EA6112" w:rsidP="002A4D0D">
      <w:pPr>
        <w:ind w:left="1068"/>
        <w:jc w:val="both"/>
      </w:pPr>
      <w:r>
        <w:rPr>
          <w:noProof/>
        </w:rPr>
        <mc:AlternateContent>
          <mc:Choice Requires="wps">
            <w:drawing>
              <wp:anchor distT="0" distB="0" distL="114300" distR="114300" simplePos="0" relativeHeight="251663360" behindDoc="1" locked="0" layoutInCell="1" allowOverlap="1" wp14:anchorId="0F12893E" wp14:editId="5527C35F">
                <wp:simplePos x="0" y="0"/>
                <wp:positionH relativeFrom="margin">
                  <wp:posOffset>83650</wp:posOffset>
                </wp:positionH>
                <wp:positionV relativeFrom="paragraph">
                  <wp:posOffset>4794639</wp:posOffset>
                </wp:positionV>
                <wp:extent cx="5711190" cy="238760"/>
                <wp:effectExtent l="0" t="0" r="3810" b="8890"/>
                <wp:wrapTight wrapText="bothSides">
                  <wp:wrapPolygon edited="0">
                    <wp:start x="0" y="0"/>
                    <wp:lineTo x="0" y="20681"/>
                    <wp:lineTo x="21542" y="20681"/>
                    <wp:lineTo x="21542" y="0"/>
                    <wp:lineTo x="0" y="0"/>
                  </wp:wrapPolygon>
                </wp:wrapTight>
                <wp:docPr id="1640351557" name="Metin Kutusu 1"/>
                <wp:cNvGraphicFramePr/>
                <a:graphic xmlns:a="http://schemas.openxmlformats.org/drawingml/2006/main">
                  <a:graphicData uri="http://schemas.microsoft.com/office/word/2010/wordprocessingShape">
                    <wps:wsp>
                      <wps:cNvSpPr txBox="1"/>
                      <wps:spPr>
                        <a:xfrm>
                          <a:off x="0" y="0"/>
                          <a:ext cx="5711190" cy="238760"/>
                        </a:xfrm>
                        <a:prstGeom prst="rect">
                          <a:avLst/>
                        </a:prstGeom>
                        <a:solidFill>
                          <a:prstClr val="white"/>
                        </a:solidFill>
                        <a:ln>
                          <a:noFill/>
                        </a:ln>
                      </wps:spPr>
                      <wps:txbx>
                        <w:txbxContent>
                          <w:p w14:paraId="79F85FF8" w14:textId="77777777" w:rsidR="00EA6112" w:rsidRPr="006A1429" w:rsidRDefault="00EA6112" w:rsidP="00EA6112">
                            <w:pPr>
                              <w:pStyle w:val="ResimYazs"/>
                            </w:pPr>
                            <w:r>
                              <w:fldChar w:fldCharType="begin"/>
                            </w:r>
                            <w:r>
                              <w:instrText xml:space="preserve"> SEQ Görsel_örneği_temsil_etmektedir. \* ARABIC </w:instrText>
                            </w:r>
                            <w:r>
                              <w:fldChar w:fldCharType="separate"/>
                            </w:r>
                            <w:r>
                              <w:rPr>
                                <w:noProof/>
                              </w:rPr>
                              <w:t>1</w:t>
                            </w:r>
                            <w:r>
                              <w:rPr>
                                <w:noProof/>
                              </w:rPr>
                              <w:fldChar w:fldCharType="end"/>
                            </w:r>
                            <w:r w:rsidRPr="008F490D">
                              <w:t xml:space="preserve"> </w:t>
                            </w:r>
                            <w:r>
                              <w:t>Görsel örneği temsil etmektedir.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12893E" id="_x0000_t202" coordsize="21600,21600" o:spt="202" path="m,l,21600r21600,l21600,xe">
                <v:stroke joinstyle="miter"/>
                <v:path gradientshapeok="t" o:connecttype="rect"/>
              </v:shapetype>
              <v:shape id="Metin Kutusu 1" o:spid="_x0000_s1026" type="#_x0000_t202" style="position:absolute;left:0;text-align:left;margin-left:6.6pt;margin-top:377.55pt;width:449.7pt;height:18.8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" stroked="f">
                <v:textbox inset="0,0,0,0">
                  <w:txbxContent>
                    <w:p w14:paraId="79F85FF8" w14:textId="77777777" w:rsidR="00EA6112" w:rsidRPr="006A1429" w:rsidRDefault="00EA6112" w:rsidP="00EA6112">
                      <w:pPr>
                        <w:pStyle w:val="ResimYazs"/>
                      </w:pPr>
                      <w:r>
                        <w:fldChar w:fldCharType="begin"/>
                      </w:r>
                      <w:r>
                        <w:instrText xml:space="preserve"> SEQ Görsel_örneği_temsil_etmektedir. \* ARABIC </w:instrText>
                      </w:r>
                      <w:r>
                        <w:fldChar w:fldCharType="separate"/>
                      </w:r>
                      <w:r>
                        <w:rPr>
                          <w:noProof/>
                        </w:rPr>
                        <w:t>1</w:t>
                      </w:r>
                      <w:r>
                        <w:rPr>
                          <w:noProof/>
                        </w:rPr>
                        <w:fldChar w:fldCharType="end"/>
                      </w:r>
                      <w:r w:rsidRPr="008F490D">
                        <w:t xml:space="preserve"> </w:t>
                      </w:r>
                      <w:r>
                        <w:t>Görsel örneği temsil etmektedir.</w:t>
                      </w:r>
                    </w:p>
                  </w:txbxContent>
                </v:textbox>
                <w10:wrap type="tight" anchorx="margin"/>
              </v:shape>
            </w:pict>
          </mc:Fallback>
        </mc:AlternateContent>
      </w:r>
      <w:r w:rsidRPr="00571D08">
        <w:rPr>
          <w:noProof/>
        </w:rPr>
        <w:drawing>
          <wp:anchor distT="0" distB="0" distL="114300" distR="114300" simplePos="0" relativeHeight="251661312" behindDoc="1" locked="0" layoutInCell="1" allowOverlap="1" wp14:anchorId="717F0806" wp14:editId="3163B954">
            <wp:simplePos x="0" y="0"/>
            <wp:positionH relativeFrom="margin">
              <wp:align>left</wp:align>
            </wp:positionH>
            <wp:positionV relativeFrom="paragraph">
              <wp:posOffset>1471386</wp:posOffset>
            </wp:positionV>
            <wp:extent cx="5760720" cy="1066800"/>
            <wp:effectExtent l="0" t="0" r="0" b="0"/>
            <wp:wrapTight wrapText="bothSides">
              <wp:wrapPolygon edited="0">
                <wp:start x="0" y="0"/>
                <wp:lineTo x="0" y="21214"/>
                <wp:lineTo x="21500" y="21214"/>
                <wp:lineTo x="21500" y="0"/>
                <wp:lineTo x="0" y="0"/>
              </wp:wrapPolygon>
            </wp:wrapTight>
            <wp:docPr id="1069928333" name="Resim 1" descr="çizgi, metin,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928333" name="Resim 1" descr="çizgi, metin, ekran görüntüsü içeren bir resim&#10;&#10;Açıklama otomatik olarak oluşturuldu"/>
                    <pic:cNvPicPr/>
                  </pic:nvPicPr>
                  <pic:blipFill>
                    <a:blip r:embed="rId58">
                      <a:extLst>
                        <a:ext uri="{28A0092B-C50C-407E-A947-70E740481C1C}">
                          <a14:useLocalDpi xmlns:a14="http://schemas.microsoft.com/office/drawing/2010/main" val="0"/>
                        </a:ext>
                      </a:extLst>
                    </a:blip>
                    <a:stretch>
                      <a:fillRect/>
                    </a:stretch>
                  </pic:blipFill>
                  <pic:spPr>
                    <a:xfrm>
                      <a:off x="0" y="0"/>
                      <a:ext cx="5760720" cy="1066800"/>
                    </a:xfrm>
                    <a:prstGeom prst="rect">
                      <a:avLst/>
                    </a:prstGeom>
                  </pic:spPr>
                </pic:pic>
              </a:graphicData>
            </a:graphic>
            <wp14:sizeRelH relativeFrom="margin">
              <wp14:pctWidth>0</wp14:pctWidth>
            </wp14:sizeRelH>
            <wp14:sizeRelV relativeFrom="margin">
              <wp14:pctHeight>0</wp14:pctHeight>
            </wp14:sizeRelV>
          </wp:anchor>
        </w:drawing>
      </w:r>
      <w:r>
        <w:t xml:space="preserve">Komite Değerlendirme Soruları veri tablosu </w:t>
      </w:r>
      <w:r w:rsidRPr="000A655E">
        <w:rPr>
          <w:b/>
          <w:bCs/>
        </w:rPr>
        <w:t>Sorular</w:t>
      </w:r>
      <w:r>
        <w:t xml:space="preserve"> ve </w:t>
      </w:r>
      <w:r w:rsidRPr="000A655E">
        <w:rPr>
          <w:b/>
          <w:bCs/>
        </w:rPr>
        <w:t>Değerlendirme</w:t>
      </w:r>
      <w:r>
        <w:t xml:space="preserve"> şeklinde iki sütundan oluşmaktadır. Form ön izlemede açıldığında Sorular sütunundaki alanlara karşılık gelen Değerlendirme alanındaki seçim düğmelerinin, soruların altına buton olarak gelmesi ve her soru için “Çok Yetersiz”, “Yetersiz”, “Yeterli”, “İyi” ve “Çok İyi” seçiminin yapılabiliyor olması gerekmektedir. Benzer bir kurgunun ekran görüntüsü:</w:t>
      </w:r>
    </w:p>
    <w:p w14:paraId="6AC6B549" w14:textId="77777777" w:rsidR="00EA6112" w:rsidRDefault="00EA6112" w:rsidP="002A4D0D">
      <w:pPr>
        <w:ind w:left="720"/>
        <w:jc w:val="both"/>
      </w:pPr>
      <w:r w:rsidRPr="00571D08">
        <w:rPr>
          <w:noProof/>
        </w:rPr>
        <w:lastRenderedPageBreak/>
        <w:drawing>
          <wp:anchor distT="0" distB="0" distL="114300" distR="114300" simplePos="0" relativeHeight="251662336" behindDoc="1" locked="0" layoutInCell="1" allowOverlap="1" wp14:anchorId="59C99BC3" wp14:editId="26697649">
            <wp:simplePos x="0" y="0"/>
            <wp:positionH relativeFrom="margin">
              <wp:posOffset>38100</wp:posOffset>
            </wp:positionH>
            <wp:positionV relativeFrom="paragraph">
              <wp:posOffset>181</wp:posOffset>
            </wp:positionV>
            <wp:extent cx="5760720" cy="3774440"/>
            <wp:effectExtent l="0" t="0" r="0" b="0"/>
            <wp:wrapTight wrapText="bothSides">
              <wp:wrapPolygon edited="0">
                <wp:start x="0" y="0"/>
                <wp:lineTo x="0" y="21476"/>
                <wp:lineTo x="21500" y="21476"/>
                <wp:lineTo x="21500" y="0"/>
                <wp:lineTo x="0" y="0"/>
              </wp:wrapPolygon>
            </wp:wrapTight>
            <wp:docPr id="72988764" name="Resim 1" descr="metin, ekran görüntüsü, renklilik,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8764" name="Resim 1" descr="metin, ekran görüntüsü, renklilik, yazı tipi içeren bir resim&#10;&#10;Açıklama otomatik olarak oluşturuldu"/>
                    <pic:cNvPicPr/>
                  </pic:nvPicPr>
                  <pic:blipFill>
                    <a:blip r:embed="rId59">
                      <a:extLst>
                        <a:ext uri="{28A0092B-C50C-407E-A947-70E740481C1C}">
                          <a14:useLocalDpi xmlns:a14="http://schemas.microsoft.com/office/drawing/2010/main" val="0"/>
                        </a:ext>
                      </a:extLst>
                    </a:blip>
                    <a:stretch>
                      <a:fillRect/>
                    </a:stretch>
                  </pic:blipFill>
                  <pic:spPr>
                    <a:xfrm>
                      <a:off x="0" y="0"/>
                      <a:ext cx="5760720" cy="3774440"/>
                    </a:xfrm>
                    <a:prstGeom prst="rect">
                      <a:avLst/>
                    </a:prstGeom>
                  </pic:spPr>
                </pic:pic>
              </a:graphicData>
            </a:graphic>
          </wp:anchor>
        </w:drawing>
      </w:r>
    </w:p>
    <w:p w14:paraId="6425B0BF" w14:textId="77777777" w:rsidR="00EA6112" w:rsidRPr="008F490D" w:rsidRDefault="00EA6112" w:rsidP="002A4D0D">
      <w:pPr>
        <w:pStyle w:val="Balk4"/>
        <w:numPr>
          <w:ilvl w:val="0"/>
          <w:numId w:val="20"/>
        </w:numPr>
        <w:ind w:left="1080"/>
        <w:rPr>
          <w:b/>
          <w:bCs/>
          <w:color w:val="FF0000"/>
        </w:rPr>
      </w:pPr>
      <w:r w:rsidRPr="008F490D">
        <w:rPr>
          <w:b/>
          <w:bCs/>
          <w:color w:val="FF0000"/>
        </w:rPr>
        <w:t>Komite Puanı Hesaplatma</w:t>
      </w:r>
    </w:p>
    <w:p w14:paraId="14FA79B7" w14:textId="77777777" w:rsidR="00EA6112" w:rsidRDefault="00EA6112" w:rsidP="002A4D0D">
      <w:pPr>
        <w:pStyle w:val="ListeParagraf"/>
        <w:ind w:left="1440"/>
        <w:jc w:val="both"/>
      </w:pPr>
    </w:p>
    <w:p w14:paraId="681C0B4A" w14:textId="77777777" w:rsidR="00EA6112" w:rsidRDefault="00EA6112" w:rsidP="002A4D0D">
      <w:pPr>
        <w:pStyle w:val="ListeParagraf"/>
        <w:numPr>
          <w:ilvl w:val="0"/>
          <w:numId w:val="16"/>
        </w:numPr>
        <w:tabs>
          <w:tab w:val="left" w:pos="1191"/>
        </w:tabs>
        <w:ind w:left="1428"/>
        <w:jc w:val="both"/>
      </w:pPr>
      <w:r>
        <w:t>Komite Değerlendirme Soruları veri tablosunda kullanıcının tüm soruları cevaplamasını bekliyoruz.</w:t>
      </w:r>
    </w:p>
    <w:p w14:paraId="16E9FD5D" w14:textId="77777777" w:rsidR="00EA6112" w:rsidRDefault="00EA6112" w:rsidP="002A4D0D">
      <w:pPr>
        <w:pStyle w:val="ListeParagraf"/>
        <w:ind w:left="1440"/>
        <w:jc w:val="both"/>
      </w:pPr>
      <w:r>
        <w:rPr>
          <w:highlight w:val="yellow"/>
        </w:rPr>
        <w:t xml:space="preserve">Formdaki </w:t>
      </w:r>
      <w:r w:rsidRPr="007374C9">
        <w:rPr>
          <w:highlight w:val="yellow"/>
        </w:rPr>
        <w:t>Değerlendirmeyi Bitir</w:t>
      </w:r>
      <w:r>
        <w:t xml:space="preserve"> butonuna tıklandığında </w:t>
      </w:r>
    </w:p>
    <w:p w14:paraId="29A98658" w14:textId="77777777" w:rsidR="00EA6112" w:rsidRDefault="00EA6112" w:rsidP="002A4D0D">
      <w:pPr>
        <w:pStyle w:val="ListeParagraf"/>
        <w:numPr>
          <w:ilvl w:val="0"/>
          <w:numId w:val="16"/>
        </w:numPr>
        <w:tabs>
          <w:tab w:val="left" w:pos="1191"/>
        </w:tabs>
        <w:ind w:left="1428"/>
        <w:jc w:val="both"/>
      </w:pPr>
      <w:r>
        <w:t xml:space="preserve">Komite Değerlendirme Soruları veri tablosunda </w:t>
      </w:r>
      <w:proofErr w:type="gramStart"/>
      <w:r>
        <w:t xml:space="preserve">satırlarda  </w:t>
      </w:r>
      <w:r w:rsidRPr="00AE2C39">
        <w:rPr>
          <w:b/>
          <w:bCs/>
          <w:highlight w:val="yellow"/>
        </w:rPr>
        <w:t>Değerlendirme</w:t>
      </w:r>
      <w:proofErr w:type="gramEnd"/>
      <w:r>
        <w:rPr>
          <w:b/>
          <w:bCs/>
        </w:rPr>
        <w:t xml:space="preserve"> </w:t>
      </w:r>
      <w:r w:rsidRPr="00AE2C39">
        <w:t>pua</w:t>
      </w:r>
      <w:r>
        <w:t xml:space="preserve">nlarında herhangi biri boş ise hata mesajı vermeli. </w:t>
      </w:r>
    </w:p>
    <w:p w14:paraId="6793A23A" w14:textId="77777777" w:rsidR="00EA6112" w:rsidRDefault="00EA6112" w:rsidP="002A4D0D">
      <w:pPr>
        <w:pStyle w:val="ListeParagraf"/>
        <w:numPr>
          <w:ilvl w:val="1"/>
          <w:numId w:val="16"/>
        </w:numPr>
        <w:tabs>
          <w:tab w:val="left" w:pos="1191"/>
        </w:tabs>
        <w:ind w:left="2148"/>
        <w:jc w:val="both"/>
      </w:pPr>
      <w:r>
        <w:t>Uyarı Mesajı: Lütfen tüm maddelerin değerlendirmesini yapınız.</w:t>
      </w:r>
    </w:p>
    <w:p w14:paraId="25C3771E" w14:textId="77777777" w:rsidR="00EA6112" w:rsidRDefault="00EA6112" w:rsidP="002A4D0D">
      <w:pPr>
        <w:pStyle w:val="ListeParagraf"/>
        <w:tabs>
          <w:tab w:val="left" w:pos="1191"/>
        </w:tabs>
        <w:ind w:left="2148"/>
        <w:jc w:val="both"/>
      </w:pPr>
    </w:p>
    <w:p w14:paraId="56BD90E4" w14:textId="77777777" w:rsidR="00EA6112" w:rsidRDefault="00EA6112" w:rsidP="002A4D0D">
      <w:pPr>
        <w:pStyle w:val="ListeParagraf"/>
        <w:numPr>
          <w:ilvl w:val="0"/>
          <w:numId w:val="16"/>
        </w:numPr>
        <w:tabs>
          <w:tab w:val="left" w:pos="1191"/>
        </w:tabs>
        <w:ind w:left="1428"/>
        <w:jc w:val="both"/>
      </w:pPr>
      <w:r>
        <w:t>Tüm Değerlendirme puanları dolu ise toplanmalı ve satır sayısına bölünmeli,</w:t>
      </w:r>
    </w:p>
    <w:p w14:paraId="416C503F" w14:textId="77777777" w:rsidR="00EA6112" w:rsidRDefault="00EA6112" w:rsidP="002A4D0D">
      <w:pPr>
        <w:pStyle w:val="ListeParagraf"/>
        <w:numPr>
          <w:ilvl w:val="0"/>
          <w:numId w:val="16"/>
        </w:numPr>
        <w:tabs>
          <w:tab w:val="left" w:pos="1191"/>
        </w:tabs>
        <w:ind w:left="1428"/>
        <w:jc w:val="both"/>
      </w:pPr>
      <w:r>
        <w:t xml:space="preserve">Bu işlemler sonrasında çıkan değer </w:t>
      </w:r>
      <w:r w:rsidRPr="00622302">
        <w:rPr>
          <w:highlight w:val="yellow"/>
        </w:rPr>
        <w:t>KOMİTE1_PUAN</w:t>
      </w:r>
      <w:r>
        <w:t xml:space="preserve"> tip alanına atanmalıdır.</w:t>
      </w:r>
    </w:p>
    <w:p w14:paraId="734F5D6C" w14:textId="77777777" w:rsidR="00EA6112" w:rsidRDefault="00EA6112" w:rsidP="002A4D0D">
      <w:pPr>
        <w:tabs>
          <w:tab w:val="left" w:pos="1191"/>
        </w:tabs>
        <w:ind w:left="1068"/>
      </w:pPr>
    </w:p>
    <w:p w14:paraId="46BFDE96" w14:textId="77777777" w:rsidR="00EA6112" w:rsidRDefault="00EA6112" w:rsidP="002A4D0D">
      <w:pPr>
        <w:pStyle w:val="ListeParagraf"/>
        <w:tabs>
          <w:tab w:val="left" w:pos="1191"/>
        </w:tabs>
        <w:ind w:left="1080"/>
      </w:pPr>
      <w:r>
        <w:rPr>
          <w:noProof/>
        </w:rPr>
        <w:lastRenderedPageBreak/>
        <w:drawing>
          <wp:inline distT="0" distB="0" distL="0" distR="0" wp14:anchorId="36EB9E52" wp14:editId="0825746D">
            <wp:extent cx="5104263" cy="2733301"/>
            <wp:effectExtent l="0" t="0" r="1270" b="0"/>
            <wp:docPr id="1099245167" name="Resim 6" descr="metin, ekran görüntüsü, sayı, numara,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45167" name="Resim 6" descr="metin, ekran görüntüsü, sayı, numara, yazı tipi içeren bir resim&#10;&#10;Açıklama otomatik olarak oluşturuldu"/>
                    <pic:cNvPicPr/>
                  </pic:nvPicPr>
                  <pic:blipFill>
                    <a:blip r:embed="rId60">
                      <a:extLst>
                        <a:ext uri="{28A0092B-C50C-407E-A947-70E740481C1C}">
                          <a14:useLocalDpi xmlns:a14="http://schemas.microsoft.com/office/drawing/2010/main" val="0"/>
                        </a:ext>
                      </a:extLst>
                    </a:blip>
                    <a:stretch>
                      <a:fillRect/>
                    </a:stretch>
                  </pic:blipFill>
                  <pic:spPr>
                    <a:xfrm>
                      <a:off x="0" y="0"/>
                      <a:ext cx="5135592" cy="2750078"/>
                    </a:xfrm>
                    <a:prstGeom prst="rect">
                      <a:avLst/>
                    </a:prstGeom>
                  </pic:spPr>
                </pic:pic>
              </a:graphicData>
            </a:graphic>
          </wp:inline>
        </w:drawing>
      </w:r>
    </w:p>
    <w:p w14:paraId="49CAFF20" w14:textId="77777777" w:rsidR="00EA6112" w:rsidRDefault="00EA6112" w:rsidP="002A4D0D">
      <w:pPr>
        <w:pStyle w:val="ListeParagraf"/>
        <w:ind w:left="1080"/>
      </w:pPr>
    </w:p>
    <w:p w14:paraId="0BAA5847" w14:textId="77777777" w:rsidR="00EA6112" w:rsidRPr="00571D08" w:rsidRDefault="00EA6112" w:rsidP="002A4D0D">
      <w:pPr>
        <w:tabs>
          <w:tab w:val="left" w:pos="1191"/>
        </w:tabs>
        <w:ind w:left="360"/>
      </w:pPr>
      <w:r>
        <w:tab/>
      </w:r>
    </w:p>
    <w:p w14:paraId="3AE6FC22" w14:textId="7B5EE0B1" w:rsidR="00EA6112" w:rsidRDefault="001E79C2" w:rsidP="001E79C2">
      <w:pPr>
        <w:pStyle w:val="Taslak2"/>
        <w:numPr>
          <w:ilvl w:val="1"/>
          <w:numId w:val="9"/>
        </w:numPr>
        <w:rPr>
          <w:noProof/>
          <w:lang w:val="tr-TR"/>
        </w:rPr>
      </w:pPr>
      <w:r>
        <w:rPr>
          <w:noProof/>
          <w:lang w:val="tr-TR"/>
        </w:rPr>
        <w:t>Makro Yazılım Geliştirme</w:t>
      </w:r>
    </w:p>
    <w:p w14:paraId="2641D54B" w14:textId="77777777" w:rsidR="00640D43" w:rsidRPr="00640D43" w:rsidRDefault="00640D43" w:rsidP="00640D43">
      <w:pPr>
        <w:keepNext/>
        <w:keepLines/>
        <w:numPr>
          <w:ilvl w:val="0"/>
          <w:numId w:val="27"/>
        </w:numPr>
        <w:spacing w:before="40" w:after="0"/>
        <w:outlineLvl w:val="2"/>
        <w:rPr>
          <w:rFonts w:ascii="Calibri Light" w:eastAsia="Times New Roman" w:hAnsi="Calibri Light" w:cs="Times New Roman"/>
          <w:b/>
          <w:bCs/>
          <w:kern w:val="2"/>
          <w:sz w:val="24"/>
          <w:szCs w:val="24"/>
          <w:lang w:val="tr-TR"/>
          <w14:ligatures w14:val="standardContextual"/>
        </w:rPr>
      </w:pPr>
      <w:r w:rsidRPr="00640D43">
        <w:rPr>
          <w:rFonts w:ascii="Calibri Light" w:eastAsia="Times New Roman" w:hAnsi="Calibri Light" w:cs="Times New Roman"/>
          <w:b/>
          <w:bCs/>
          <w:kern w:val="2"/>
          <w:sz w:val="24"/>
          <w:szCs w:val="24"/>
          <w:lang w:val="tr-TR"/>
          <w14:ligatures w14:val="standardContextual"/>
        </w:rPr>
        <w:t>KOMİTE PUAN HESAPLAMA MAKROSU</w:t>
      </w:r>
    </w:p>
    <w:p w14:paraId="46A05AA3" w14:textId="77777777" w:rsidR="00640D43" w:rsidRPr="00640D43" w:rsidRDefault="00640D43" w:rsidP="00640D43">
      <w:pPr>
        <w:keepNext/>
        <w:keepLines/>
        <w:numPr>
          <w:ilvl w:val="0"/>
          <w:numId w:val="26"/>
        </w:numPr>
        <w:spacing w:before="40" w:after="0"/>
        <w:outlineLvl w:val="3"/>
        <w:rPr>
          <w:rFonts w:ascii="Calibri Light" w:eastAsia="Times New Roman" w:hAnsi="Calibri Light" w:cs="Times New Roman"/>
          <w:b/>
          <w:bCs/>
          <w:i/>
          <w:iCs/>
          <w:kern w:val="2"/>
          <w:lang w:val="tr-TR"/>
          <w14:ligatures w14:val="standardContextual"/>
        </w:rPr>
      </w:pPr>
      <w:r w:rsidRPr="00640D43">
        <w:rPr>
          <w:rFonts w:ascii="Calibri Light" w:eastAsia="Times New Roman" w:hAnsi="Calibri Light" w:cs="Times New Roman"/>
          <w:b/>
          <w:bCs/>
          <w:i/>
          <w:iCs/>
          <w:kern w:val="2"/>
          <w:lang w:val="tr-TR"/>
          <w14:ligatures w14:val="standardContextual"/>
        </w:rPr>
        <w:t>Puan Hesaplama</w:t>
      </w:r>
    </w:p>
    <w:p w14:paraId="10C2087E" w14:textId="77777777" w:rsidR="00640D43" w:rsidRPr="00640D43" w:rsidRDefault="00640D43" w:rsidP="00640D43">
      <w:pPr>
        <w:numPr>
          <w:ilvl w:val="0"/>
          <w:numId w:val="24"/>
        </w:numPr>
        <w:contextualSpacing/>
        <w:rPr>
          <w:rFonts w:ascii="Calibri" w:eastAsia="Calibri" w:hAnsi="Calibri" w:cs="Times New Roman"/>
          <w:kern w:val="2"/>
          <w:lang w:val="tr-TR"/>
          <w14:ligatures w14:val="standardContextual"/>
        </w:rPr>
      </w:pPr>
      <w:r w:rsidRPr="00640D43">
        <w:rPr>
          <w:rFonts w:ascii="Calibri" w:eastAsia="Times New Roman" w:hAnsi="Calibri" w:cs="Calibri"/>
          <w:kern w:val="2"/>
          <w:lang w:val="tr-TR" w:eastAsia="tr-TR"/>
          <w14:ligatures w14:val="standardContextual"/>
        </w:rPr>
        <w:t>TÖS Komite Başkanı Değerlendirme Formu 1 (</w:t>
      </w:r>
      <w:r w:rsidRPr="00640D43">
        <w:rPr>
          <w:rFonts w:ascii="Calibri" w:eastAsia="Times New Roman" w:hAnsi="Calibri" w:cs="Calibri"/>
          <w:kern w:val="2"/>
          <w:highlight w:val="green"/>
          <w:lang w:val="tr-TR" w:eastAsia="tr-TR"/>
          <w14:ligatures w14:val="standardContextual"/>
        </w:rPr>
        <w:t>TOS_KOMITE_BASKANI_DEGERLENDIRME_FORMU_1</w:t>
      </w:r>
      <w:r w:rsidRPr="00640D43">
        <w:rPr>
          <w:rFonts w:ascii="Calibri" w:eastAsia="Times New Roman" w:hAnsi="Calibri" w:cs="Calibri"/>
          <w:kern w:val="2"/>
          <w:lang w:val="tr-TR" w:eastAsia="tr-TR"/>
          <w14:ligatures w14:val="standardContextual"/>
        </w:rPr>
        <w:t>)</w:t>
      </w:r>
    </w:p>
    <w:p w14:paraId="7ECC851D" w14:textId="77777777" w:rsidR="00640D43" w:rsidRPr="00640D43" w:rsidRDefault="00640D43" w:rsidP="00640D43">
      <w:pPr>
        <w:numPr>
          <w:ilvl w:val="0"/>
          <w:numId w:val="24"/>
        </w:numPr>
        <w:contextualSpacing/>
        <w:rPr>
          <w:rFonts w:ascii="Calibri" w:eastAsia="Calibri" w:hAnsi="Calibri" w:cs="Times New Roman"/>
          <w:kern w:val="2"/>
          <w:lang w:val="tr-TR"/>
          <w14:ligatures w14:val="standardContextual"/>
        </w:rPr>
      </w:pPr>
      <w:r w:rsidRPr="00640D43">
        <w:rPr>
          <w:rFonts w:ascii="Calibri" w:eastAsia="Times New Roman" w:hAnsi="Calibri" w:cs="Calibri"/>
          <w:kern w:val="2"/>
          <w:lang w:val="tr-TR" w:eastAsia="tr-TR"/>
          <w14:ligatures w14:val="standardContextual"/>
        </w:rPr>
        <w:t>TÖS Komite Başkanı Değerlendirme Formu 2 (</w:t>
      </w:r>
      <w:r w:rsidRPr="00640D43">
        <w:rPr>
          <w:rFonts w:ascii="Calibri" w:eastAsia="Times New Roman" w:hAnsi="Calibri" w:cs="Calibri"/>
          <w:kern w:val="2"/>
          <w:highlight w:val="green"/>
          <w:lang w:val="tr-TR" w:eastAsia="tr-TR"/>
          <w14:ligatures w14:val="standardContextual"/>
        </w:rPr>
        <w:t>TOS_KOMITE_BASKANI_DEGERLENDIRME_FORMU_2</w:t>
      </w:r>
      <w:r w:rsidRPr="00640D43">
        <w:rPr>
          <w:rFonts w:ascii="Calibri" w:eastAsia="Times New Roman" w:hAnsi="Calibri" w:cs="Calibri"/>
          <w:kern w:val="2"/>
          <w:lang w:val="tr-TR" w:eastAsia="tr-TR"/>
          <w14:ligatures w14:val="standardContextual"/>
        </w:rPr>
        <w:t>)</w:t>
      </w:r>
    </w:p>
    <w:p w14:paraId="071BA459" w14:textId="77777777" w:rsidR="00640D43" w:rsidRPr="00640D43" w:rsidRDefault="00640D43" w:rsidP="00640D43">
      <w:pPr>
        <w:numPr>
          <w:ilvl w:val="0"/>
          <w:numId w:val="24"/>
        </w:numPr>
        <w:contextualSpacing/>
        <w:rPr>
          <w:rFonts w:ascii="Calibri" w:eastAsia="Calibri" w:hAnsi="Calibri" w:cs="Times New Roman"/>
          <w:kern w:val="2"/>
          <w:lang w:val="tr-TR"/>
          <w14:ligatures w14:val="standardContextual"/>
        </w:rPr>
      </w:pPr>
      <w:r w:rsidRPr="00640D43">
        <w:rPr>
          <w:rFonts w:ascii="Calibri" w:eastAsia="Times New Roman" w:hAnsi="Calibri" w:cs="Calibri"/>
          <w:kern w:val="2"/>
          <w:lang w:val="tr-TR" w:eastAsia="tr-TR"/>
          <w14:ligatures w14:val="standardContextual"/>
        </w:rPr>
        <w:t>TÖS Komite Başkanı Değerlendirme Formu 3 (</w:t>
      </w:r>
      <w:r w:rsidRPr="00640D43">
        <w:rPr>
          <w:rFonts w:ascii="Calibri" w:eastAsia="Times New Roman" w:hAnsi="Calibri" w:cs="Calibri"/>
          <w:kern w:val="2"/>
          <w:highlight w:val="green"/>
          <w:lang w:val="tr-TR" w:eastAsia="tr-TR"/>
          <w14:ligatures w14:val="standardContextual"/>
        </w:rPr>
        <w:t>TOS_KOMITE_BASKANI_DEGERLENDIRME_FORMU_3</w:t>
      </w:r>
      <w:r w:rsidRPr="00640D43">
        <w:rPr>
          <w:rFonts w:ascii="Calibri" w:eastAsia="Times New Roman" w:hAnsi="Calibri" w:cs="Calibri"/>
          <w:kern w:val="2"/>
          <w:lang w:val="tr-TR" w:eastAsia="tr-TR"/>
          <w14:ligatures w14:val="standardContextual"/>
        </w:rPr>
        <w:t>)</w:t>
      </w:r>
    </w:p>
    <w:p w14:paraId="4A7C92B8" w14:textId="77777777" w:rsidR="00640D43" w:rsidRPr="00640D43" w:rsidRDefault="00640D43" w:rsidP="00640D43">
      <w:pPr>
        <w:numPr>
          <w:ilvl w:val="0"/>
          <w:numId w:val="24"/>
        </w:numPr>
        <w:contextualSpacing/>
        <w:rPr>
          <w:rFonts w:ascii="Calibri" w:eastAsia="Calibri" w:hAnsi="Calibri" w:cs="Times New Roman"/>
          <w:kern w:val="2"/>
          <w:lang w:val="tr-TR"/>
          <w14:ligatures w14:val="standardContextual"/>
        </w:rPr>
      </w:pPr>
      <w:r w:rsidRPr="00640D43">
        <w:rPr>
          <w:rFonts w:ascii="Calibri" w:eastAsia="Times New Roman" w:hAnsi="Calibri" w:cs="Calibri"/>
          <w:kern w:val="2"/>
          <w:lang w:val="tr-TR" w:eastAsia="tr-TR"/>
          <w14:ligatures w14:val="standardContextual"/>
        </w:rPr>
        <w:t>TÖS Komite Başkanı Değerlendirme Formu 4 (</w:t>
      </w:r>
      <w:r w:rsidRPr="00640D43">
        <w:rPr>
          <w:rFonts w:ascii="Calibri" w:eastAsia="Times New Roman" w:hAnsi="Calibri" w:cs="Calibri"/>
          <w:kern w:val="2"/>
          <w:highlight w:val="green"/>
          <w:lang w:val="tr-TR" w:eastAsia="tr-TR"/>
          <w14:ligatures w14:val="standardContextual"/>
        </w:rPr>
        <w:t>TOS_KOMITE_BASKANI_DEGERLENDIRME_FORMU_4</w:t>
      </w:r>
      <w:r w:rsidRPr="00640D43">
        <w:rPr>
          <w:rFonts w:ascii="Calibri" w:eastAsia="Times New Roman" w:hAnsi="Calibri" w:cs="Calibri"/>
          <w:kern w:val="2"/>
          <w:lang w:val="tr-TR" w:eastAsia="tr-TR"/>
          <w14:ligatures w14:val="standardContextual"/>
        </w:rPr>
        <w:t>)</w:t>
      </w:r>
    </w:p>
    <w:p w14:paraId="28157303" w14:textId="77777777" w:rsidR="00640D43" w:rsidRPr="00640D43" w:rsidRDefault="00640D43" w:rsidP="00640D43">
      <w:pPr>
        <w:numPr>
          <w:ilvl w:val="0"/>
          <w:numId w:val="24"/>
        </w:numPr>
        <w:contextualSpacing/>
        <w:rPr>
          <w:rFonts w:ascii="Calibri" w:eastAsia="Calibri" w:hAnsi="Calibri" w:cs="Times New Roman"/>
          <w:kern w:val="2"/>
          <w:lang w:val="tr-TR"/>
          <w14:ligatures w14:val="standardContextual"/>
        </w:rPr>
      </w:pPr>
      <w:r w:rsidRPr="00640D43">
        <w:rPr>
          <w:rFonts w:ascii="Calibri" w:eastAsia="Times New Roman" w:hAnsi="Calibri" w:cs="Calibri"/>
          <w:kern w:val="2"/>
          <w:lang w:val="tr-TR" w:eastAsia="tr-TR"/>
          <w14:ligatures w14:val="standardContextual"/>
        </w:rPr>
        <w:t>TÖS Komite Başkanı Değerlendirme Formu 5 (</w:t>
      </w:r>
      <w:r w:rsidRPr="00640D43">
        <w:rPr>
          <w:rFonts w:ascii="Calibri" w:eastAsia="Times New Roman" w:hAnsi="Calibri" w:cs="Calibri"/>
          <w:kern w:val="2"/>
          <w:highlight w:val="green"/>
          <w:lang w:val="tr-TR" w:eastAsia="tr-TR"/>
          <w14:ligatures w14:val="standardContextual"/>
        </w:rPr>
        <w:t>TOS_KOMITE_BASKANI_DEGERLENDIRME_FORMU_5</w:t>
      </w:r>
      <w:r w:rsidRPr="00640D43">
        <w:rPr>
          <w:rFonts w:ascii="Calibri" w:eastAsia="Times New Roman" w:hAnsi="Calibri" w:cs="Calibri"/>
          <w:kern w:val="2"/>
          <w:lang w:val="tr-TR" w:eastAsia="tr-TR"/>
          <w14:ligatures w14:val="standardContextual"/>
        </w:rPr>
        <w:t>)</w:t>
      </w:r>
    </w:p>
    <w:p w14:paraId="59EA0F95" w14:textId="77777777" w:rsidR="00640D43" w:rsidRPr="00640D43" w:rsidRDefault="00640D43" w:rsidP="00640D43">
      <w:pPr>
        <w:ind w:left="360"/>
        <w:rPr>
          <w:rFonts w:ascii="Calibri" w:eastAsia="Calibri" w:hAnsi="Calibri" w:cs="Times New Roman"/>
          <w:kern w:val="2"/>
          <w:lang w:val="tr-TR"/>
          <w14:ligatures w14:val="standardContextual"/>
        </w:rPr>
      </w:pPr>
      <w:r w:rsidRPr="00640D43">
        <w:rPr>
          <w:rFonts w:ascii="Calibri" w:eastAsia="Calibri" w:hAnsi="Calibri" w:cs="Times New Roman"/>
          <w:kern w:val="2"/>
          <w:lang w:val="tr-TR"/>
          <w14:ligatures w14:val="standardContextual"/>
        </w:rPr>
        <w:t xml:space="preserve">Akış formlarındaki sırasıyla </w:t>
      </w:r>
      <w:r w:rsidRPr="00640D43">
        <w:rPr>
          <w:rFonts w:ascii="Calibri" w:eastAsia="Calibri" w:hAnsi="Calibri" w:cs="Times New Roman"/>
          <w:kern w:val="2"/>
          <w:highlight w:val="green"/>
          <w:lang w:val="tr-TR"/>
          <w14:ligatures w14:val="standardContextual"/>
        </w:rPr>
        <w:t>KOMİTE1_PUAN</w:t>
      </w:r>
      <w:r w:rsidRPr="00640D43">
        <w:rPr>
          <w:rFonts w:ascii="Calibri" w:eastAsia="Calibri" w:hAnsi="Calibri" w:cs="Times New Roman"/>
          <w:kern w:val="2"/>
          <w:lang w:val="tr-TR"/>
          <w14:ligatures w14:val="standardContextual"/>
        </w:rPr>
        <w:t xml:space="preserve">, </w:t>
      </w:r>
      <w:r w:rsidRPr="00640D43">
        <w:rPr>
          <w:rFonts w:ascii="Calibri" w:eastAsia="Calibri" w:hAnsi="Calibri" w:cs="Times New Roman"/>
          <w:kern w:val="2"/>
          <w:highlight w:val="green"/>
          <w:lang w:val="tr-TR"/>
          <w14:ligatures w14:val="standardContextual"/>
        </w:rPr>
        <w:t>KOMİTE2_PUAN,</w:t>
      </w:r>
      <w:r w:rsidRPr="00640D43">
        <w:rPr>
          <w:rFonts w:ascii="Calibri" w:eastAsia="Calibri" w:hAnsi="Calibri" w:cs="Times New Roman"/>
          <w:kern w:val="2"/>
          <w:lang w:val="tr-TR"/>
          <w14:ligatures w14:val="standardContextual"/>
        </w:rPr>
        <w:t xml:space="preserve"> </w:t>
      </w:r>
      <w:r w:rsidRPr="00640D43">
        <w:rPr>
          <w:rFonts w:ascii="Calibri" w:eastAsia="Calibri" w:hAnsi="Calibri" w:cs="Times New Roman"/>
          <w:kern w:val="2"/>
          <w:highlight w:val="green"/>
          <w:lang w:val="tr-TR"/>
          <w14:ligatures w14:val="standardContextual"/>
        </w:rPr>
        <w:t>KOMİTE3_PUAN</w:t>
      </w:r>
      <w:r w:rsidRPr="00640D43">
        <w:rPr>
          <w:rFonts w:ascii="Calibri" w:eastAsia="Calibri" w:hAnsi="Calibri" w:cs="Times New Roman"/>
          <w:kern w:val="2"/>
          <w:lang w:val="tr-TR"/>
          <w14:ligatures w14:val="standardContextual"/>
        </w:rPr>
        <w:t xml:space="preserve">, </w:t>
      </w:r>
      <w:r w:rsidRPr="00640D43">
        <w:rPr>
          <w:rFonts w:ascii="Calibri" w:eastAsia="Calibri" w:hAnsi="Calibri" w:cs="Times New Roman"/>
          <w:kern w:val="2"/>
          <w:highlight w:val="green"/>
          <w:lang w:val="tr-TR"/>
          <w14:ligatures w14:val="standardContextual"/>
        </w:rPr>
        <w:t>KOMİTE4_PUAN</w:t>
      </w:r>
      <w:r w:rsidRPr="00640D43">
        <w:rPr>
          <w:rFonts w:ascii="Calibri" w:eastAsia="Calibri" w:hAnsi="Calibri" w:cs="Times New Roman"/>
          <w:kern w:val="2"/>
          <w:lang w:val="tr-TR"/>
          <w14:ligatures w14:val="standardContextual"/>
        </w:rPr>
        <w:t xml:space="preserve"> ve </w:t>
      </w:r>
      <w:r w:rsidRPr="00640D43">
        <w:rPr>
          <w:rFonts w:ascii="Calibri" w:eastAsia="Calibri" w:hAnsi="Calibri" w:cs="Times New Roman"/>
          <w:kern w:val="2"/>
          <w:highlight w:val="green"/>
          <w:lang w:val="tr-TR"/>
          <w14:ligatures w14:val="standardContextual"/>
        </w:rPr>
        <w:t>KOMİTE5_PUAN</w:t>
      </w:r>
      <w:r w:rsidRPr="00640D43">
        <w:rPr>
          <w:rFonts w:ascii="Calibri" w:eastAsia="Calibri" w:hAnsi="Calibri" w:cs="Times New Roman"/>
          <w:kern w:val="2"/>
          <w:lang w:val="tr-TR"/>
          <w14:ligatures w14:val="standardContextual"/>
        </w:rPr>
        <w:t xml:space="preserve"> tip alanlarındaki sayı değerleri alınıp 5’e bölünmeli.</w:t>
      </w:r>
    </w:p>
    <w:p w14:paraId="0364AAA3" w14:textId="77777777" w:rsidR="00640D43" w:rsidRPr="00640D43" w:rsidRDefault="00640D43" w:rsidP="00640D43">
      <w:pPr>
        <w:ind w:left="360"/>
        <w:rPr>
          <w:rFonts w:ascii="Calibri" w:eastAsia="Times New Roman" w:hAnsi="Calibri" w:cs="Calibri"/>
          <w:kern w:val="2"/>
          <w:lang w:val="tr-TR" w:eastAsia="tr-TR"/>
          <w14:ligatures w14:val="standardContextual"/>
        </w:rPr>
      </w:pPr>
      <w:r w:rsidRPr="00640D43">
        <w:rPr>
          <w:rFonts w:ascii="Calibri" w:eastAsia="Calibri" w:hAnsi="Calibri" w:cs="Times New Roman"/>
          <w:kern w:val="2"/>
          <w:lang w:val="tr-TR"/>
          <w14:ligatures w14:val="standardContextual"/>
        </w:rPr>
        <w:t xml:space="preserve">Bulunan değer </w:t>
      </w:r>
      <w:r w:rsidRPr="00640D43">
        <w:rPr>
          <w:rFonts w:ascii="Calibri" w:eastAsia="Times New Roman" w:hAnsi="Calibri" w:cs="Calibri"/>
          <w:kern w:val="2"/>
          <w:highlight w:val="green"/>
          <w:lang w:val="tr-TR" w:eastAsia="tr-TR"/>
          <w14:ligatures w14:val="standardContextual"/>
        </w:rPr>
        <w:t>TOPLAM_PUAN</w:t>
      </w:r>
      <w:r w:rsidRPr="00640D43">
        <w:rPr>
          <w:rFonts w:ascii="Calibri" w:eastAsia="Times New Roman" w:hAnsi="Calibri" w:cs="Calibri"/>
          <w:kern w:val="2"/>
          <w:lang w:val="tr-TR" w:eastAsia="tr-TR"/>
          <w14:ligatures w14:val="standardContextual"/>
        </w:rPr>
        <w:t xml:space="preserve"> tip alanına set edilmelidir.</w:t>
      </w:r>
    </w:p>
    <w:p w14:paraId="47F2EB15" w14:textId="77777777" w:rsidR="00640D43" w:rsidRPr="00640D43" w:rsidRDefault="00640D43" w:rsidP="00640D43">
      <w:pPr>
        <w:keepNext/>
        <w:keepLines/>
        <w:numPr>
          <w:ilvl w:val="0"/>
          <w:numId w:val="26"/>
        </w:numPr>
        <w:spacing w:before="40" w:after="0"/>
        <w:outlineLvl w:val="3"/>
        <w:rPr>
          <w:rFonts w:ascii="Calibri Light" w:eastAsia="Times New Roman" w:hAnsi="Calibri Light" w:cs="Times New Roman"/>
          <w:b/>
          <w:bCs/>
          <w:i/>
          <w:iCs/>
          <w:kern w:val="2"/>
          <w:lang w:val="tr-TR" w:eastAsia="tr-TR"/>
          <w14:ligatures w14:val="standardContextual"/>
        </w:rPr>
      </w:pPr>
      <w:r w:rsidRPr="00640D43">
        <w:rPr>
          <w:rFonts w:ascii="Calibri Light" w:eastAsia="Times New Roman" w:hAnsi="Calibri Light" w:cs="Times New Roman"/>
          <w:b/>
          <w:bCs/>
          <w:i/>
          <w:iCs/>
          <w:kern w:val="2"/>
          <w:lang w:val="tr-TR" w:eastAsia="tr-TR"/>
          <w14:ligatures w14:val="standardContextual"/>
        </w:rPr>
        <w:t>Hakedilen Ödül Belirleme</w:t>
      </w:r>
    </w:p>
    <w:p w14:paraId="4D31637D" w14:textId="77777777" w:rsidR="00640D43" w:rsidRPr="00640D43" w:rsidRDefault="00640D43" w:rsidP="00640D43">
      <w:pPr>
        <w:numPr>
          <w:ilvl w:val="0"/>
          <w:numId w:val="25"/>
        </w:numPr>
        <w:contextualSpacing/>
        <w:jc w:val="both"/>
        <w:rPr>
          <w:rFonts w:ascii="Calibri" w:eastAsia="Calibri" w:hAnsi="Calibri" w:cs="Times New Roman"/>
          <w:kern w:val="2"/>
          <w:lang w:val="tr-TR" w:eastAsia="tr-TR"/>
          <w14:ligatures w14:val="standardContextual"/>
        </w:rPr>
      </w:pPr>
      <w:r w:rsidRPr="00640D43">
        <w:rPr>
          <w:rFonts w:ascii="Calibri" w:eastAsia="Calibri" w:hAnsi="Calibri" w:cs="Times New Roman"/>
          <w:kern w:val="2"/>
          <w:lang w:val="tr-TR"/>
          <w14:ligatures w14:val="standardContextual"/>
        </w:rPr>
        <w:t xml:space="preserve">Kural Motoru’nda </w:t>
      </w:r>
      <w:r w:rsidRPr="00640D43">
        <w:rPr>
          <w:rFonts w:ascii="Calibri" w:eastAsia="Calibri" w:hAnsi="Calibri" w:cs="Times New Roman"/>
          <w:kern w:val="2"/>
          <w:highlight w:val="yellow"/>
          <w:lang w:val="tr-TR"/>
          <w14:ligatures w14:val="standardContextual"/>
        </w:rPr>
        <w:t>TOSbelgeno</w:t>
      </w:r>
      <w:r w:rsidRPr="00640D43">
        <w:rPr>
          <w:rFonts w:ascii="Calibri" w:eastAsia="Calibri" w:hAnsi="Calibri" w:cs="Times New Roman"/>
          <w:kern w:val="2"/>
          <w:lang w:val="tr-TR"/>
          <w14:ligatures w14:val="standardContextual"/>
        </w:rPr>
        <w:t xml:space="preserve"> değişkeni olarak tanımlanan “TÖS Tablolar” belge no değeri alınıp “Takdir ve Ödüllendirme Kabineti”ndeki “TÖS Tablolar” adındaki belgeye gidilmeli.</w:t>
      </w:r>
    </w:p>
    <w:p w14:paraId="7AC28A99" w14:textId="77777777" w:rsidR="00640D43" w:rsidRPr="00640D43" w:rsidRDefault="00640D43" w:rsidP="00640D43">
      <w:pPr>
        <w:numPr>
          <w:ilvl w:val="0"/>
          <w:numId w:val="25"/>
        </w:numPr>
        <w:contextualSpacing/>
        <w:jc w:val="both"/>
        <w:rPr>
          <w:rFonts w:ascii="Calibri" w:eastAsia="Calibri" w:hAnsi="Calibri" w:cs="Times New Roman"/>
          <w:kern w:val="2"/>
          <w:lang w:val="tr-TR" w:eastAsia="tr-TR"/>
          <w14:ligatures w14:val="standardContextual"/>
        </w:rPr>
      </w:pPr>
      <w:r w:rsidRPr="00640D43">
        <w:rPr>
          <w:rFonts w:ascii="Calibri" w:eastAsia="Calibri" w:hAnsi="Calibri" w:cs="Times New Roman"/>
          <w:kern w:val="2"/>
          <w:lang w:val="tr-TR"/>
          <w14:ligatures w14:val="standardContextual"/>
        </w:rPr>
        <w:lastRenderedPageBreak/>
        <w:t xml:space="preserve">“TÖS Tablolar” belgesi e-formunda yer alan </w:t>
      </w:r>
      <w:r w:rsidRPr="00640D43">
        <w:rPr>
          <w:rFonts w:ascii="Calibri" w:eastAsia="Calibri" w:hAnsi="Calibri" w:cs="Times New Roman"/>
          <w:kern w:val="2"/>
          <w:lang w:val="tr-TR" w:eastAsia="tr-TR"/>
          <w14:ligatures w14:val="standardContextual"/>
        </w:rPr>
        <w:t>Ödüller (</w:t>
      </w:r>
      <w:r w:rsidRPr="00640D43">
        <w:rPr>
          <w:rFonts w:ascii="Calibri" w:eastAsia="Calibri" w:hAnsi="Calibri" w:cs="Times New Roman"/>
          <w:kern w:val="2"/>
          <w:highlight w:val="green"/>
          <w:lang w:val="tr-TR" w:eastAsia="tr-TR"/>
          <w14:ligatures w14:val="standardContextual"/>
        </w:rPr>
        <w:t>ODULLER</w:t>
      </w:r>
      <w:r w:rsidRPr="00640D43">
        <w:rPr>
          <w:rFonts w:ascii="Calibri" w:eastAsia="Calibri" w:hAnsi="Calibri" w:cs="Times New Roman"/>
          <w:kern w:val="2"/>
          <w:lang w:val="tr-TR" w:eastAsia="tr-TR"/>
          <w14:ligatures w14:val="standardContextual"/>
        </w:rPr>
        <w:t xml:space="preserve">) tablosunda </w:t>
      </w:r>
      <w:r w:rsidRPr="00640D43">
        <w:rPr>
          <w:rFonts w:ascii="Calibri" w:eastAsia="Calibri" w:hAnsi="Calibri" w:cs="Times New Roman"/>
          <w:kern w:val="2"/>
          <w:highlight w:val="yellow"/>
          <w:lang w:val="tr-TR" w:eastAsia="tr-TR"/>
          <w14:ligatures w14:val="standardContextual"/>
        </w:rPr>
        <w:t xml:space="preserve">Ödül Puan Alt </w:t>
      </w:r>
      <w:proofErr w:type="gramStart"/>
      <w:r w:rsidRPr="00640D43">
        <w:rPr>
          <w:rFonts w:ascii="Calibri" w:eastAsia="Calibri" w:hAnsi="Calibri" w:cs="Times New Roman"/>
          <w:kern w:val="2"/>
          <w:highlight w:val="yellow"/>
          <w:lang w:val="tr-TR" w:eastAsia="tr-TR"/>
          <w14:ligatures w14:val="standardContextual"/>
        </w:rPr>
        <w:t>Sınır(</w:t>
      </w:r>
      <w:proofErr w:type="gramEnd"/>
      <w:r w:rsidRPr="00640D43">
        <w:rPr>
          <w:rFonts w:ascii="Calibri" w:eastAsia="Calibri" w:hAnsi="Calibri" w:cs="Times New Roman"/>
          <w:kern w:val="2"/>
          <w:highlight w:val="yellow"/>
          <w:lang w:val="tr-TR" w:eastAsia="tr-TR"/>
          <w14:ligatures w14:val="standardContextual"/>
        </w:rPr>
        <w:t>ODUL_PUAN_ALT_SINIR)</w:t>
      </w:r>
      <w:r w:rsidRPr="00640D43">
        <w:rPr>
          <w:rFonts w:ascii="Calibri" w:eastAsia="Calibri" w:hAnsi="Calibri" w:cs="Times New Roman"/>
          <w:kern w:val="2"/>
          <w:lang w:val="tr-TR" w:eastAsia="tr-TR"/>
          <w14:ligatures w14:val="standardContextual"/>
        </w:rPr>
        <w:t xml:space="preserve"> ve </w:t>
      </w:r>
      <w:r w:rsidRPr="00640D43">
        <w:rPr>
          <w:rFonts w:ascii="Calibri" w:eastAsia="Calibri" w:hAnsi="Calibri" w:cs="Times New Roman"/>
          <w:kern w:val="2"/>
          <w:highlight w:val="yellow"/>
          <w:lang w:val="tr-TR" w:eastAsia="tr-TR"/>
          <w14:ligatures w14:val="standardContextual"/>
        </w:rPr>
        <w:t>Ödül Puan Üst Sınır(ODUL_PUAN_UST_SINIR)</w:t>
      </w:r>
      <w:r w:rsidRPr="00640D43">
        <w:rPr>
          <w:rFonts w:ascii="Calibri" w:eastAsia="Calibri" w:hAnsi="Calibri" w:cs="Times New Roman"/>
          <w:kern w:val="2"/>
          <w:lang w:val="tr-TR" w:eastAsia="tr-TR"/>
          <w14:ligatures w14:val="standardContextual"/>
        </w:rPr>
        <w:t xml:space="preserve"> değerleri alınmalı</w:t>
      </w:r>
    </w:p>
    <w:p w14:paraId="144C07C5" w14:textId="77777777" w:rsidR="00640D43" w:rsidRPr="00640D43" w:rsidRDefault="00640D43" w:rsidP="00640D43">
      <w:pPr>
        <w:numPr>
          <w:ilvl w:val="0"/>
          <w:numId w:val="25"/>
        </w:numPr>
        <w:contextualSpacing/>
        <w:jc w:val="both"/>
        <w:rPr>
          <w:rFonts w:ascii="Calibri" w:eastAsia="Calibri" w:hAnsi="Calibri" w:cs="Times New Roman"/>
          <w:kern w:val="2"/>
          <w:lang w:val="tr-TR" w:eastAsia="tr-TR"/>
          <w14:ligatures w14:val="standardContextual"/>
        </w:rPr>
      </w:pPr>
      <w:r w:rsidRPr="00640D43">
        <w:rPr>
          <w:rFonts w:ascii="Calibri" w:eastAsia="Calibri" w:hAnsi="Calibri" w:cs="Times New Roman"/>
          <w:kern w:val="2"/>
          <w:lang w:val="tr-TR"/>
          <w14:ligatures w14:val="standardContextual"/>
        </w:rPr>
        <w:t xml:space="preserve">Hesaplanan </w:t>
      </w:r>
      <w:r w:rsidRPr="00640D43">
        <w:rPr>
          <w:rFonts w:ascii="Calibri" w:eastAsia="Calibri" w:hAnsi="Calibri" w:cs="Times New Roman"/>
          <w:kern w:val="2"/>
          <w:highlight w:val="green"/>
          <w:lang w:val="tr-TR" w:eastAsia="tr-TR"/>
          <w14:ligatures w14:val="standardContextual"/>
        </w:rPr>
        <w:t>TOPLAM_PUAN</w:t>
      </w:r>
      <w:r w:rsidRPr="00640D43">
        <w:rPr>
          <w:rFonts w:ascii="Calibri" w:eastAsia="Calibri" w:hAnsi="Calibri" w:cs="Times New Roman"/>
          <w:kern w:val="2"/>
          <w:lang w:val="tr-TR" w:eastAsia="tr-TR"/>
          <w14:ligatures w14:val="standardContextual"/>
        </w:rPr>
        <w:t xml:space="preserve"> tip alanındaki değere bakılmalı</w:t>
      </w:r>
    </w:p>
    <w:p w14:paraId="43D2D188" w14:textId="77777777" w:rsidR="00640D43" w:rsidRPr="00640D43" w:rsidRDefault="00640D43" w:rsidP="00640D43">
      <w:pPr>
        <w:numPr>
          <w:ilvl w:val="0"/>
          <w:numId w:val="25"/>
        </w:numPr>
        <w:contextualSpacing/>
        <w:jc w:val="both"/>
        <w:rPr>
          <w:rFonts w:ascii="Calibri" w:eastAsia="Calibri" w:hAnsi="Calibri" w:cs="Times New Roman"/>
          <w:kern w:val="2"/>
          <w:lang w:val="tr-TR" w:eastAsia="tr-TR"/>
          <w14:ligatures w14:val="standardContextual"/>
        </w:rPr>
      </w:pPr>
      <w:r w:rsidRPr="00640D43">
        <w:rPr>
          <w:rFonts w:ascii="Calibri" w:eastAsia="Calibri" w:hAnsi="Calibri" w:cs="Times New Roman"/>
          <w:kern w:val="2"/>
          <w:highlight w:val="green"/>
          <w:lang w:val="tr-TR" w:eastAsia="tr-TR"/>
          <w14:ligatures w14:val="standardContextual"/>
        </w:rPr>
        <w:t>TOPLAM_PUAN</w:t>
      </w:r>
      <w:r w:rsidRPr="00640D43">
        <w:rPr>
          <w:rFonts w:ascii="Calibri" w:eastAsia="Calibri" w:hAnsi="Calibri" w:cs="Times New Roman"/>
          <w:kern w:val="2"/>
          <w:lang w:val="tr-TR" w:eastAsia="tr-TR"/>
          <w14:ligatures w14:val="standardContextual"/>
        </w:rPr>
        <w:t xml:space="preserve"> tip alanındaki değer hangi satırdaki </w:t>
      </w:r>
      <w:r w:rsidRPr="00640D43">
        <w:rPr>
          <w:rFonts w:ascii="Calibri" w:eastAsia="Calibri" w:hAnsi="Calibri" w:cs="Times New Roman"/>
          <w:kern w:val="2"/>
          <w:highlight w:val="yellow"/>
          <w:lang w:val="tr-TR" w:eastAsia="tr-TR"/>
          <w14:ligatures w14:val="standardContextual"/>
        </w:rPr>
        <w:t xml:space="preserve">Ödül Puan Alt </w:t>
      </w:r>
      <w:proofErr w:type="gramStart"/>
      <w:r w:rsidRPr="00640D43">
        <w:rPr>
          <w:rFonts w:ascii="Calibri" w:eastAsia="Calibri" w:hAnsi="Calibri" w:cs="Times New Roman"/>
          <w:kern w:val="2"/>
          <w:highlight w:val="yellow"/>
          <w:lang w:val="tr-TR" w:eastAsia="tr-TR"/>
          <w14:ligatures w14:val="standardContextual"/>
        </w:rPr>
        <w:t>Sınır(</w:t>
      </w:r>
      <w:proofErr w:type="gramEnd"/>
      <w:r w:rsidRPr="00640D43">
        <w:rPr>
          <w:rFonts w:ascii="Calibri" w:eastAsia="Calibri" w:hAnsi="Calibri" w:cs="Times New Roman"/>
          <w:kern w:val="2"/>
          <w:highlight w:val="yellow"/>
          <w:lang w:val="tr-TR" w:eastAsia="tr-TR"/>
          <w14:ligatures w14:val="standardContextual"/>
        </w:rPr>
        <w:t>ODUL_PUAN_ALT_SINIR)</w:t>
      </w:r>
      <w:r w:rsidRPr="00640D43">
        <w:rPr>
          <w:rFonts w:ascii="Calibri" w:eastAsia="Calibri" w:hAnsi="Calibri" w:cs="Times New Roman"/>
          <w:kern w:val="2"/>
          <w:lang w:val="tr-TR" w:eastAsia="tr-TR"/>
          <w14:ligatures w14:val="standardContextual"/>
        </w:rPr>
        <w:t xml:space="preserve"> ve </w:t>
      </w:r>
      <w:r w:rsidRPr="00640D43">
        <w:rPr>
          <w:rFonts w:ascii="Calibri" w:eastAsia="Calibri" w:hAnsi="Calibri" w:cs="Times New Roman"/>
          <w:kern w:val="2"/>
          <w:highlight w:val="yellow"/>
          <w:lang w:val="tr-TR" w:eastAsia="tr-TR"/>
          <w14:ligatures w14:val="standardContextual"/>
        </w:rPr>
        <w:t>Ödül Puan Üst Sınır(ODUL_PUAN_UST_SINIR)</w:t>
      </w:r>
      <w:r w:rsidRPr="00640D43">
        <w:rPr>
          <w:rFonts w:ascii="Calibri" w:eastAsia="Calibri" w:hAnsi="Calibri" w:cs="Times New Roman"/>
          <w:kern w:val="2"/>
          <w:lang w:val="tr-TR" w:eastAsia="tr-TR"/>
          <w14:ligatures w14:val="standardContextual"/>
        </w:rPr>
        <w:t xml:space="preserve"> değerleri arasında ise o satırdaki </w:t>
      </w:r>
      <w:r w:rsidRPr="00640D43">
        <w:rPr>
          <w:rFonts w:ascii="Calibri" w:eastAsia="Calibri" w:hAnsi="Calibri" w:cs="Times New Roman"/>
          <w:kern w:val="2"/>
          <w:highlight w:val="yellow"/>
          <w:lang w:val="tr-TR" w:eastAsia="tr-TR"/>
          <w14:ligatures w14:val="standardContextual"/>
        </w:rPr>
        <w:t>Hakedilen Ödül(HAKEDILEN_ODUL)</w:t>
      </w:r>
      <w:r w:rsidRPr="00640D43">
        <w:rPr>
          <w:rFonts w:ascii="Calibri" w:eastAsia="Calibri" w:hAnsi="Calibri" w:cs="Times New Roman"/>
          <w:kern w:val="2"/>
          <w:lang w:val="tr-TR" w:eastAsia="tr-TR"/>
          <w14:ligatures w14:val="standardContextual"/>
        </w:rPr>
        <w:t xml:space="preserve"> değeri alınmalı</w:t>
      </w:r>
    </w:p>
    <w:p w14:paraId="09BD1465" w14:textId="77777777" w:rsidR="00640D43" w:rsidRPr="00640D43" w:rsidRDefault="00640D43" w:rsidP="00640D43">
      <w:pPr>
        <w:numPr>
          <w:ilvl w:val="0"/>
          <w:numId w:val="25"/>
        </w:numPr>
        <w:contextualSpacing/>
        <w:jc w:val="both"/>
        <w:rPr>
          <w:rFonts w:ascii="Calibri" w:eastAsia="Calibri" w:hAnsi="Calibri" w:cs="Times New Roman"/>
          <w:kern w:val="2"/>
          <w:lang w:val="tr-TR" w:eastAsia="tr-TR"/>
          <w14:ligatures w14:val="standardContextual"/>
        </w:rPr>
      </w:pPr>
      <w:r w:rsidRPr="00640D43">
        <w:rPr>
          <w:rFonts w:ascii="Calibri" w:eastAsia="Calibri" w:hAnsi="Calibri" w:cs="Times New Roman"/>
          <w:kern w:val="2"/>
          <w:lang w:val="tr-TR" w:eastAsia="tr-TR"/>
          <w14:ligatures w14:val="standardContextual"/>
        </w:rPr>
        <w:t xml:space="preserve">Bulunan </w:t>
      </w:r>
      <w:r w:rsidRPr="00640D43">
        <w:rPr>
          <w:rFonts w:ascii="Calibri" w:eastAsia="Calibri" w:hAnsi="Calibri" w:cs="Times New Roman"/>
          <w:kern w:val="2"/>
          <w:highlight w:val="yellow"/>
          <w:lang w:val="tr-TR" w:eastAsia="tr-TR"/>
          <w14:ligatures w14:val="standardContextual"/>
        </w:rPr>
        <w:t>Hakedilen Ödül</w:t>
      </w:r>
      <w:r w:rsidRPr="00640D43">
        <w:rPr>
          <w:rFonts w:ascii="Calibri" w:eastAsia="Calibri" w:hAnsi="Calibri" w:cs="Times New Roman"/>
          <w:kern w:val="2"/>
          <w:lang w:val="tr-TR" w:eastAsia="tr-TR"/>
          <w14:ligatures w14:val="standardContextual"/>
        </w:rPr>
        <w:t xml:space="preserve"> değeri, Takdir ve Ödüllendirme akış tip alanı olan </w:t>
      </w:r>
      <w:r w:rsidRPr="00640D43">
        <w:rPr>
          <w:rFonts w:ascii="Calibri" w:eastAsia="Calibri" w:hAnsi="Calibri" w:cs="Times New Roman"/>
          <w:kern w:val="2"/>
          <w:highlight w:val="green"/>
          <w:lang w:val="tr-TR" w:eastAsia="tr-TR"/>
          <w14:ligatures w14:val="standardContextual"/>
        </w:rPr>
        <w:t>HAKEDILEN_ODUL</w:t>
      </w:r>
      <w:r w:rsidRPr="00640D43">
        <w:rPr>
          <w:rFonts w:ascii="Calibri" w:eastAsia="Calibri" w:hAnsi="Calibri" w:cs="Times New Roman"/>
          <w:kern w:val="2"/>
          <w:lang w:val="tr-TR" w:eastAsia="tr-TR"/>
          <w14:ligatures w14:val="standardContextual"/>
        </w:rPr>
        <w:t xml:space="preserve"> tip alanına set edilmeli</w:t>
      </w:r>
    </w:p>
    <w:p w14:paraId="35C40CD5" w14:textId="77777777" w:rsidR="00640D43" w:rsidRPr="00640D43" w:rsidRDefault="00640D43" w:rsidP="00640D43">
      <w:pPr>
        <w:ind w:left="708"/>
        <w:rPr>
          <w:rFonts w:ascii="Calibri" w:eastAsia="Calibri" w:hAnsi="Calibri" w:cs="Times New Roman"/>
          <w:b/>
          <w:bCs/>
          <w:kern w:val="2"/>
          <w:lang w:val="tr-TR" w:eastAsia="tr-TR"/>
          <w14:ligatures w14:val="standardContextual"/>
        </w:rPr>
      </w:pPr>
      <w:r w:rsidRPr="00640D43">
        <w:rPr>
          <w:rFonts w:ascii="Calibri" w:eastAsia="Calibri" w:hAnsi="Calibri" w:cs="Times New Roman"/>
          <w:b/>
          <w:bCs/>
          <w:kern w:val="2"/>
          <w:lang w:val="tr-TR" w:eastAsia="tr-TR"/>
          <w14:ligatures w14:val="standardContextual"/>
        </w:rPr>
        <w:t>Örneğin;</w:t>
      </w:r>
    </w:p>
    <w:p w14:paraId="3D2D0C50"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highlight w:val="green"/>
          <w:lang w:val="tr-TR"/>
          <w14:ligatures w14:val="standardContextual"/>
        </w:rPr>
        <w:t>TOPLAM_PUAN</w:t>
      </w:r>
      <w:r w:rsidRPr="00640D43">
        <w:rPr>
          <w:rFonts w:ascii="Calibri" w:eastAsia="Calibri" w:hAnsi="Calibri" w:cs="Times New Roman"/>
          <w:kern w:val="2"/>
          <w:lang w:val="tr-TR"/>
          <w14:ligatures w14:val="standardContextual"/>
        </w:rPr>
        <w:t xml:space="preserve"> değeri 93 olarak hesaplanmış olsun</w:t>
      </w:r>
    </w:p>
    <w:p w14:paraId="043E371A"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lang w:val="tr-TR" w:eastAsia="tr-TR"/>
          <w14:ligatures w14:val="standardContextual"/>
        </w:rPr>
        <w:t xml:space="preserve">Kural motorundaki </w:t>
      </w:r>
      <w:r w:rsidRPr="00640D43">
        <w:rPr>
          <w:rFonts w:ascii="Calibri" w:eastAsia="Calibri" w:hAnsi="Calibri" w:cs="Times New Roman"/>
          <w:kern w:val="2"/>
          <w:highlight w:val="yellow"/>
          <w:lang w:val="tr-TR"/>
          <w14:ligatures w14:val="standardContextual"/>
        </w:rPr>
        <w:t>TOSbelgeno</w:t>
      </w:r>
      <w:r w:rsidRPr="00640D43">
        <w:rPr>
          <w:rFonts w:ascii="Calibri" w:eastAsia="Calibri" w:hAnsi="Calibri" w:cs="Times New Roman"/>
          <w:kern w:val="2"/>
          <w:lang w:val="tr-TR"/>
          <w14:ligatures w14:val="standardContextual"/>
        </w:rPr>
        <w:t xml:space="preserve"> değişkenindeki değer ile “TÖS Tablolar” belgesiz formuna gidilmeli</w:t>
      </w:r>
    </w:p>
    <w:p w14:paraId="61D49259"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proofErr w:type="gramStart"/>
      <w:r w:rsidRPr="00640D43">
        <w:rPr>
          <w:rFonts w:ascii="Calibri" w:eastAsia="Calibri" w:hAnsi="Calibri" w:cs="Times New Roman"/>
          <w:kern w:val="2"/>
          <w:lang w:val="tr-TR"/>
          <w14:ligatures w14:val="standardContextual"/>
        </w:rPr>
        <w:t>Ödüller(</w:t>
      </w:r>
      <w:proofErr w:type="gramEnd"/>
      <w:r w:rsidRPr="00640D43">
        <w:rPr>
          <w:rFonts w:ascii="Calibri" w:eastAsia="Calibri" w:hAnsi="Calibri" w:cs="Times New Roman"/>
          <w:kern w:val="2"/>
          <w:highlight w:val="green"/>
          <w:lang w:val="tr-TR"/>
          <w14:ligatures w14:val="standardContextual"/>
        </w:rPr>
        <w:t>ODULLER</w:t>
      </w:r>
      <w:r w:rsidRPr="00640D43">
        <w:rPr>
          <w:rFonts w:ascii="Calibri" w:eastAsia="Calibri" w:hAnsi="Calibri" w:cs="Times New Roman"/>
          <w:kern w:val="2"/>
          <w:lang w:val="tr-TR"/>
          <w14:ligatures w14:val="standardContextual"/>
        </w:rPr>
        <w:t>) tablosunda ilk satırdaki 0 ve 49 değerleri alınmalı</w:t>
      </w:r>
    </w:p>
    <w:p w14:paraId="32FF3920"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highlight w:val="green"/>
          <w:lang w:val="tr-TR"/>
          <w14:ligatures w14:val="standardContextual"/>
        </w:rPr>
        <w:t>TOPLAM_PUAN</w:t>
      </w:r>
      <w:r w:rsidRPr="00640D43">
        <w:rPr>
          <w:rFonts w:ascii="Calibri" w:eastAsia="Calibri" w:hAnsi="Calibri" w:cs="Times New Roman"/>
          <w:kern w:val="2"/>
          <w:lang w:val="tr-TR"/>
          <w14:ligatures w14:val="standardContextual"/>
        </w:rPr>
        <w:t xml:space="preserve"> tip alanındaki 93 değeri, 0 ve 49 arasında mı diye kontrol </w:t>
      </w:r>
      <w:proofErr w:type="gramStart"/>
      <w:r w:rsidRPr="00640D43">
        <w:rPr>
          <w:rFonts w:ascii="Calibri" w:eastAsia="Calibri" w:hAnsi="Calibri" w:cs="Times New Roman"/>
          <w:kern w:val="2"/>
          <w:lang w:val="tr-TR"/>
          <w14:ligatures w14:val="standardContextual"/>
        </w:rPr>
        <w:t>edilmeli(</w:t>
      </w:r>
      <w:proofErr w:type="gramEnd"/>
      <w:r w:rsidRPr="00640D43">
        <w:rPr>
          <w:rFonts w:ascii="Calibri" w:eastAsia="Calibri" w:hAnsi="Calibri" w:cs="Times New Roman"/>
          <w:kern w:val="2"/>
          <w:lang w:val="tr-TR"/>
          <w14:ligatures w14:val="standardContextual"/>
        </w:rPr>
        <w:t>0 ve 49 dahil)</w:t>
      </w:r>
    </w:p>
    <w:p w14:paraId="043F3D79"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lang w:val="tr-TR"/>
          <w14:ligatures w14:val="standardContextual"/>
        </w:rPr>
        <w:t>Eğer değilse bir sonraki satırdaki değerler arasında mı diye kontrol edilmeli</w:t>
      </w:r>
    </w:p>
    <w:p w14:paraId="0925EAF5"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lang w:val="tr-TR"/>
          <w14:ligatures w14:val="standardContextual"/>
        </w:rPr>
        <w:t xml:space="preserve">76 ve 95 değerlerinin olduğu satıra geldiğinde bu satırda yer alan </w:t>
      </w:r>
      <w:r w:rsidRPr="00640D43">
        <w:rPr>
          <w:rFonts w:ascii="Calibri" w:eastAsia="Calibri" w:hAnsi="Calibri" w:cs="Times New Roman"/>
          <w:kern w:val="2"/>
          <w:highlight w:val="yellow"/>
          <w:lang w:val="tr-TR" w:eastAsia="tr-TR"/>
          <w14:ligatures w14:val="standardContextual"/>
        </w:rPr>
        <w:t>HAKEDILEN_ODUL</w:t>
      </w:r>
      <w:r w:rsidRPr="00640D43">
        <w:rPr>
          <w:rFonts w:ascii="Calibri" w:eastAsia="Calibri" w:hAnsi="Calibri" w:cs="Times New Roman"/>
          <w:kern w:val="2"/>
          <w:lang w:val="tr-TR"/>
          <w14:ligatures w14:val="standardContextual"/>
        </w:rPr>
        <w:t xml:space="preserve"> (3000 TL) değeri alınmalı</w:t>
      </w:r>
    </w:p>
    <w:p w14:paraId="0EB35BA0" w14:textId="77777777" w:rsidR="00640D43" w:rsidRPr="00640D43" w:rsidRDefault="00640D43" w:rsidP="00640D43">
      <w:pPr>
        <w:numPr>
          <w:ilvl w:val="0"/>
          <w:numId w:val="28"/>
        </w:numPr>
        <w:contextualSpacing/>
        <w:jc w:val="both"/>
        <w:rPr>
          <w:rFonts w:ascii="Calibri" w:eastAsia="Calibri" w:hAnsi="Calibri" w:cs="Times New Roman"/>
          <w:b/>
          <w:bCs/>
          <w:kern w:val="2"/>
          <w:lang w:val="tr-TR" w:eastAsia="tr-TR"/>
          <w14:ligatures w14:val="standardContextual"/>
        </w:rPr>
      </w:pPr>
      <w:r w:rsidRPr="00640D43">
        <w:rPr>
          <w:rFonts w:ascii="Calibri" w:eastAsia="Calibri" w:hAnsi="Calibri" w:cs="Times New Roman"/>
          <w:kern w:val="2"/>
          <w:lang w:val="tr-TR"/>
          <w14:ligatures w14:val="standardContextual"/>
        </w:rPr>
        <w:t xml:space="preserve">Hakedilen </w:t>
      </w:r>
      <w:proofErr w:type="gramStart"/>
      <w:r w:rsidRPr="00640D43">
        <w:rPr>
          <w:rFonts w:ascii="Calibri" w:eastAsia="Calibri" w:hAnsi="Calibri" w:cs="Times New Roman"/>
          <w:kern w:val="2"/>
          <w:lang w:val="tr-TR"/>
          <w14:ligatures w14:val="standardContextual"/>
        </w:rPr>
        <w:t>Ödül(</w:t>
      </w:r>
      <w:proofErr w:type="gramEnd"/>
      <w:r w:rsidRPr="00640D43">
        <w:rPr>
          <w:rFonts w:ascii="Calibri" w:eastAsia="Calibri" w:hAnsi="Calibri" w:cs="Times New Roman"/>
          <w:kern w:val="2"/>
          <w:lang w:val="tr-TR"/>
          <w14:ligatures w14:val="standardContextual"/>
        </w:rPr>
        <w:t xml:space="preserve">3000 TL) değeri akış tip alanı olan </w:t>
      </w:r>
      <w:r w:rsidRPr="00640D43">
        <w:rPr>
          <w:rFonts w:ascii="Calibri" w:eastAsia="Calibri" w:hAnsi="Calibri" w:cs="Times New Roman"/>
          <w:kern w:val="2"/>
          <w:highlight w:val="green"/>
          <w:lang w:val="tr-TR"/>
          <w14:ligatures w14:val="standardContextual"/>
        </w:rPr>
        <w:t>HAKEDILEN_ODUL</w:t>
      </w:r>
      <w:r w:rsidRPr="00640D43">
        <w:rPr>
          <w:rFonts w:ascii="Calibri" w:eastAsia="Calibri" w:hAnsi="Calibri" w:cs="Times New Roman"/>
          <w:kern w:val="2"/>
          <w:lang w:val="tr-TR"/>
          <w14:ligatures w14:val="standardContextual"/>
        </w:rPr>
        <w:t xml:space="preserve"> tip alanına set edilmeli</w:t>
      </w:r>
    </w:p>
    <w:p w14:paraId="11CEB975" w14:textId="77777777" w:rsidR="00640D43" w:rsidRPr="00640D43" w:rsidRDefault="00640D43" w:rsidP="00640D43">
      <w:pPr>
        <w:spacing w:after="0" w:line="240" w:lineRule="auto"/>
        <w:textAlignment w:val="baseline"/>
        <w:rPr>
          <w:rFonts w:ascii="Segoe UI" w:eastAsia="Times New Roman" w:hAnsi="Segoe UI" w:cs="Segoe UI"/>
          <w:kern w:val="2"/>
          <w:lang w:val="tr-TR" w:eastAsia="tr-TR"/>
          <w14:ligatures w14:val="standardContextual"/>
        </w:rPr>
      </w:pPr>
    </w:p>
    <w:tbl>
      <w:tblPr>
        <w:tblW w:w="4980" w:type="dxa"/>
        <w:tblInd w:w="140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60"/>
        <w:gridCol w:w="1710"/>
        <w:gridCol w:w="1710"/>
      </w:tblGrid>
      <w:tr w:rsidR="00640D43" w:rsidRPr="00640D43" w14:paraId="11DAE8EE" w14:textId="77777777" w:rsidTr="00EE1A32">
        <w:trPr>
          <w:trHeight w:val="270"/>
        </w:trPr>
        <w:tc>
          <w:tcPr>
            <w:tcW w:w="1560" w:type="dxa"/>
            <w:tcBorders>
              <w:top w:val="single" w:sz="6" w:space="0" w:color="auto"/>
              <w:left w:val="single" w:sz="6" w:space="0" w:color="auto"/>
              <w:bottom w:val="single" w:sz="6" w:space="0" w:color="auto"/>
              <w:right w:val="single" w:sz="6" w:space="0" w:color="auto"/>
            </w:tcBorders>
            <w:shd w:val="clear" w:color="auto" w:fill="B4C6E7"/>
            <w:vAlign w:val="bottom"/>
            <w:hideMark/>
          </w:tcPr>
          <w:p w14:paraId="42AD770D" w14:textId="77777777" w:rsidR="00640D43" w:rsidRPr="00640D43" w:rsidRDefault="00640D43" w:rsidP="00640D43">
            <w:pPr>
              <w:spacing w:after="0" w:line="240" w:lineRule="auto"/>
              <w:jc w:val="center"/>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Ödül Puan Alt Sınır</w:t>
            </w:r>
          </w:p>
        </w:tc>
        <w:tc>
          <w:tcPr>
            <w:tcW w:w="1710" w:type="dxa"/>
            <w:tcBorders>
              <w:top w:val="single" w:sz="6" w:space="0" w:color="auto"/>
              <w:left w:val="single" w:sz="6" w:space="0" w:color="auto"/>
              <w:bottom w:val="single" w:sz="6" w:space="0" w:color="auto"/>
              <w:right w:val="single" w:sz="6" w:space="0" w:color="auto"/>
            </w:tcBorders>
            <w:shd w:val="clear" w:color="auto" w:fill="B4C6E7"/>
            <w:vAlign w:val="bottom"/>
            <w:hideMark/>
          </w:tcPr>
          <w:p w14:paraId="13BCF462" w14:textId="77777777" w:rsidR="00640D43" w:rsidRPr="00640D43" w:rsidRDefault="00640D43" w:rsidP="00640D43">
            <w:pPr>
              <w:spacing w:after="0" w:line="240" w:lineRule="auto"/>
              <w:jc w:val="center"/>
              <w:textAlignment w:val="baseline"/>
              <w:rPr>
                <w:rFonts w:ascii="Times New Roman" w:eastAsia="Times New Roman" w:hAnsi="Times New Roman" w:cs="Times New Roman"/>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Ödül Puan Üst Sınır</w:t>
            </w:r>
          </w:p>
        </w:tc>
        <w:tc>
          <w:tcPr>
            <w:tcW w:w="1710" w:type="dxa"/>
            <w:tcBorders>
              <w:top w:val="single" w:sz="6" w:space="0" w:color="auto"/>
              <w:left w:val="single" w:sz="6" w:space="0" w:color="auto"/>
              <w:bottom w:val="single" w:sz="6" w:space="0" w:color="auto"/>
              <w:right w:val="single" w:sz="6" w:space="0" w:color="auto"/>
            </w:tcBorders>
            <w:shd w:val="clear" w:color="auto" w:fill="B4C6E7"/>
          </w:tcPr>
          <w:p w14:paraId="52F81217" w14:textId="77777777" w:rsidR="00640D43" w:rsidRPr="00640D43" w:rsidRDefault="00640D43" w:rsidP="00640D43">
            <w:pPr>
              <w:spacing w:after="0" w:line="240" w:lineRule="auto"/>
              <w:jc w:val="center"/>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Hakedilen Ödül</w:t>
            </w:r>
          </w:p>
        </w:tc>
      </w:tr>
      <w:tr w:rsidR="00640D43" w:rsidRPr="00640D43" w14:paraId="487D9DC4" w14:textId="77777777" w:rsidTr="00EE1A32">
        <w:trPr>
          <w:trHeight w:val="270"/>
        </w:trPr>
        <w:tc>
          <w:tcPr>
            <w:tcW w:w="1560" w:type="dxa"/>
            <w:tcBorders>
              <w:top w:val="single" w:sz="6" w:space="0" w:color="auto"/>
              <w:left w:val="single" w:sz="6" w:space="0" w:color="auto"/>
              <w:bottom w:val="single" w:sz="6" w:space="0" w:color="auto"/>
              <w:right w:val="single" w:sz="6" w:space="0" w:color="auto"/>
            </w:tcBorders>
            <w:shd w:val="clear" w:color="auto" w:fill="auto"/>
            <w:vAlign w:val="bottom"/>
          </w:tcPr>
          <w:p w14:paraId="1626AD82"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0</w:t>
            </w:r>
          </w:p>
        </w:tc>
        <w:tc>
          <w:tcPr>
            <w:tcW w:w="1710" w:type="dxa"/>
            <w:tcBorders>
              <w:top w:val="single" w:sz="6" w:space="0" w:color="auto"/>
              <w:left w:val="single" w:sz="6" w:space="0" w:color="auto"/>
              <w:bottom w:val="single" w:sz="6" w:space="0" w:color="auto"/>
              <w:right w:val="single" w:sz="6" w:space="0" w:color="auto"/>
            </w:tcBorders>
            <w:shd w:val="clear" w:color="auto" w:fill="auto"/>
            <w:vAlign w:val="bottom"/>
          </w:tcPr>
          <w:p w14:paraId="64DB0CCC"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49</w:t>
            </w:r>
          </w:p>
        </w:tc>
        <w:tc>
          <w:tcPr>
            <w:tcW w:w="1710" w:type="dxa"/>
            <w:tcBorders>
              <w:top w:val="single" w:sz="6" w:space="0" w:color="auto"/>
              <w:left w:val="single" w:sz="6" w:space="0" w:color="auto"/>
              <w:bottom w:val="single" w:sz="6" w:space="0" w:color="auto"/>
              <w:right w:val="single" w:sz="6" w:space="0" w:color="auto"/>
            </w:tcBorders>
            <w:vAlign w:val="bottom"/>
          </w:tcPr>
          <w:p w14:paraId="4286CD45"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Takdir</w:t>
            </w:r>
          </w:p>
        </w:tc>
      </w:tr>
      <w:tr w:rsidR="00640D43" w:rsidRPr="00640D43" w14:paraId="1D801354" w14:textId="77777777" w:rsidTr="00EE1A32">
        <w:trPr>
          <w:trHeight w:val="270"/>
        </w:trPr>
        <w:tc>
          <w:tcPr>
            <w:tcW w:w="156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161A4FE8"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50</w:t>
            </w:r>
          </w:p>
        </w:tc>
        <w:tc>
          <w:tcPr>
            <w:tcW w:w="171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0A7839BF"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75 </w:t>
            </w:r>
          </w:p>
        </w:tc>
        <w:tc>
          <w:tcPr>
            <w:tcW w:w="1710" w:type="dxa"/>
            <w:tcBorders>
              <w:top w:val="single" w:sz="6" w:space="0" w:color="auto"/>
              <w:left w:val="single" w:sz="6" w:space="0" w:color="auto"/>
              <w:bottom w:val="single" w:sz="6" w:space="0" w:color="auto"/>
              <w:right w:val="single" w:sz="6" w:space="0" w:color="auto"/>
            </w:tcBorders>
          </w:tcPr>
          <w:p w14:paraId="414C0C49"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1000 TL </w:t>
            </w:r>
          </w:p>
        </w:tc>
      </w:tr>
      <w:tr w:rsidR="00640D43" w:rsidRPr="00640D43" w14:paraId="4B4CF415" w14:textId="77777777" w:rsidTr="00EE1A32">
        <w:trPr>
          <w:trHeight w:val="270"/>
        </w:trPr>
        <w:tc>
          <w:tcPr>
            <w:tcW w:w="156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557249F1"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76</w:t>
            </w:r>
          </w:p>
        </w:tc>
        <w:tc>
          <w:tcPr>
            <w:tcW w:w="171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1C8B86E2"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Times New Roman" w:eastAsia="Times New Roman" w:hAnsi="Times New Roman" w:cs="Times New Roman"/>
                <w:kern w:val="2"/>
                <w:lang w:val="tr-TR" w:eastAsia="tr-TR"/>
                <w14:ligatures w14:val="standardContextual"/>
              </w:rPr>
              <w:t>95</w:t>
            </w:r>
          </w:p>
        </w:tc>
        <w:tc>
          <w:tcPr>
            <w:tcW w:w="1710" w:type="dxa"/>
            <w:tcBorders>
              <w:top w:val="single" w:sz="6" w:space="0" w:color="auto"/>
              <w:left w:val="single" w:sz="6" w:space="0" w:color="auto"/>
              <w:bottom w:val="single" w:sz="6" w:space="0" w:color="auto"/>
              <w:right w:val="single" w:sz="6" w:space="0" w:color="auto"/>
            </w:tcBorders>
          </w:tcPr>
          <w:p w14:paraId="2FC247E5"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3000 TL </w:t>
            </w:r>
          </w:p>
        </w:tc>
      </w:tr>
      <w:tr w:rsidR="00640D43" w:rsidRPr="00640D43" w14:paraId="69D083A2" w14:textId="77777777" w:rsidTr="00EE1A32">
        <w:trPr>
          <w:trHeight w:val="270"/>
        </w:trPr>
        <w:tc>
          <w:tcPr>
            <w:tcW w:w="156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623CA5F0"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 xml:space="preserve"> 96</w:t>
            </w:r>
          </w:p>
        </w:tc>
        <w:tc>
          <w:tcPr>
            <w:tcW w:w="171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4BB6DFFF" w14:textId="77777777" w:rsidR="00640D43" w:rsidRPr="00640D43" w:rsidRDefault="00640D43" w:rsidP="00640D43">
            <w:pPr>
              <w:spacing w:after="0" w:line="240" w:lineRule="auto"/>
              <w:textAlignment w:val="baseline"/>
              <w:rPr>
                <w:rFonts w:ascii="Times New Roman" w:eastAsia="Times New Roman" w:hAnsi="Times New Roman" w:cs="Times New Roman"/>
                <w:kern w:val="2"/>
                <w:lang w:val="tr-TR" w:eastAsia="tr-TR"/>
                <w14:ligatures w14:val="standardContextual"/>
              </w:rPr>
            </w:pPr>
            <w:r w:rsidRPr="00640D43">
              <w:rPr>
                <w:rFonts w:ascii="Times New Roman" w:eastAsia="Times New Roman" w:hAnsi="Times New Roman" w:cs="Times New Roman"/>
                <w:kern w:val="2"/>
                <w:lang w:val="tr-TR" w:eastAsia="tr-TR"/>
                <w14:ligatures w14:val="standardContextual"/>
              </w:rPr>
              <w:t>100</w:t>
            </w:r>
          </w:p>
        </w:tc>
        <w:tc>
          <w:tcPr>
            <w:tcW w:w="1710" w:type="dxa"/>
            <w:tcBorders>
              <w:top w:val="single" w:sz="6" w:space="0" w:color="auto"/>
              <w:left w:val="single" w:sz="6" w:space="0" w:color="auto"/>
              <w:bottom w:val="single" w:sz="6" w:space="0" w:color="auto"/>
              <w:right w:val="single" w:sz="6" w:space="0" w:color="auto"/>
            </w:tcBorders>
          </w:tcPr>
          <w:p w14:paraId="41BC247C" w14:textId="77777777" w:rsidR="00640D43" w:rsidRPr="00640D43" w:rsidRDefault="00640D43" w:rsidP="00640D43">
            <w:pPr>
              <w:spacing w:after="0" w:line="240" w:lineRule="auto"/>
              <w:textAlignment w:val="baseline"/>
              <w:rPr>
                <w:rFonts w:ascii="Calibri" w:eastAsia="Times New Roman" w:hAnsi="Calibri" w:cs="Calibri"/>
                <w:color w:val="000000"/>
                <w:kern w:val="2"/>
                <w:lang w:val="tr-TR" w:eastAsia="tr-TR"/>
                <w14:ligatures w14:val="standardContextual"/>
              </w:rPr>
            </w:pPr>
            <w:r w:rsidRPr="00640D43">
              <w:rPr>
                <w:rFonts w:ascii="Calibri" w:eastAsia="Times New Roman" w:hAnsi="Calibri" w:cs="Calibri"/>
                <w:color w:val="000000"/>
                <w:kern w:val="2"/>
                <w:lang w:val="tr-TR" w:eastAsia="tr-TR"/>
                <w14:ligatures w14:val="standardContextual"/>
              </w:rPr>
              <w:t>5000 TL </w:t>
            </w:r>
          </w:p>
        </w:tc>
      </w:tr>
    </w:tbl>
    <w:p w14:paraId="7F56CED7" w14:textId="77777777" w:rsidR="00640D43" w:rsidRPr="00640D43" w:rsidRDefault="00640D43" w:rsidP="00640D43">
      <w:pPr>
        <w:spacing w:after="0" w:line="240" w:lineRule="auto"/>
        <w:ind w:left="360"/>
        <w:textAlignment w:val="baseline"/>
        <w:rPr>
          <w:rFonts w:ascii="Segoe UI" w:eastAsia="Times New Roman" w:hAnsi="Segoe UI" w:cs="Segoe UI"/>
          <w:kern w:val="2"/>
          <w:lang w:val="tr-TR" w:eastAsia="tr-TR"/>
          <w14:ligatures w14:val="standardContextual"/>
        </w:rPr>
      </w:pPr>
      <w:r w:rsidRPr="00640D43">
        <w:rPr>
          <w:rFonts w:ascii="Calibri" w:eastAsia="Times New Roman" w:hAnsi="Calibri" w:cs="Calibri"/>
          <w:kern w:val="2"/>
          <w:lang w:val="tr-TR" w:eastAsia="tr-TR"/>
          <w14:ligatures w14:val="standardContextual"/>
        </w:rPr>
        <w:t> </w:t>
      </w:r>
    </w:p>
    <w:p w14:paraId="404A0B03" w14:textId="77777777" w:rsidR="00640D43" w:rsidRPr="00640D43" w:rsidRDefault="00640D43" w:rsidP="00640D43">
      <w:pPr>
        <w:spacing w:after="0" w:line="240" w:lineRule="auto"/>
        <w:ind w:left="360"/>
        <w:textAlignment w:val="baseline"/>
        <w:rPr>
          <w:rFonts w:ascii="Calibri" w:eastAsia="Times New Roman" w:hAnsi="Calibri" w:cs="Calibri"/>
          <w:kern w:val="2"/>
          <w:lang w:val="tr-TR" w:eastAsia="tr-TR"/>
          <w14:ligatures w14:val="standardContextual"/>
        </w:rPr>
      </w:pPr>
      <w:r w:rsidRPr="00640D43">
        <w:rPr>
          <w:rFonts w:ascii="Calibri" w:eastAsia="Times New Roman" w:hAnsi="Calibri" w:cs="Calibri"/>
          <w:kern w:val="2"/>
          <w:lang w:val="tr-TR" w:eastAsia="tr-TR"/>
          <w14:ligatures w14:val="standardContextual"/>
        </w:rPr>
        <w:t>Eğer</w:t>
      </w:r>
      <w:r w:rsidRPr="00640D43">
        <w:rPr>
          <w:rFonts w:ascii="Calibri" w:eastAsia="Calibri" w:hAnsi="Calibri" w:cs="Times New Roman"/>
          <w:kern w:val="2"/>
          <w:lang w:val="tr-TR" w:eastAsia="tr-TR"/>
          <w14:ligatures w14:val="standardContextual"/>
        </w:rPr>
        <w:t xml:space="preserve"> </w:t>
      </w:r>
      <w:r w:rsidRPr="00640D43">
        <w:rPr>
          <w:rFonts w:ascii="Calibri" w:eastAsia="Calibri" w:hAnsi="Calibri" w:cs="Times New Roman"/>
          <w:kern w:val="2"/>
          <w:highlight w:val="green"/>
          <w:lang w:val="tr-TR" w:eastAsia="tr-TR"/>
          <w14:ligatures w14:val="standardContextual"/>
        </w:rPr>
        <w:t>TOPLAM_PUAN</w:t>
      </w:r>
      <w:r w:rsidRPr="00640D43">
        <w:rPr>
          <w:rFonts w:ascii="Calibri" w:eastAsia="Times New Roman" w:hAnsi="Calibri" w:cs="Calibri"/>
          <w:kern w:val="2"/>
          <w:lang w:val="tr-TR" w:eastAsia="tr-TR"/>
          <w14:ligatures w14:val="standardContextual"/>
        </w:rPr>
        <w:t xml:space="preserve"> 76-95 arası ise </w:t>
      </w:r>
      <w:r w:rsidRPr="00640D43">
        <w:rPr>
          <w:rFonts w:ascii="Calibri" w:eastAsia="Times New Roman" w:hAnsi="Calibri" w:cs="Calibri"/>
          <w:kern w:val="2"/>
          <w:highlight w:val="green"/>
          <w:lang w:val="tr-TR" w:eastAsia="tr-TR"/>
          <w14:ligatures w14:val="standardContextual"/>
        </w:rPr>
        <w:t>HAKEDILEN_ODUL</w:t>
      </w:r>
      <w:r w:rsidRPr="00640D43">
        <w:rPr>
          <w:rFonts w:ascii="Calibri" w:eastAsia="Times New Roman" w:hAnsi="Calibri" w:cs="Calibri"/>
          <w:kern w:val="2"/>
          <w:lang w:val="tr-TR" w:eastAsia="tr-TR"/>
          <w14:ligatures w14:val="standardContextual"/>
        </w:rPr>
        <w:t xml:space="preserve"> tip alanına 3000 TL set edilmelidir. </w:t>
      </w:r>
    </w:p>
    <w:p w14:paraId="73954422" w14:textId="77777777" w:rsidR="00640D43" w:rsidRPr="00640D43" w:rsidRDefault="00640D43" w:rsidP="00640D43">
      <w:pPr>
        <w:spacing w:after="0" w:line="240" w:lineRule="auto"/>
        <w:ind w:left="360"/>
        <w:textAlignment w:val="baseline"/>
        <w:rPr>
          <w:rFonts w:ascii="Calibri" w:eastAsia="Times New Roman" w:hAnsi="Calibri" w:cs="Calibri"/>
          <w:kern w:val="2"/>
          <w:lang w:val="tr-TR" w:eastAsia="tr-TR"/>
          <w14:ligatures w14:val="standardContextual"/>
        </w:rPr>
      </w:pPr>
    </w:p>
    <w:p w14:paraId="4063C895" w14:textId="77777777" w:rsidR="00640D43" w:rsidRPr="00640D43" w:rsidRDefault="00640D43" w:rsidP="00640D43">
      <w:pPr>
        <w:spacing w:after="0" w:line="240" w:lineRule="auto"/>
        <w:ind w:left="360"/>
        <w:jc w:val="both"/>
        <w:textAlignment w:val="baseline"/>
        <w:rPr>
          <w:rFonts w:ascii="Segoe UI" w:eastAsia="Times New Roman" w:hAnsi="Segoe UI" w:cs="Segoe UI"/>
          <w:b/>
          <w:bCs/>
          <w:kern w:val="2"/>
          <w:lang w:val="tr-TR" w:eastAsia="tr-TR"/>
          <w14:ligatures w14:val="standardContextual"/>
        </w:rPr>
      </w:pPr>
      <w:r w:rsidRPr="00640D43">
        <w:rPr>
          <w:rFonts w:ascii="Calibri" w:eastAsia="Times New Roman" w:hAnsi="Calibri" w:cs="Calibri"/>
          <w:b/>
          <w:bCs/>
          <w:color w:val="FF0000"/>
          <w:kern w:val="2"/>
          <w:lang w:val="tr-TR" w:eastAsia="tr-TR"/>
          <w14:ligatures w14:val="standardContextual"/>
        </w:rPr>
        <w:t xml:space="preserve">NOT: </w:t>
      </w:r>
      <w:r w:rsidRPr="00640D43">
        <w:rPr>
          <w:rFonts w:ascii="Calibri" w:eastAsia="Calibri" w:hAnsi="Calibri" w:cs="Times New Roman"/>
          <w:kern w:val="2"/>
          <w:highlight w:val="yellow"/>
          <w:lang w:val="tr-TR" w:eastAsia="tr-TR"/>
          <w14:ligatures w14:val="standardContextual"/>
        </w:rPr>
        <w:t xml:space="preserve">Ödül Puan Alt </w:t>
      </w:r>
      <w:proofErr w:type="gramStart"/>
      <w:r w:rsidRPr="00640D43">
        <w:rPr>
          <w:rFonts w:ascii="Calibri" w:eastAsia="Calibri" w:hAnsi="Calibri" w:cs="Times New Roman"/>
          <w:kern w:val="2"/>
          <w:highlight w:val="yellow"/>
          <w:lang w:val="tr-TR" w:eastAsia="tr-TR"/>
          <w14:ligatures w14:val="standardContextual"/>
        </w:rPr>
        <w:t>Sınır(</w:t>
      </w:r>
      <w:proofErr w:type="gramEnd"/>
      <w:r w:rsidRPr="00640D43">
        <w:rPr>
          <w:rFonts w:ascii="Calibri" w:eastAsia="Calibri" w:hAnsi="Calibri" w:cs="Times New Roman"/>
          <w:kern w:val="2"/>
          <w:highlight w:val="yellow"/>
          <w:lang w:val="tr-TR" w:eastAsia="tr-TR"/>
          <w14:ligatures w14:val="standardContextual"/>
        </w:rPr>
        <w:t>ODUL_PUAN_ALT_SINIR)</w:t>
      </w:r>
      <w:r w:rsidRPr="00640D43">
        <w:rPr>
          <w:rFonts w:ascii="Calibri" w:eastAsia="Calibri" w:hAnsi="Calibri" w:cs="Times New Roman"/>
          <w:kern w:val="2"/>
          <w:lang w:val="tr-TR" w:eastAsia="tr-TR"/>
          <w14:ligatures w14:val="standardContextual"/>
        </w:rPr>
        <w:t xml:space="preserve"> ve </w:t>
      </w:r>
      <w:r w:rsidRPr="00640D43">
        <w:rPr>
          <w:rFonts w:ascii="Calibri" w:eastAsia="Calibri" w:hAnsi="Calibri" w:cs="Times New Roman"/>
          <w:kern w:val="2"/>
          <w:highlight w:val="yellow"/>
          <w:lang w:val="tr-TR" w:eastAsia="tr-TR"/>
          <w14:ligatures w14:val="standardContextual"/>
        </w:rPr>
        <w:t>Ödül Puan Üst Sınır(ODUL_PUAN_UST_SINIR)</w:t>
      </w:r>
      <w:r w:rsidRPr="00640D43">
        <w:rPr>
          <w:rFonts w:ascii="Calibri" w:eastAsia="Calibri" w:hAnsi="Calibri" w:cs="Times New Roman"/>
          <w:kern w:val="2"/>
          <w:lang w:val="tr-TR" w:eastAsia="tr-TR"/>
          <w14:ligatures w14:val="standardContextual"/>
        </w:rPr>
        <w:t xml:space="preserve"> değerleri aralığa dahildir. Örn. </w:t>
      </w:r>
      <w:r w:rsidRPr="00640D43">
        <w:rPr>
          <w:rFonts w:ascii="Calibri" w:eastAsia="Calibri" w:hAnsi="Calibri" w:cs="Times New Roman"/>
          <w:kern w:val="2"/>
          <w:highlight w:val="green"/>
          <w:lang w:val="tr-TR" w:eastAsia="tr-TR"/>
          <w14:ligatures w14:val="standardContextual"/>
        </w:rPr>
        <w:t>TOPLAM_PUAN</w:t>
      </w:r>
      <w:r w:rsidRPr="00640D43">
        <w:rPr>
          <w:rFonts w:ascii="Calibri" w:eastAsia="Calibri" w:hAnsi="Calibri" w:cs="Times New Roman"/>
          <w:kern w:val="2"/>
          <w:lang w:val="tr-TR" w:eastAsia="tr-TR"/>
          <w14:ligatures w14:val="standardContextual"/>
        </w:rPr>
        <w:t xml:space="preserve"> 50 ya da 75 ise bulunduğu satırdaki 1000 TL değeri alınmalıdır.</w:t>
      </w:r>
    </w:p>
    <w:p w14:paraId="4F12DC43" w14:textId="77777777" w:rsidR="00640D43" w:rsidRPr="00640D43" w:rsidRDefault="00640D43" w:rsidP="00640D43">
      <w:pPr>
        <w:spacing w:after="0" w:line="240" w:lineRule="auto"/>
        <w:ind w:left="360"/>
        <w:jc w:val="both"/>
        <w:textAlignment w:val="baseline"/>
        <w:rPr>
          <w:rFonts w:ascii="Segoe UI" w:eastAsia="Times New Roman" w:hAnsi="Segoe UI" w:cs="Segoe UI"/>
          <w:kern w:val="2"/>
          <w:lang w:val="tr-TR" w:eastAsia="tr-TR"/>
          <w14:ligatures w14:val="standardContextual"/>
        </w:rPr>
      </w:pPr>
      <w:r w:rsidRPr="00640D43">
        <w:rPr>
          <w:rFonts w:ascii="Calibri" w:eastAsia="Times New Roman" w:hAnsi="Calibri" w:cs="Calibri"/>
          <w:kern w:val="2"/>
          <w:lang w:val="tr-TR" w:eastAsia="tr-TR"/>
          <w14:ligatures w14:val="standardContextual"/>
        </w:rPr>
        <w:t> </w:t>
      </w:r>
    </w:p>
    <w:p w14:paraId="59EB0DAE" w14:textId="353AEA04" w:rsidR="00976A8B" w:rsidRDefault="00B12150" w:rsidP="00B12150">
      <w:pPr>
        <w:pStyle w:val="Taslak2"/>
        <w:numPr>
          <w:ilvl w:val="1"/>
          <w:numId w:val="9"/>
        </w:numPr>
        <w:rPr>
          <w:noProof/>
          <w:lang w:val="tr-TR"/>
        </w:rPr>
      </w:pPr>
      <w:r>
        <w:rPr>
          <w:noProof/>
          <w:lang w:val="tr-TR"/>
        </w:rPr>
        <w:t>Metod Yazılım Geliştirme</w:t>
      </w:r>
    </w:p>
    <w:p w14:paraId="75F3F9FD" w14:textId="77777777" w:rsidR="00F30042" w:rsidRDefault="00F30042" w:rsidP="00F30042">
      <w:pPr>
        <w:pStyle w:val="paragraph"/>
        <w:numPr>
          <w:ilvl w:val="0"/>
          <w:numId w:val="29"/>
        </w:numPr>
        <w:spacing w:before="0" w:beforeAutospacing="0" w:after="0" w:afterAutospacing="0"/>
        <w:ind w:left="1080" w:firstLine="0"/>
        <w:textAlignment w:val="baseline"/>
        <w:rPr>
          <w:rFonts w:ascii="Calibri Light" w:hAnsi="Calibri Light" w:cs="Calibri Light"/>
          <w:color w:val="1F3763"/>
        </w:rPr>
      </w:pPr>
      <w:r>
        <w:rPr>
          <w:rStyle w:val="normaltextrun"/>
          <w:rFonts w:ascii="Calibri Light" w:hAnsi="Calibri Light" w:cs="Calibri Light"/>
          <w:b/>
          <w:bCs/>
        </w:rPr>
        <w:t>METOD YAZILIM</w:t>
      </w:r>
      <w:r>
        <w:rPr>
          <w:rStyle w:val="eop"/>
          <w:rFonts w:ascii="Calibri Light" w:hAnsi="Calibri Light" w:cs="Calibri Light"/>
        </w:rPr>
        <w:t> </w:t>
      </w:r>
    </w:p>
    <w:p w14:paraId="2BCA6568" w14:textId="77777777" w:rsidR="00F30042" w:rsidRDefault="00F30042" w:rsidP="00F30042">
      <w:pPr>
        <w:pStyle w:val="paragraph"/>
        <w:spacing w:before="0" w:beforeAutospacing="0" w:after="0" w:afterAutospacing="0"/>
        <w:ind w:left="360"/>
        <w:jc w:val="both"/>
        <w:textAlignment w:val="baseline"/>
        <w:rPr>
          <w:rFonts w:ascii="Segoe UI" w:hAnsi="Segoe UI" w:cs="Segoe UI"/>
          <w:sz w:val="18"/>
          <w:szCs w:val="18"/>
        </w:rPr>
      </w:pPr>
      <w:r>
        <w:rPr>
          <w:rStyle w:val="normaltextrun"/>
          <w:rFonts w:ascii="Calibri" w:hAnsi="Calibri" w:cs="Calibri"/>
          <w:color w:val="000000"/>
          <w:sz w:val="22"/>
          <w:szCs w:val="22"/>
        </w:rPr>
        <w:lastRenderedPageBreak/>
        <w:t xml:space="preserve">Bu metot yazılımı ile genel olarak Takdir ve Ödüllendirme Süreci Raporu’nun her ay bir kere komite gününden bir gün sonra Genel Müdüre </w:t>
      </w:r>
      <w:proofErr w:type="gramStart"/>
      <w:r>
        <w:rPr>
          <w:rStyle w:val="normaltextrun"/>
          <w:rFonts w:ascii="Calibri" w:hAnsi="Calibri" w:cs="Calibri"/>
          <w:color w:val="000000"/>
          <w:sz w:val="22"/>
          <w:szCs w:val="22"/>
        </w:rPr>
        <w:t>mail</w:t>
      </w:r>
      <w:proofErr w:type="gramEnd"/>
      <w:r>
        <w:rPr>
          <w:rStyle w:val="normaltextrun"/>
          <w:rFonts w:ascii="Calibri" w:hAnsi="Calibri" w:cs="Calibri"/>
          <w:color w:val="000000"/>
          <w:sz w:val="22"/>
          <w:szCs w:val="22"/>
        </w:rPr>
        <w:t xml:space="preserve"> olarak atılmasını talep ediyoruz. Aşağıda talebin detayları yer almaktadır.</w:t>
      </w:r>
      <w:r>
        <w:rPr>
          <w:rStyle w:val="eop"/>
          <w:rFonts w:ascii="Calibri" w:hAnsi="Calibri" w:cs="Calibri"/>
          <w:color w:val="000000"/>
          <w:sz w:val="22"/>
          <w:szCs w:val="22"/>
        </w:rPr>
        <w:t> </w:t>
      </w:r>
    </w:p>
    <w:p w14:paraId="0EA1226C" w14:textId="77777777" w:rsidR="00F30042" w:rsidRDefault="00F30042" w:rsidP="00F30042">
      <w:pPr>
        <w:pStyle w:val="paragraph"/>
        <w:spacing w:before="0" w:beforeAutospacing="0" w:after="0" w:afterAutospacing="0"/>
        <w:jc w:val="both"/>
        <w:textAlignment w:val="baseline"/>
        <w:rPr>
          <w:rFonts w:ascii="Segoe UI" w:hAnsi="Segoe UI" w:cs="Segoe UI"/>
          <w:sz w:val="18"/>
          <w:szCs w:val="18"/>
        </w:rPr>
      </w:pPr>
      <w:r>
        <w:rPr>
          <w:rStyle w:val="eop"/>
          <w:rFonts w:ascii="Segoe UI" w:hAnsi="Segoe UI" w:cs="Segoe UI"/>
          <w:sz w:val="22"/>
          <w:szCs w:val="22"/>
        </w:rPr>
        <w:t> </w:t>
      </w:r>
    </w:p>
    <w:p w14:paraId="56B24254" w14:textId="77777777" w:rsidR="00F30042" w:rsidRDefault="00F30042" w:rsidP="00F30042">
      <w:pPr>
        <w:pStyle w:val="paragraph"/>
        <w:spacing w:before="0" w:beforeAutospacing="0" w:after="0" w:afterAutospacing="0"/>
        <w:jc w:val="both"/>
        <w:textAlignment w:val="baseline"/>
        <w:rPr>
          <w:rFonts w:ascii="Segoe UI" w:hAnsi="Segoe UI" w:cs="Segoe UI"/>
          <w:sz w:val="18"/>
          <w:szCs w:val="18"/>
        </w:rPr>
      </w:pPr>
      <w:r>
        <w:rPr>
          <w:rStyle w:val="eop"/>
          <w:rFonts w:ascii="Segoe UI" w:hAnsi="Segoe UI" w:cs="Segoe UI"/>
          <w:sz w:val="22"/>
          <w:szCs w:val="22"/>
        </w:rPr>
        <w:t> </w:t>
      </w:r>
    </w:p>
    <w:p w14:paraId="0FA77A18" w14:textId="77777777" w:rsidR="00F30042" w:rsidRDefault="00F30042" w:rsidP="00F30042">
      <w:pPr>
        <w:pStyle w:val="paragraph"/>
        <w:numPr>
          <w:ilvl w:val="0"/>
          <w:numId w:val="30"/>
        </w:numPr>
        <w:spacing w:before="0" w:beforeAutospacing="0" w:after="0" w:afterAutospacing="0"/>
        <w:ind w:left="1080" w:firstLine="0"/>
        <w:jc w:val="both"/>
        <w:textAlignment w:val="baseline"/>
        <w:rPr>
          <w:rFonts w:ascii="Calibri" w:hAnsi="Calibri" w:cs="Calibri"/>
          <w:sz w:val="22"/>
          <w:szCs w:val="22"/>
        </w:rPr>
      </w:pPr>
      <w:r>
        <w:rPr>
          <w:rStyle w:val="normaltextrun"/>
          <w:rFonts w:ascii="Segoe UI" w:hAnsi="Segoe UI" w:cs="Segoe UI"/>
          <w:sz w:val="22"/>
          <w:szCs w:val="22"/>
        </w:rPr>
        <w:t>Metod her gün çalışmalı.</w:t>
      </w:r>
      <w:r>
        <w:rPr>
          <w:rStyle w:val="eop"/>
          <w:rFonts w:ascii="Segoe UI" w:hAnsi="Segoe UI" w:cs="Segoe UI"/>
          <w:sz w:val="22"/>
          <w:szCs w:val="22"/>
        </w:rPr>
        <w:t> </w:t>
      </w:r>
    </w:p>
    <w:p w14:paraId="27039B93" w14:textId="77777777" w:rsidR="00F30042" w:rsidRDefault="00F30042" w:rsidP="00F30042">
      <w:pPr>
        <w:pStyle w:val="paragraph"/>
        <w:spacing w:before="0" w:beforeAutospacing="0" w:after="0" w:afterAutospacing="0"/>
        <w:ind w:left="720"/>
        <w:jc w:val="both"/>
        <w:textAlignment w:val="baseline"/>
        <w:rPr>
          <w:rFonts w:ascii="Segoe UI" w:hAnsi="Segoe UI" w:cs="Segoe UI"/>
          <w:sz w:val="18"/>
          <w:szCs w:val="18"/>
        </w:rPr>
      </w:pPr>
      <w:r>
        <w:rPr>
          <w:rStyle w:val="eop"/>
          <w:rFonts w:ascii="Calibri" w:hAnsi="Calibri" w:cs="Calibri"/>
          <w:sz w:val="22"/>
          <w:szCs w:val="22"/>
        </w:rPr>
        <w:t> </w:t>
      </w:r>
    </w:p>
    <w:p w14:paraId="50741A5D" w14:textId="77777777" w:rsidR="00F30042" w:rsidRDefault="00F30042" w:rsidP="00F30042">
      <w:pPr>
        <w:pStyle w:val="paragraph"/>
        <w:numPr>
          <w:ilvl w:val="0"/>
          <w:numId w:val="31"/>
        </w:numPr>
        <w:spacing w:before="0" w:beforeAutospacing="0" w:after="0" w:afterAutospacing="0"/>
        <w:ind w:left="1080" w:firstLine="0"/>
        <w:jc w:val="both"/>
        <w:textAlignment w:val="baseline"/>
        <w:rPr>
          <w:rFonts w:ascii="Calibri" w:hAnsi="Calibri" w:cs="Calibri"/>
          <w:sz w:val="22"/>
          <w:szCs w:val="22"/>
        </w:rPr>
      </w:pPr>
      <w:r>
        <w:rPr>
          <w:rStyle w:val="normaltextrun"/>
          <w:rFonts w:ascii="Calibri" w:hAnsi="Calibri" w:cs="Calibri"/>
          <w:sz w:val="22"/>
          <w:szCs w:val="22"/>
        </w:rPr>
        <w:t xml:space="preserve">Kural motorunda </w:t>
      </w:r>
      <w:r>
        <w:rPr>
          <w:rStyle w:val="normaltextrun"/>
          <w:rFonts w:ascii="Calibri" w:hAnsi="Calibri" w:cs="Calibri"/>
          <w:sz w:val="22"/>
          <w:szCs w:val="22"/>
          <w:shd w:val="clear" w:color="auto" w:fill="FFFF00"/>
        </w:rPr>
        <w:t>TOSbelgeno</w:t>
      </w:r>
      <w:r>
        <w:rPr>
          <w:rStyle w:val="normaltextrun"/>
          <w:rFonts w:ascii="Calibri" w:hAnsi="Calibri" w:cs="Calibri"/>
          <w:sz w:val="22"/>
          <w:szCs w:val="22"/>
        </w:rPr>
        <w:t xml:space="preserve"> değişkeninde tanımlı </w:t>
      </w:r>
      <w:r>
        <w:rPr>
          <w:rStyle w:val="normaltextrun"/>
          <w:rFonts w:ascii="Calibri" w:hAnsi="Calibri" w:cs="Calibri"/>
          <w:sz w:val="22"/>
          <w:szCs w:val="22"/>
          <w:shd w:val="clear" w:color="auto" w:fill="FF00FF"/>
        </w:rPr>
        <w:t>TÖS Tablolar</w:t>
      </w:r>
      <w:r>
        <w:rPr>
          <w:rStyle w:val="normaltextrun"/>
          <w:rFonts w:ascii="Calibri" w:hAnsi="Calibri" w:cs="Calibri"/>
          <w:sz w:val="22"/>
          <w:szCs w:val="22"/>
        </w:rPr>
        <w:t xml:space="preserve"> adlı belgesiz formun Belge No değerini almalı. Bu değer ile Belgeler ekranındaki Takdir ve Ödüllendirme Kabineti içerisindeki TÖS Tablolar adlı belgesiz forma ulaşmalı.</w:t>
      </w:r>
      <w:r>
        <w:rPr>
          <w:rStyle w:val="eop"/>
          <w:rFonts w:ascii="Calibri" w:hAnsi="Calibri" w:cs="Calibri"/>
          <w:sz w:val="22"/>
          <w:szCs w:val="22"/>
        </w:rPr>
        <w:t> </w:t>
      </w:r>
    </w:p>
    <w:p w14:paraId="112431F6" w14:textId="77777777" w:rsidR="00F30042" w:rsidRDefault="00F30042" w:rsidP="00F30042">
      <w:pPr>
        <w:pStyle w:val="paragraph"/>
        <w:spacing w:before="0" w:beforeAutospacing="0" w:after="0" w:afterAutospacing="0"/>
        <w:ind w:left="720"/>
        <w:jc w:val="both"/>
        <w:textAlignment w:val="baseline"/>
        <w:rPr>
          <w:rFonts w:ascii="Segoe UI" w:hAnsi="Segoe UI" w:cs="Segoe UI"/>
          <w:sz w:val="18"/>
          <w:szCs w:val="18"/>
        </w:rPr>
      </w:pPr>
      <w:r>
        <w:rPr>
          <w:rStyle w:val="eop"/>
          <w:rFonts w:ascii="Calibri" w:hAnsi="Calibri" w:cs="Calibri"/>
          <w:sz w:val="22"/>
          <w:szCs w:val="22"/>
        </w:rPr>
        <w:t> </w:t>
      </w:r>
    </w:p>
    <w:p w14:paraId="349D6B7B" w14:textId="77777777" w:rsidR="00F30042" w:rsidRDefault="00F30042" w:rsidP="00F30042">
      <w:pPr>
        <w:pStyle w:val="paragraph"/>
        <w:numPr>
          <w:ilvl w:val="0"/>
          <w:numId w:val="32"/>
        </w:numPr>
        <w:spacing w:before="0" w:beforeAutospacing="0" w:after="0" w:afterAutospacing="0"/>
        <w:ind w:left="1080" w:firstLine="0"/>
        <w:jc w:val="both"/>
        <w:textAlignment w:val="baseline"/>
        <w:rPr>
          <w:rFonts w:ascii="Calibri" w:hAnsi="Calibri" w:cs="Calibri"/>
          <w:sz w:val="22"/>
          <w:szCs w:val="22"/>
        </w:rPr>
      </w:pPr>
      <w:r>
        <w:rPr>
          <w:rStyle w:val="normaltextrun"/>
          <w:rFonts w:ascii="Calibri" w:hAnsi="Calibri" w:cs="Calibri"/>
          <w:sz w:val="22"/>
          <w:szCs w:val="22"/>
        </w:rPr>
        <w:t>İçinde bulunduğumuz yıl ve aya denk gelen satırın Komite Günü kolonundaki değerini alıp tarih değerine çevirmeli</w:t>
      </w:r>
      <w:r>
        <w:rPr>
          <w:rStyle w:val="eop"/>
          <w:rFonts w:ascii="Calibri" w:hAnsi="Calibri" w:cs="Calibri"/>
          <w:sz w:val="22"/>
          <w:szCs w:val="22"/>
        </w:rPr>
        <w:t> </w:t>
      </w:r>
    </w:p>
    <w:p w14:paraId="1631219B" w14:textId="77777777" w:rsidR="00F30042" w:rsidRDefault="00F30042" w:rsidP="00F30042">
      <w:pPr>
        <w:pStyle w:val="paragraph"/>
        <w:spacing w:before="0" w:beforeAutospacing="0" w:after="0" w:afterAutospacing="0"/>
        <w:ind w:left="720"/>
        <w:jc w:val="both"/>
        <w:textAlignment w:val="baseline"/>
        <w:rPr>
          <w:rFonts w:ascii="Segoe UI" w:hAnsi="Segoe UI" w:cs="Segoe UI"/>
          <w:sz w:val="18"/>
          <w:szCs w:val="18"/>
        </w:rPr>
      </w:pPr>
      <w:r>
        <w:rPr>
          <w:rStyle w:val="eop"/>
          <w:rFonts w:ascii="Calibri" w:hAnsi="Calibri" w:cs="Calibri"/>
          <w:sz w:val="22"/>
          <w:szCs w:val="22"/>
        </w:rPr>
        <w:t> </w:t>
      </w:r>
    </w:p>
    <w:p w14:paraId="75E2FB91" w14:textId="77777777" w:rsidR="00F30042" w:rsidRDefault="00F30042" w:rsidP="00F30042">
      <w:pPr>
        <w:pStyle w:val="paragraph"/>
        <w:numPr>
          <w:ilvl w:val="0"/>
          <w:numId w:val="33"/>
        </w:numPr>
        <w:spacing w:before="0" w:beforeAutospacing="0" w:after="0" w:afterAutospacing="0"/>
        <w:ind w:left="1080" w:firstLine="0"/>
        <w:jc w:val="both"/>
        <w:textAlignment w:val="baseline"/>
        <w:rPr>
          <w:rFonts w:ascii="Calibri" w:hAnsi="Calibri" w:cs="Calibri"/>
          <w:sz w:val="22"/>
          <w:szCs w:val="22"/>
        </w:rPr>
      </w:pPr>
      <w:r>
        <w:rPr>
          <w:rStyle w:val="normaltextrun"/>
          <w:rFonts w:ascii="Calibri" w:hAnsi="Calibri" w:cs="Calibri"/>
          <w:sz w:val="22"/>
          <w:szCs w:val="22"/>
        </w:rPr>
        <w:t xml:space="preserve">Bulunan tarihten bir gün sonrası bugüne denk geliyorsa Takdir ve Ödüllendirme Süreci Raporu adlı rapor çekilerek Genel Müdüre bu rapor </w:t>
      </w:r>
      <w:r>
        <w:rPr>
          <w:rStyle w:val="normaltextrun"/>
          <w:rFonts w:ascii="Calibri" w:hAnsi="Calibri" w:cs="Calibri"/>
          <w:sz w:val="22"/>
          <w:szCs w:val="22"/>
          <w:shd w:val="clear" w:color="auto" w:fill="FF00FF"/>
        </w:rPr>
        <w:t>“B0102200000000AB”</w:t>
      </w:r>
      <w:r>
        <w:rPr>
          <w:rStyle w:val="normaltextrun"/>
          <w:rFonts w:ascii="Calibri" w:hAnsi="Calibri" w:cs="Calibri"/>
          <w:sz w:val="22"/>
          <w:szCs w:val="22"/>
        </w:rPr>
        <w:t xml:space="preserve"> şablon numaralı </w:t>
      </w:r>
      <w:proofErr w:type="gramStart"/>
      <w:r>
        <w:rPr>
          <w:rStyle w:val="normaltextrun"/>
          <w:rFonts w:ascii="Calibri" w:hAnsi="Calibri" w:cs="Calibri"/>
          <w:sz w:val="22"/>
          <w:szCs w:val="22"/>
        </w:rPr>
        <w:t>mail</w:t>
      </w:r>
      <w:proofErr w:type="gramEnd"/>
      <w:r>
        <w:rPr>
          <w:rStyle w:val="normaltextrun"/>
          <w:rFonts w:ascii="Calibri" w:hAnsi="Calibri" w:cs="Calibri"/>
          <w:sz w:val="22"/>
          <w:szCs w:val="22"/>
        </w:rPr>
        <w:t xml:space="preserve"> şablonu içerisinde atılmalı yoksa metot ertesi gün tekrar çalışmalı</w:t>
      </w:r>
      <w:r>
        <w:rPr>
          <w:rStyle w:val="eop"/>
          <w:rFonts w:ascii="Calibri" w:hAnsi="Calibri" w:cs="Calibri"/>
          <w:sz w:val="22"/>
          <w:szCs w:val="22"/>
        </w:rPr>
        <w:t> </w:t>
      </w:r>
    </w:p>
    <w:p w14:paraId="1FD9D5BA" w14:textId="77777777" w:rsidR="00F30042" w:rsidRDefault="00F30042" w:rsidP="00F30042">
      <w:pPr>
        <w:pStyle w:val="paragraph"/>
        <w:spacing w:before="0" w:beforeAutospacing="0" w:after="0" w:afterAutospacing="0"/>
        <w:ind w:left="720"/>
        <w:jc w:val="both"/>
        <w:textAlignment w:val="baseline"/>
        <w:rPr>
          <w:rFonts w:ascii="Segoe UI" w:hAnsi="Segoe UI" w:cs="Segoe UI"/>
          <w:sz w:val="18"/>
          <w:szCs w:val="18"/>
        </w:rPr>
      </w:pPr>
      <w:r>
        <w:rPr>
          <w:rStyle w:val="eop"/>
          <w:rFonts w:ascii="Calibri" w:hAnsi="Calibri" w:cs="Calibri"/>
          <w:sz w:val="22"/>
          <w:szCs w:val="22"/>
        </w:rPr>
        <w:t> </w:t>
      </w:r>
    </w:p>
    <w:p w14:paraId="02E8F15A" w14:textId="77777777" w:rsidR="00F30042" w:rsidRDefault="00F30042" w:rsidP="00F30042">
      <w:pPr>
        <w:pStyle w:val="paragraph"/>
        <w:numPr>
          <w:ilvl w:val="0"/>
          <w:numId w:val="34"/>
        </w:numPr>
        <w:spacing w:before="0" w:beforeAutospacing="0" w:after="0" w:afterAutospacing="0"/>
        <w:ind w:left="1080" w:firstLine="0"/>
        <w:jc w:val="both"/>
        <w:textAlignment w:val="baseline"/>
        <w:rPr>
          <w:rFonts w:ascii="Calibri" w:hAnsi="Calibri" w:cs="Calibri"/>
          <w:sz w:val="22"/>
          <w:szCs w:val="22"/>
        </w:rPr>
      </w:pPr>
      <w:r>
        <w:rPr>
          <w:rStyle w:val="normaltextrun"/>
          <w:rFonts w:ascii="Calibri" w:hAnsi="Calibri" w:cs="Calibri"/>
          <w:sz w:val="22"/>
          <w:szCs w:val="22"/>
        </w:rPr>
        <w:t>Tabloda seçilen Komite Günü tarihi ile bir önceki satırdaki Komite Günü arasındaki tarihlerde başlatılan akışların raporu gönderilmeli</w:t>
      </w:r>
      <w:r>
        <w:rPr>
          <w:rStyle w:val="eop"/>
          <w:rFonts w:ascii="Calibri" w:hAnsi="Calibri" w:cs="Calibri"/>
          <w:sz w:val="22"/>
          <w:szCs w:val="22"/>
        </w:rPr>
        <w:t> </w:t>
      </w:r>
    </w:p>
    <w:p w14:paraId="3D7FC6B0" w14:textId="77777777" w:rsidR="00F30042" w:rsidRDefault="00F30042" w:rsidP="00F30042">
      <w:pPr>
        <w:pStyle w:val="paragraph"/>
        <w:spacing w:before="0" w:beforeAutospacing="0" w:after="0" w:afterAutospacing="0"/>
        <w:ind w:left="720"/>
        <w:jc w:val="both"/>
        <w:textAlignment w:val="baseline"/>
        <w:rPr>
          <w:rFonts w:ascii="Segoe UI" w:hAnsi="Segoe UI" w:cs="Segoe UI"/>
          <w:sz w:val="18"/>
          <w:szCs w:val="18"/>
        </w:rPr>
      </w:pPr>
      <w:r>
        <w:rPr>
          <w:rStyle w:val="eop"/>
          <w:rFonts w:ascii="Calibri" w:hAnsi="Calibri" w:cs="Calibri"/>
          <w:sz w:val="22"/>
          <w:szCs w:val="22"/>
        </w:rPr>
        <w:t> </w:t>
      </w:r>
    </w:p>
    <w:p w14:paraId="69F6223B" w14:textId="77777777" w:rsidR="00F30042" w:rsidRDefault="00F30042" w:rsidP="00F30042">
      <w:pPr>
        <w:pStyle w:val="paragraph"/>
        <w:spacing w:before="0" w:beforeAutospacing="0" w:after="0" w:afterAutospacing="0"/>
        <w:ind w:left="1080"/>
        <w:jc w:val="both"/>
        <w:textAlignment w:val="baseline"/>
        <w:rPr>
          <w:rFonts w:ascii="Segoe UI" w:hAnsi="Segoe UI" w:cs="Segoe UI"/>
          <w:sz w:val="18"/>
          <w:szCs w:val="18"/>
        </w:rPr>
      </w:pPr>
      <w:r>
        <w:rPr>
          <w:rStyle w:val="normaltextrun"/>
          <w:rFonts w:ascii="Calibri" w:hAnsi="Calibri" w:cs="Calibri"/>
          <w:sz w:val="22"/>
          <w:szCs w:val="22"/>
        </w:rPr>
        <w:t>Örn;</w:t>
      </w:r>
      <w:r>
        <w:rPr>
          <w:rStyle w:val="eop"/>
          <w:rFonts w:ascii="Calibri" w:hAnsi="Calibri" w:cs="Calibri"/>
          <w:sz w:val="22"/>
          <w:szCs w:val="22"/>
        </w:rPr>
        <w:t> </w:t>
      </w:r>
    </w:p>
    <w:p w14:paraId="228C2F8A"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 xml:space="preserve">2024 yılının </w:t>
      </w:r>
      <w:proofErr w:type="gramStart"/>
      <w:r>
        <w:rPr>
          <w:rStyle w:val="normaltextrun"/>
          <w:rFonts w:ascii="Calibri" w:hAnsi="Calibri" w:cs="Calibri"/>
          <w:sz w:val="22"/>
          <w:szCs w:val="22"/>
        </w:rPr>
        <w:t>Şubat</w:t>
      </w:r>
      <w:proofErr w:type="gramEnd"/>
      <w:r>
        <w:rPr>
          <w:rStyle w:val="normaltextrun"/>
          <w:rFonts w:ascii="Calibri" w:hAnsi="Calibri" w:cs="Calibri"/>
          <w:sz w:val="22"/>
          <w:szCs w:val="22"/>
        </w:rPr>
        <w:t xml:space="preserve"> ayında olduğumuz için Komite Tarihleri tablosunda Komite Yılı=2024 ve Komite Ayı=Şubat olan satır bulunmalı</w:t>
      </w:r>
      <w:r>
        <w:rPr>
          <w:rStyle w:val="eop"/>
          <w:rFonts w:ascii="Calibri" w:hAnsi="Calibri" w:cs="Calibri"/>
          <w:sz w:val="22"/>
          <w:szCs w:val="22"/>
        </w:rPr>
        <w:t> </w:t>
      </w:r>
    </w:p>
    <w:p w14:paraId="77088F81"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 xml:space="preserve">Bu satırda Komite Günü kolonundaki tarih değeri </w:t>
      </w:r>
      <w:proofErr w:type="gramStart"/>
      <w:r>
        <w:rPr>
          <w:rStyle w:val="normaltextrun"/>
          <w:rFonts w:ascii="Calibri" w:hAnsi="Calibri" w:cs="Calibri"/>
          <w:sz w:val="22"/>
          <w:szCs w:val="22"/>
        </w:rPr>
        <w:t>alınmalı(</w:t>
      </w:r>
      <w:proofErr w:type="gramEnd"/>
      <w:r>
        <w:rPr>
          <w:rStyle w:val="normaltextrun"/>
          <w:rFonts w:ascii="Calibri" w:hAnsi="Calibri" w:cs="Calibri"/>
          <w:sz w:val="22"/>
          <w:szCs w:val="22"/>
        </w:rPr>
        <w:t>Bu değer 05/02/2024 olsun)</w:t>
      </w:r>
      <w:r>
        <w:rPr>
          <w:rStyle w:val="eop"/>
          <w:rFonts w:ascii="Calibri" w:hAnsi="Calibri" w:cs="Calibri"/>
          <w:sz w:val="22"/>
          <w:szCs w:val="22"/>
        </w:rPr>
        <w:t> </w:t>
      </w:r>
    </w:p>
    <w:p w14:paraId="1E7647EB"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Komite Günü=05/02/2024 tarihine bir gün eklenmeli</w:t>
      </w:r>
      <w:r>
        <w:rPr>
          <w:rStyle w:val="eop"/>
          <w:rFonts w:ascii="Calibri" w:hAnsi="Calibri" w:cs="Calibri"/>
          <w:sz w:val="22"/>
          <w:szCs w:val="22"/>
        </w:rPr>
        <w:t> </w:t>
      </w:r>
    </w:p>
    <w:p w14:paraId="3AB1C62F"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Komite Günü’ne bir gün eklenerek bulunan 06/02/2024 tarihi eğer bugüne denk geliyorsa aşağıdaki adımlarla devam edilmeli yoksa ertesi gün tekrar metod çalıştırılmalı</w:t>
      </w:r>
      <w:r>
        <w:rPr>
          <w:rStyle w:val="eop"/>
          <w:rFonts w:ascii="Calibri" w:hAnsi="Calibri" w:cs="Calibri"/>
          <w:sz w:val="22"/>
          <w:szCs w:val="22"/>
        </w:rPr>
        <w:t> </w:t>
      </w:r>
    </w:p>
    <w:p w14:paraId="510CBB4F"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Komite Günü=05/02/2024 tarihli satır ile bir önceki satırda yer alan Komite Günü=01/01/2024 tarih değeri arasında başlatılan Takdir ve Ödüllendirme Süreci(</w:t>
      </w:r>
      <w:r>
        <w:rPr>
          <w:rStyle w:val="normaltextrun"/>
          <w:rFonts w:ascii="Calibri" w:hAnsi="Calibri" w:cs="Calibri"/>
          <w:sz w:val="22"/>
          <w:szCs w:val="22"/>
          <w:shd w:val="clear" w:color="auto" w:fill="00FF00"/>
        </w:rPr>
        <w:t>T_TAKDIR_VE_ODULLENDIRME_SURECI</w:t>
      </w:r>
      <w:r>
        <w:rPr>
          <w:rStyle w:val="normaltextrun"/>
          <w:rFonts w:ascii="Calibri" w:hAnsi="Calibri" w:cs="Calibri"/>
          <w:sz w:val="22"/>
          <w:szCs w:val="22"/>
        </w:rPr>
        <w:t>) akışları için rapor çekilmeli</w:t>
      </w:r>
      <w:r>
        <w:rPr>
          <w:rStyle w:val="eop"/>
          <w:rFonts w:ascii="Calibri" w:hAnsi="Calibri" w:cs="Calibri"/>
          <w:sz w:val="22"/>
          <w:szCs w:val="22"/>
        </w:rPr>
        <w:t> </w:t>
      </w:r>
    </w:p>
    <w:p w14:paraId="707AB56A" w14:textId="77777777" w:rsidR="00F30042" w:rsidRDefault="00F30042" w:rsidP="00F30042">
      <w:pPr>
        <w:pStyle w:val="paragraph"/>
        <w:numPr>
          <w:ilvl w:val="0"/>
          <w:numId w:val="35"/>
        </w:numPr>
        <w:spacing w:before="0" w:beforeAutospacing="0" w:after="0" w:afterAutospacing="0"/>
        <w:ind w:left="2160" w:firstLine="0"/>
        <w:jc w:val="both"/>
        <w:textAlignment w:val="baseline"/>
        <w:rPr>
          <w:rFonts w:ascii="Calibri" w:hAnsi="Calibri" w:cs="Calibri"/>
          <w:sz w:val="22"/>
          <w:szCs w:val="22"/>
        </w:rPr>
      </w:pPr>
      <w:r>
        <w:rPr>
          <w:rStyle w:val="normaltextrun"/>
          <w:rFonts w:ascii="Calibri" w:hAnsi="Calibri" w:cs="Calibri"/>
          <w:sz w:val="22"/>
          <w:szCs w:val="22"/>
        </w:rPr>
        <w:t xml:space="preserve">Bu rapor </w:t>
      </w:r>
      <w:r>
        <w:rPr>
          <w:rStyle w:val="normaltextrun"/>
          <w:rFonts w:ascii="Calibri" w:hAnsi="Calibri" w:cs="Calibri"/>
          <w:sz w:val="22"/>
          <w:szCs w:val="22"/>
          <w:shd w:val="clear" w:color="auto" w:fill="FF00FF"/>
        </w:rPr>
        <w:t>“B0102200000000AB”</w:t>
      </w:r>
      <w:r>
        <w:rPr>
          <w:rStyle w:val="normaltextrun"/>
          <w:rFonts w:ascii="Calibri" w:hAnsi="Calibri" w:cs="Calibri"/>
          <w:sz w:val="22"/>
          <w:szCs w:val="22"/>
        </w:rPr>
        <w:t xml:space="preserve"> şablon numaralı </w:t>
      </w:r>
      <w:proofErr w:type="gramStart"/>
      <w:r>
        <w:rPr>
          <w:rStyle w:val="normaltextrun"/>
          <w:rFonts w:ascii="Calibri" w:hAnsi="Calibri" w:cs="Calibri"/>
          <w:sz w:val="22"/>
          <w:szCs w:val="22"/>
        </w:rPr>
        <w:t>mail</w:t>
      </w:r>
      <w:proofErr w:type="gramEnd"/>
      <w:r>
        <w:rPr>
          <w:rStyle w:val="normaltextrun"/>
          <w:rFonts w:ascii="Calibri" w:hAnsi="Calibri" w:cs="Calibri"/>
          <w:sz w:val="22"/>
          <w:szCs w:val="22"/>
        </w:rPr>
        <w:t xml:space="preserve"> şablonu içerisinde Genel Müdüre gönderilmeli</w:t>
      </w:r>
      <w:r>
        <w:rPr>
          <w:rStyle w:val="eop"/>
          <w:rFonts w:ascii="Calibri" w:hAnsi="Calibri" w:cs="Calibri"/>
          <w:sz w:val="22"/>
          <w:szCs w:val="22"/>
        </w:rPr>
        <w:t> </w:t>
      </w:r>
    </w:p>
    <w:p w14:paraId="2E8E9D0B" w14:textId="77777777" w:rsidR="00F30042" w:rsidRDefault="00F30042" w:rsidP="00F30042">
      <w:pPr>
        <w:pStyle w:val="paragraph"/>
        <w:spacing w:before="0" w:beforeAutospacing="0" w:after="0" w:afterAutospacing="0"/>
        <w:jc w:val="both"/>
        <w:textAlignment w:val="baseline"/>
        <w:rPr>
          <w:rFonts w:ascii="Segoe UI" w:hAnsi="Segoe UI" w:cs="Segoe UI"/>
          <w:sz w:val="18"/>
          <w:szCs w:val="18"/>
        </w:rPr>
      </w:pPr>
      <w:r>
        <w:rPr>
          <w:rStyle w:val="eop"/>
          <w:rFonts w:ascii="Calibri" w:hAnsi="Calibri" w:cs="Calibri"/>
          <w:sz w:val="22"/>
          <w:szCs w:val="22"/>
        </w:rPr>
        <w:t> </w:t>
      </w:r>
    </w:p>
    <w:p w14:paraId="302B7A73" w14:textId="77777777" w:rsidR="00F30042" w:rsidRDefault="00F30042" w:rsidP="00F30042">
      <w:pPr>
        <w:pStyle w:val="paragraph"/>
        <w:spacing w:before="0" w:beforeAutospacing="0" w:after="0" w:afterAutospacing="0"/>
        <w:jc w:val="both"/>
        <w:textAlignment w:val="baseline"/>
        <w:rPr>
          <w:rFonts w:ascii="Segoe UI" w:hAnsi="Segoe UI" w:cs="Segoe UI"/>
          <w:sz w:val="18"/>
          <w:szCs w:val="18"/>
        </w:rPr>
      </w:pPr>
      <w:r>
        <w:rPr>
          <w:rStyle w:val="wacimagecontainer"/>
          <w:rFonts w:ascii="Segoe UI" w:eastAsiaTheme="majorEastAsia" w:hAnsi="Segoe UI" w:cs="Segoe UI"/>
          <w:noProof/>
          <w:sz w:val="18"/>
          <w:szCs w:val="18"/>
        </w:rPr>
        <w:lastRenderedPageBreak/>
        <w:drawing>
          <wp:inline distT="0" distB="0" distL="0" distR="0" wp14:anchorId="0F05643F" wp14:editId="5CE38FE3">
            <wp:extent cx="7379335" cy="3529330"/>
            <wp:effectExtent l="0" t="0" r="0" b="0"/>
            <wp:docPr id="4" name="Resim 2" descr="metin, ekran görüntüsü, yazılım, sayı, numara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tin, ekran görüntüsü, yazılım, sayı, numara içeren bir resi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379335" cy="3529330"/>
                    </a:xfrm>
                    <a:prstGeom prst="rect">
                      <a:avLst/>
                    </a:prstGeom>
                    <a:noFill/>
                    <a:ln>
                      <a:noFill/>
                    </a:ln>
                  </pic:spPr>
                </pic:pic>
              </a:graphicData>
            </a:graphic>
          </wp:inline>
        </w:drawing>
      </w:r>
      <w:r>
        <w:rPr>
          <w:rStyle w:val="eop"/>
          <w:rFonts w:ascii="Calibri" w:hAnsi="Calibri" w:cs="Calibri"/>
          <w:sz w:val="22"/>
          <w:szCs w:val="22"/>
        </w:rPr>
        <w:t> </w:t>
      </w:r>
    </w:p>
    <w:p w14:paraId="7D9B38BF" w14:textId="77777777" w:rsidR="00B12150" w:rsidRDefault="00B12150" w:rsidP="002D28D2">
      <w:pPr>
        <w:ind w:left="360"/>
        <w:jc w:val="both"/>
        <w:rPr>
          <w:noProof/>
          <w:lang w:val="tr-TR"/>
        </w:rPr>
      </w:pPr>
    </w:p>
    <w:p w14:paraId="3C1AD5BD" w14:textId="13D11CFD" w:rsidR="00041204" w:rsidRDefault="00041204" w:rsidP="00282D14">
      <w:pPr>
        <w:pStyle w:val="Taslak1"/>
        <w:numPr>
          <w:ilvl w:val="0"/>
          <w:numId w:val="9"/>
        </w:numPr>
        <w:rPr>
          <w:noProof/>
          <w:lang w:val="tr-TR"/>
        </w:rPr>
      </w:pPr>
      <w:bookmarkStart w:id="25" w:name="_Toc90389648"/>
      <w:r>
        <w:rPr>
          <w:noProof/>
          <w:lang w:val="tr-TR"/>
        </w:rPr>
        <w:lastRenderedPageBreak/>
        <w:t>Raporlar</w:t>
      </w:r>
      <w:bookmarkEnd w:id="25"/>
    </w:p>
    <w:p w14:paraId="167B50A2" w14:textId="3C23444C" w:rsidR="00282D14" w:rsidRDefault="00C60ED2" w:rsidP="00C60ED2">
      <w:pPr>
        <w:pStyle w:val="Taslak2"/>
        <w:numPr>
          <w:ilvl w:val="1"/>
          <w:numId w:val="9"/>
        </w:numPr>
        <w:rPr>
          <w:noProof/>
          <w:lang w:val="tr-TR"/>
        </w:rPr>
      </w:pPr>
      <w:r>
        <w:rPr>
          <w:noProof/>
          <w:lang w:val="tr-TR"/>
        </w:rPr>
        <w:t>Takdir ve Ödüllendirme Süreç Raporu</w:t>
      </w:r>
    </w:p>
    <w:p w14:paraId="50D1289A" w14:textId="42D2A715" w:rsidR="00A07D47" w:rsidRDefault="00664FF8" w:rsidP="00A07D47">
      <w:pPr>
        <w:rPr>
          <w:noProof/>
          <w:lang w:val="tr-TR"/>
        </w:rPr>
      </w:pPr>
      <w:r w:rsidRPr="00664FF8">
        <w:rPr>
          <w:noProof/>
          <w:lang w:val="tr-TR"/>
        </w:rPr>
        <w:drawing>
          <wp:inline distT="0" distB="0" distL="0" distR="0" wp14:anchorId="26609DE2" wp14:editId="79CF7A97">
            <wp:extent cx="5096586" cy="2791215"/>
            <wp:effectExtent l="0" t="0" r="0" b="9525"/>
            <wp:docPr id="2092329417" name="Resim 1" descr="metin, ekran görüntüsü, yazı tipi içeren bir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29417" name="Resim 1" descr="metin, ekran görüntüsü, yazı tipi içeren bir resim"/>
                    <pic:cNvPicPr/>
                  </pic:nvPicPr>
                  <pic:blipFill>
                    <a:blip r:embed="rId62"/>
                    <a:stretch>
                      <a:fillRect/>
                    </a:stretch>
                  </pic:blipFill>
                  <pic:spPr>
                    <a:xfrm>
                      <a:off x="0" y="0"/>
                      <a:ext cx="5096586" cy="2791215"/>
                    </a:xfrm>
                    <a:prstGeom prst="rect">
                      <a:avLst/>
                    </a:prstGeom>
                  </pic:spPr>
                </pic:pic>
              </a:graphicData>
            </a:graphic>
          </wp:inline>
        </w:drawing>
      </w:r>
    </w:p>
    <w:p w14:paraId="019BB16B" w14:textId="77777777" w:rsidR="00E979A9" w:rsidRPr="00791006" w:rsidRDefault="00E979A9" w:rsidP="00270092">
      <w:pPr>
        <w:rPr>
          <w:noProof/>
          <w:lang w:val="tr-TR"/>
        </w:rPr>
      </w:pPr>
    </w:p>
    <w:sectPr w:rsidR="00E979A9" w:rsidRPr="00791006" w:rsidSect="00246332">
      <w:headerReference w:type="default" r:id="rId63"/>
      <w:footerReference w:type="default" r:id="rId64"/>
      <w:headerReference w:type="first" r:id="rId65"/>
      <w:footerReference w:type="first" r:id="rId66"/>
      <w:pgSz w:w="12240" w:h="15840"/>
      <w:pgMar w:top="1440" w:right="1440" w:bottom="1440" w:left="1440" w:header="720" w:footer="720" w:gutter="0"/>
      <w:pgNumType w:start="0"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A37FAE" w14:textId="77777777" w:rsidR="006559C8" w:rsidRDefault="006559C8" w:rsidP="00270092">
      <w:pPr>
        <w:spacing w:after="0" w:line="240" w:lineRule="auto"/>
      </w:pPr>
      <w:r>
        <w:separator/>
      </w:r>
    </w:p>
  </w:endnote>
  <w:endnote w:type="continuationSeparator" w:id="0">
    <w:p w14:paraId="753D6BFC" w14:textId="77777777" w:rsidR="006559C8" w:rsidRDefault="006559C8" w:rsidP="002700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A2"/>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Verdana">
    <w:panose1 w:val="020B0604030504040204"/>
    <w:charset w:val="A2"/>
    <w:family w:val="swiss"/>
    <w:pitch w:val="variable"/>
    <w:sig w:usb0="A0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23014192"/>
      <w:docPartObj>
        <w:docPartGallery w:val="Page Numbers (Bottom of Page)"/>
        <w:docPartUnique/>
      </w:docPartObj>
    </w:sdtPr>
    <w:sdtContent>
      <w:p w14:paraId="78C0254B" w14:textId="77777777" w:rsidR="00832869" w:rsidRDefault="00832869">
        <w:pPr>
          <w:pStyle w:val="AltBilgi"/>
          <w:jc w:val="center"/>
        </w:pPr>
        <w:r>
          <w:fldChar w:fldCharType="begin"/>
        </w:r>
        <w:r>
          <w:instrText>PAGE   \* MERGEFORMAT</w:instrText>
        </w:r>
        <w:r>
          <w:fldChar w:fldCharType="separate"/>
        </w:r>
        <w:r>
          <w:rPr>
            <w:lang w:val="tr-TR"/>
          </w:rPr>
          <w:t>2</w:t>
        </w:r>
        <w:r>
          <w:fldChar w:fldCharType="end"/>
        </w:r>
      </w:p>
    </w:sdtContent>
  </w:sdt>
  <w:p w14:paraId="7E63B15E" w14:textId="77777777" w:rsidR="00832869" w:rsidRDefault="00832869">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704DB8" w14:textId="77777777" w:rsidR="00270092" w:rsidRDefault="00270092">
    <w:pPr>
      <w:pStyle w:val="AltBilgi"/>
      <w:jc w:val="center"/>
    </w:pPr>
  </w:p>
  <w:p w14:paraId="38626768" w14:textId="77777777" w:rsidR="00270092" w:rsidRDefault="00270092">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1769B0" w14:textId="77777777" w:rsidR="006559C8" w:rsidRDefault="006559C8" w:rsidP="00270092">
      <w:pPr>
        <w:spacing w:after="0" w:line="240" w:lineRule="auto"/>
      </w:pPr>
      <w:r>
        <w:separator/>
      </w:r>
    </w:p>
  </w:footnote>
  <w:footnote w:type="continuationSeparator" w:id="0">
    <w:p w14:paraId="53203CFA" w14:textId="77777777" w:rsidR="006559C8" w:rsidRDefault="006559C8" w:rsidP="002700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oKlavuzu"/>
      <w:tblW w:w="9072" w:type="dxa"/>
      <w:tblInd w:w="137" w:type="dxa"/>
      <w:tblLook w:val="04A0" w:firstRow="1" w:lastRow="0" w:firstColumn="1" w:lastColumn="0" w:noHBand="0" w:noVBand="1"/>
    </w:tblPr>
    <w:tblGrid>
      <w:gridCol w:w="2883"/>
      <w:gridCol w:w="3021"/>
      <w:gridCol w:w="1510"/>
      <w:gridCol w:w="1658"/>
    </w:tblGrid>
    <w:tr w:rsidR="00650ABC" w:rsidRPr="00293E3B" w14:paraId="5282E9CA" w14:textId="77777777" w:rsidTr="00650ABC">
      <w:trPr>
        <w:trHeight w:val="54"/>
      </w:trPr>
      <w:tc>
        <w:tcPr>
          <w:tcW w:w="2883" w:type="dxa"/>
          <w:vMerge w:val="restart"/>
          <w:vAlign w:val="center"/>
        </w:tcPr>
        <w:bookmarkStart w:id="26" w:name="OLE_LINK1"/>
        <w:p w14:paraId="16B87732" w14:textId="77777777" w:rsidR="00650ABC" w:rsidRPr="00204E56" w:rsidRDefault="00650ABC" w:rsidP="00650ABC">
          <w:pPr>
            <w:pStyle w:val="stBilgi"/>
            <w:jc w:val="center"/>
            <w:rPr>
              <w:rFonts w:ascii="Times New Roman" w:hAnsi="Times New Roman" w:cs="Times New Roman"/>
            </w:rPr>
          </w:pPr>
          <w:r>
            <w:object w:dxaOrig="2933" w:dyaOrig="780" w14:anchorId="45382A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9.6pt;height:45.7pt" o:ole="">
                <v:imagedata r:id="rId1" o:title=""/>
              </v:shape>
              <o:OLEObject Type="Embed" ProgID="PBrush" ShapeID="_x0000_i1027" DrawAspect="Content" ObjectID="_1789472313" r:id="rId2"/>
            </w:object>
          </w:r>
          <w:bookmarkEnd w:id="26"/>
        </w:p>
      </w:tc>
      <w:tc>
        <w:tcPr>
          <w:tcW w:w="3021" w:type="dxa"/>
          <w:vMerge w:val="restart"/>
          <w:vAlign w:val="center"/>
        </w:tcPr>
        <w:p w14:paraId="3DC16C44" w14:textId="188D86BA" w:rsidR="00650ABC" w:rsidRPr="001269DC" w:rsidRDefault="0087702A" w:rsidP="00650ABC">
          <w:pPr>
            <w:pStyle w:val="stBilgi"/>
            <w:jc w:val="center"/>
            <w:rPr>
              <w:rFonts w:ascii="Arial" w:hAnsi="Arial" w:cs="Arial"/>
              <w:b/>
              <w:bCs/>
              <w:sz w:val="28"/>
              <w:szCs w:val="28"/>
            </w:rPr>
          </w:pPr>
          <w:r>
            <w:rPr>
              <w:rFonts w:ascii="Arial" w:hAnsi="Arial" w:cs="Arial"/>
              <w:b/>
              <w:bCs/>
              <w:sz w:val="28"/>
              <w:szCs w:val="28"/>
            </w:rPr>
            <w:t>Ürün</w:t>
          </w:r>
          <w:r w:rsidR="00650ABC">
            <w:rPr>
              <w:rFonts w:ascii="Arial" w:hAnsi="Arial" w:cs="Arial"/>
              <w:b/>
              <w:bCs/>
              <w:sz w:val="28"/>
              <w:szCs w:val="28"/>
            </w:rPr>
            <w:t xml:space="preserve"> Dokümanı</w:t>
          </w:r>
        </w:p>
      </w:tc>
      <w:tc>
        <w:tcPr>
          <w:tcW w:w="1510" w:type="dxa"/>
          <w:vAlign w:val="center"/>
        </w:tcPr>
        <w:p w14:paraId="406341E6" w14:textId="77777777" w:rsidR="00650ABC" w:rsidRPr="00293E3B" w:rsidRDefault="00650ABC" w:rsidP="00650ABC">
          <w:pPr>
            <w:pStyle w:val="stBilgi"/>
            <w:jc w:val="right"/>
            <w:rPr>
              <w:rFonts w:ascii="Times New Roman" w:hAnsi="Times New Roman" w:cs="Times New Roman"/>
              <w:sz w:val="18"/>
              <w:szCs w:val="18"/>
            </w:rPr>
          </w:pPr>
          <w:r w:rsidRPr="00293E3B">
            <w:rPr>
              <w:rFonts w:ascii="Times New Roman" w:hAnsi="Times New Roman" w:cs="Times New Roman"/>
              <w:sz w:val="18"/>
              <w:szCs w:val="18"/>
            </w:rPr>
            <w:t>Doküman Kodu:</w:t>
          </w:r>
        </w:p>
      </w:tc>
      <w:tc>
        <w:tcPr>
          <w:tcW w:w="1658" w:type="dxa"/>
          <w:vAlign w:val="center"/>
        </w:tcPr>
        <w:p w14:paraId="3AE3DC30" w14:textId="02142979" w:rsidR="00650ABC" w:rsidRPr="00293E3B" w:rsidRDefault="00650ABC" w:rsidP="00650ABC">
          <w:pPr>
            <w:pStyle w:val="stBilgi"/>
            <w:rPr>
              <w:rFonts w:ascii="Times New Roman" w:hAnsi="Times New Roman" w:cs="Times New Roman"/>
              <w:sz w:val="18"/>
              <w:szCs w:val="18"/>
            </w:rPr>
          </w:pPr>
          <w:r>
            <w:rPr>
              <w:rFonts w:ascii="Times New Roman" w:hAnsi="Times New Roman" w:cs="Times New Roman"/>
              <w:sz w:val="18"/>
              <w:szCs w:val="18"/>
            </w:rPr>
            <w:t>SR.1</w:t>
          </w:r>
          <w:r w:rsidR="0087702A">
            <w:rPr>
              <w:rFonts w:ascii="Times New Roman" w:hAnsi="Times New Roman" w:cs="Times New Roman"/>
              <w:sz w:val="18"/>
              <w:szCs w:val="18"/>
            </w:rPr>
            <w:t>2</w:t>
          </w:r>
        </w:p>
      </w:tc>
    </w:tr>
    <w:tr w:rsidR="00650ABC" w:rsidRPr="00293E3B" w14:paraId="230072E0" w14:textId="77777777" w:rsidTr="00650ABC">
      <w:trPr>
        <w:trHeight w:val="52"/>
      </w:trPr>
      <w:tc>
        <w:tcPr>
          <w:tcW w:w="2883" w:type="dxa"/>
          <w:vMerge/>
          <w:vAlign w:val="center"/>
        </w:tcPr>
        <w:p w14:paraId="034FC7BF" w14:textId="77777777" w:rsidR="00650ABC" w:rsidRPr="00204E56" w:rsidRDefault="00650ABC" w:rsidP="00650ABC">
          <w:pPr>
            <w:pStyle w:val="stBilgi"/>
            <w:rPr>
              <w:rFonts w:ascii="Times New Roman" w:hAnsi="Times New Roman" w:cs="Times New Roman"/>
              <w:noProof/>
            </w:rPr>
          </w:pPr>
        </w:p>
      </w:tc>
      <w:tc>
        <w:tcPr>
          <w:tcW w:w="3021" w:type="dxa"/>
          <w:vMerge/>
          <w:vAlign w:val="center"/>
        </w:tcPr>
        <w:p w14:paraId="26AEAA4D" w14:textId="77777777" w:rsidR="00650ABC" w:rsidRPr="00204E56" w:rsidRDefault="00650ABC" w:rsidP="00650ABC">
          <w:pPr>
            <w:pStyle w:val="stBilgi"/>
            <w:jc w:val="center"/>
            <w:rPr>
              <w:rFonts w:ascii="Times New Roman" w:hAnsi="Times New Roman" w:cs="Times New Roman"/>
            </w:rPr>
          </w:pPr>
        </w:p>
      </w:tc>
      <w:tc>
        <w:tcPr>
          <w:tcW w:w="1510" w:type="dxa"/>
          <w:vAlign w:val="center"/>
        </w:tcPr>
        <w:p w14:paraId="15C8237F" w14:textId="77777777" w:rsidR="00650ABC" w:rsidRPr="00293E3B" w:rsidRDefault="00650ABC" w:rsidP="00650ABC">
          <w:pPr>
            <w:pStyle w:val="stBilgi"/>
            <w:jc w:val="right"/>
            <w:rPr>
              <w:rFonts w:ascii="Times New Roman" w:hAnsi="Times New Roman" w:cs="Times New Roman"/>
              <w:sz w:val="18"/>
              <w:szCs w:val="18"/>
            </w:rPr>
          </w:pPr>
          <w:r>
            <w:rPr>
              <w:rFonts w:ascii="Times New Roman" w:hAnsi="Times New Roman" w:cs="Times New Roman"/>
              <w:sz w:val="18"/>
              <w:szCs w:val="18"/>
            </w:rPr>
            <w:t>Yayın Tarihi:</w:t>
          </w:r>
        </w:p>
      </w:tc>
      <w:tc>
        <w:tcPr>
          <w:tcW w:w="1658" w:type="dxa"/>
          <w:vAlign w:val="center"/>
        </w:tcPr>
        <w:p w14:paraId="3A06693F" w14:textId="77777777" w:rsidR="00650ABC" w:rsidRPr="00293E3B" w:rsidRDefault="00650ABC" w:rsidP="00650ABC">
          <w:pPr>
            <w:pStyle w:val="stBilgi"/>
            <w:rPr>
              <w:rFonts w:ascii="Times New Roman" w:hAnsi="Times New Roman" w:cs="Times New Roman"/>
              <w:sz w:val="18"/>
              <w:szCs w:val="18"/>
            </w:rPr>
          </w:pPr>
          <w:r>
            <w:rPr>
              <w:rFonts w:ascii="Times New Roman" w:hAnsi="Times New Roman" w:cs="Times New Roman"/>
              <w:sz w:val="18"/>
              <w:szCs w:val="18"/>
            </w:rPr>
            <w:t>06.06.2022</w:t>
          </w:r>
        </w:p>
      </w:tc>
    </w:tr>
    <w:tr w:rsidR="00650ABC" w:rsidRPr="00293E3B" w14:paraId="2202F646" w14:textId="77777777" w:rsidTr="00650ABC">
      <w:trPr>
        <w:trHeight w:val="52"/>
      </w:trPr>
      <w:tc>
        <w:tcPr>
          <w:tcW w:w="2883" w:type="dxa"/>
          <w:vMerge/>
          <w:vAlign w:val="center"/>
        </w:tcPr>
        <w:p w14:paraId="6343BECF" w14:textId="77777777" w:rsidR="00650ABC" w:rsidRPr="00204E56" w:rsidRDefault="00650ABC" w:rsidP="00650ABC">
          <w:pPr>
            <w:pStyle w:val="stBilgi"/>
            <w:rPr>
              <w:rFonts w:ascii="Times New Roman" w:hAnsi="Times New Roman" w:cs="Times New Roman"/>
              <w:noProof/>
            </w:rPr>
          </w:pPr>
        </w:p>
      </w:tc>
      <w:tc>
        <w:tcPr>
          <w:tcW w:w="3021" w:type="dxa"/>
          <w:vMerge/>
          <w:vAlign w:val="center"/>
        </w:tcPr>
        <w:p w14:paraId="38FBF752" w14:textId="77777777" w:rsidR="00650ABC" w:rsidRPr="00204E56" w:rsidRDefault="00650ABC" w:rsidP="00650ABC">
          <w:pPr>
            <w:pStyle w:val="stBilgi"/>
            <w:jc w:val="center"/>
            <w:rPr>
              <w:rFonts w:ascii="Times New Roman" w:hAnsi="Times New Roman" w:cs="Times New Roman"/>
            </w:rPr>
          </w:pPr>
        </w:p>
      </w:tc>
      <w:tc>
        <w:tcPr>
          <w:tcW w:w="1510" w:type="dxa"/>
          <w:vAlign w:val="center"/>
        </w:tcPr>
        <w:p w14:paraId="354BE2C0" w14:textId="77777777" w:rsidR="00650ABC" w:rsidRPr="00293E3B" w:rsidRDefault="00650ABC" w:rsidP="00650ABC">
          <w:pPr>
            <w:pStyle w:val="stBilgi"/>
            <w:jc w:val="right"/>
            <w:rPr>
              <w:rFonts w:ascii="Times New Roman" w:hAnsi="Times New Roman" w:cs="Times New Roman"/>
              <w:sz w:val="18"/>
              <w:szCs w:val="18"/>
            </w:rPr>
          </w:pPr>
          <w:r>
            <w:rPr>
              <w:rFonts w:ascii="Times New Roman" w:hAnsi="Times New Roman" w:cs="Times New Roman"/>
              <w:sz w:val="18"/>
              <w:szCs w:val="18"/>
            </w:rPr>
            <w:t>Revizyon No:</w:t>
          </w:r>
        </w:p>
      </w:tc>
      <w:tc>
        <w:tcPr>
          <w:tcW w:w="1658" w:type="dxa"/>
          <w:vAlign w:val="center"/>
        </w:tcPr>
        <w:p w14:paraId="3B46B10C" w14:textId="77777777" w:rsidR="00650ABC" w:rsidRPr="00293E3B" w:rsidRDefault="00650ABC" w:rsidP="00650ABC">
          <w:pPr>
            <w:pStyle w:val="stBilgi"/>
            <w:rPr>
              <w:rFonts w:ascii="Times New Roman" w:hAnsi="Times New Roman" w:cs="Times New Roman"/>
              <w:sz w:val="18"/>
              <w:szCs w:val="18"/>
            </w:rPr>
          </w:pPr>
          <w:r>
            <w:rPr>
              <w:rFonts w:ascii="Times New Roman" w:hAnsi="Times New Roman" w:cs="Times New Roman"/>
              <w:sz w:val="18"/>
              <w:szCs w:val="18"/>
            </w:rPr>
            <w:t>0</w:t>
          </w:r>
        </w:p>
      </w:tc>
    </w:tr>
    <w:tr w:rsidR="00650ABC" w:rsidRPr="00293E3B" w14:paraId="5CBB4662" w14:textId="77777777" w:rsidTr="00650ABC">
      <w:trPr>
        <w:trHeight w:val="52"/>
      </w:trPr>
      <w:tc>
        <w:tcPr>
          <w:tcW w:w="2883" w:type="dxa"/>
          <w:vMerge/>
          <w:vAlign w:val="center"/>
        </w:tcPr>
        <w:p w14:paraId="66AE97E5" w14:textId="77777777" w:rsidR="00650ABC" w:rsidRPr="00204E56" w:rsidRDefault="00650ABC" w:rsidP="00650ABC">
          <w:pPr>
            <w:pStyle w:val="stBilgi"/>
            <w:rPr>
              <w:rFonts w:ascii="Times New Roman" w:hAnsi="Times New Roman" w:cs="Times New Roman"/>
              <w:noProof/>
            </w:rPr>
          </w:pPr>
        </w:p>
      </w:tc>
      <w:tc>
        <w:tcPr>
          <w:tcW w:w="3021" w:type="dxa"/>
          <w:vMerge/>
          <w:vAlign w:val="center"/>
        </w:tcPr>
        <w:p w14:paraId="53061C6F" w14:textId="77777777" w:rsidR="00650ABC" w:rsidRPr="00204E56" w:rsidRDefault="00650ABC" w:rsidP="00650ABC">
          <w:pPr>
            <w:pStyle w:val="stBilgi"/>
            <w:jc w:val="center"/>
            <w:rPr>
              <w:rFonts w:ascii="Times New Roman" w:hAnsi="Times New Roman" w:cs="Times New Roman"/>
            </w:rPr>
          </w:pPr>
        </w:p>
      </w:tc>
      <w:tc>
        <w:tcPr>
          <w:tcW w:w="1510" w:type="dxa"/>
          <w:vAlign w:val="center"/>
        </w:tcPr>
        <w:p w14:paraId="2C7DABE9" w14:textId="77777777" w:rsidR="00650ABC" w:rsidRPr="00293E3B" w:rsidRDefault="00650ABC" w:rsidP="00650ABC">
          <w:pPr>
            <w:pStyle w:val="stBilgi"/>
            <w:jc w:val="right"/>
            <w:rPr>
              <w:rFonts w:ascii="Times New Roman" w:hAnsi="Times New Roman" w:cs="Times New Roman"/>
              <w:sz w:val="18"/>
              <w:szCs w:val="18"/>
            </w:rPr>
          </w:pPr>
          <w:r>
            <w:rPr>
              <w:rFonts w:ascii="Times New Roman" w:hAnsi="Times New Roman" w:cs="Times New Roman"/>
              <w:sz w:val="18"/>
              <w:szCs w:val="18"/>
            </w:rPr>
            <w:t>Revizyon Tarihi:</w:t>
          </w:r>
        </w:p>
      </w:tc>
      <w:tc>
        <w:tcPr>
          <w:tcW w:w="1658" w:type="dxa"/>
          <w:vAlign w:val="center"/>
        </w:tcPr>
        <w:p w14:paraId="6C38DE76" w14:textId="77777777" w:rsidR="00650ABC" w:rsidRPr="00293E3B" w:rsidRDefault="00650ABC" w:rsidP="00650ABC">
          <w:pPr>
            <w:pStyle w:val="stBilgi"/>
            <w:rPr>
              <w:rFonts w:ascii="Times New Roman" w:hAnsi="Times New Roman" w:cs="Times New Roman"/>
              <w:sz w:val="18"/>
              <w:szCs w:val="18"/>
            </w:rPr>
          </w:pPr>
          <w:r>
            <w:rPr>
              <w:rFonts w:ascii="Times New Roman" w:hAnsi="Times New Roman" w:cs="Times New Roman"/>
              <w:sz w:val="18"/>
              <w:szCs w:val="18"/>
            </w:rPr>
            <w:t>-</w:t>
          </w:r>
        </w:p>
      </w:tc>
    </w:tr>
    <w:tr w:rsidR="00650ABC" w:rsidRPr="00293E3B" w14:paraId="45D48C60" w14:textId="77777777" w:rsidTr="00650ABC">
      <w:trPr>
        <w:trHeight w:val="52"/>
      </w:trPr>
      <w:tc>
        <w:tcPr>
          <w:tcW w:w="2883" w:type="dxa"/>
          <w:vMerge/>
          <w:vAlign w:val="center"/>
        </w:tcPr>
        <w:p w14:paraId="1787FEA3" w14:textId="77777777" w:rsidR="00650ABC" w:rsidRPr="00204E56" w:rsidRDefault="00650ABC" w:rsidP="00650ABC">
          <w:pPr>
            <w:pStyle w:val="stBilgi"/>
            <w:rPr>
              <w:rFonts w:ascii="Times New Roman" w:hAnsi="Times New Roman" w:cs="Times New Roman"/>
              <w:noProof/>
            </w:rPr>
          </w:pPr>
        </w:p>
      </w:tc>
      <w:tc>
        <w:tcPr>
          <w:tcW w:w="3021" w:type="dxa"/>
          <w:vMerge/>
          <w:vAlign w:val="center"/>
        </w:tcPr>
        <w:p w14:paraId="57406F4E" w14:textId="77777777" w:rsidR="00650ABC" w:rsidRPr="00204E56" w:rsidRDefault="00650ABC" w:rsidP="00650ABC">
          <w:pPr>
            <w:pStyle w:val="stBilgi"/>
            <w:jc w:val="center"/>
            <w:rPr>
              <w:rFonts w:ascii="Times New Roman" w:hAnsi="Times New Roman" w:cs="Times New Roman"/>
            </w:rPr>
          </w:pPr>
        </w:p>
      </w:tc>
      <w:tc>
        <w:tcPr>
          <w:tcW w:w="1510" w:type="dxa"/>
          <w:vAlign w:val="center"/>
        </w:tcPr>
        <w:p w14:paraId="5DFAF719" w14:textId="77777777" w:rsidR="00650ABC" w:rsidRPr="00293E3B" w:rsidRDefault="00650ABC" w:rsidP="00650ABC">
          <w:pPr>
            <w:pStyle w:val="stBilgi"/>
            <w:jc w:val="right"/>
            <w:rPr>
              <w:rFonts w:ascii="Times New Roman" w:hAnsi="Times New Roman" w:cs="Times New Roman"/>
              <w:sz w:val="18"/>
              <w:szCs w:val="18"/>
            </w:rPr>
          </w:pPr>
          <w:r>
            <w:rPr>
              <w:rFonts w:ascii="Times New Roman" w:hAnsi="Times New Roman" w:cs="Times New Roman"/>
              <w:sz w:val="18"/>
              <w:szCs w:val="18"/>
            </w:rPr>
            <w:t>Gizlilik Sınıfı:</w:t>
          </w:r>
        </w:p>
      </w:tc>
      <w:tc>
        <w:tcPr>
          <w:tcW w:w="1658" w:type="dxa"/>
          <w:vAlign w:val="center"/>
        </w:tcPr>
        <w:p w14:paraId="7FE66C45" w14:textId="77777777" w:rsidR="00650ABC" w:rsidRPr="00293E3B" w:rsidRDefault="00650ABC" w:rsidP="00650ABC">
          <w:pPr>
            <w:pStyle w:val="stBilgi"/>
            <w:rPr>
              <w:rFonts w:ascii="Times New Roman" w:hAnsi="Times New Roman" w:cs="Times New Roman"/>
              <w:sz w:val="18"/>
              <w:szCs w:val="18"/>
            </w:rPr>
          </w:pPr>
          <w:r>
            <w:rPr>
              <w:rFonts w:ascii="Times New Roman" w:hAnsi="Times New Roman" w:cs="Times New Roman"/>
              <w:sz w:val="18"/>
              <w:szCs w:val="18"/>
            </w:rPr>
            <w:t>Kurum İçi</w:t>
          </w:r>
        </w:p>
      </w:tc>
    </w:tr>
  </w:tbl>
  <w:p w14:paraId="0A8706D5" w14:textId="554B4F90" w:rsidR="00270092" w:rsidRDefault="00270092">
    <w:pPr>
      <w:pStyle w:val="stBilgi"/>
    </w:pPr>
  </w:p>
  <w:p w14:paraId="791DDDB6" w14:textId="77777777" w:rsidR="00270092" w:rsidRDefault="00270092">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14BE9BEA" w14:paraId="56AF2377" w14:textId="77777777" w:rsidTr="14BE9BEA">
      <w:trPr>
        <w:trHeight w:val="300"/>
      </w:trPr>
      <w:tc>
        <w:tcPr>
          <w:tcW w:w="3120" w:type="dxa"/>
        </w:tcPr>
        <w:p w14:paraId="78DDB9A2" w14:textId="3316A33B" w:rsidR="14BE9BEA" w:rsidRDefault="14BE9BEA" w:rsidP="14BE9BEA">
          <w:pPr>
            <w:pStyle w:val="stBilgi"/>
            <w:ind w:left="-115"/>
          </w:pPr>
        </w:p>
      </w:tc>
      <w:tc>
        <w:tcPr>
          <w:tcW w:w="3120" w:type="dxa"/>
        </w:tcPr>
        <w:p w14:paraId="3118326C" w14:textId="660142C2" w:rsidR="14BE9BEA" w:rsidRDefault="14BE9BEA" w:rsidP="14BE9BEA">
          <w:pPr>
            <w:pStyle w:val="stBilgi"/>
            <w:jc w:val="center"/>
          </w:pPr>
        </w:p>
      </w:tc>
      <w:tc>
        <w:tcPr>
          <w:tcW w:w="3120" w:type="dxa"/>
        </w:tcPr>
        <w:p w14:paraId="6C1353E0" w14:textId="0229C729" w:rsidR="14BE9BEA" w:rsidRDefault="14BE9BEA" w:rsidP="14BE9BEA">
          <w:pPr>
            <w:pStyle w:val="stBilgi"/>
            <w:ind w:right="-115"/>
            <w:jc w:val="right"/>
          </w:pPr>
        </w:p>
      </w:tc>
    </w:tr>
  </w:tbl>
  <w:p w14:paraId="27DB1D21" w14:textId="1EBCD61A" w:rsidR="14BE9BEA" w:rsidRDefault="14BE9BEA" w:rsidP="14BE9BEA">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632F3"/>
    <w:multiLevelType w:val="hybridMultilevel"/>
    <w:tmpl w:val="8C82F9C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 w15:restartNumberingAfterBreak="0">
    <w:nsid w:val="018578B2"/>
    <w:multiLevelType w:val="hybridMultilevel"/>
    <w:tmpl w:val="07F6A6FE"/>
    <w:lvl w:ilvl="0" w:tplc="041F0001">
      <w:start w:val="1"/>
      <w:numFmt w:val="bullet"/>
      <w:lvlText w:val=""/>
      <w:lvlJc w:val="left"/>
      <w:pPr>
        <w:ind w:left="773" w:hanging="360"/>
      </w:pPr>
      <w:rPr>
        <w:rFonts w:ascii="Symbol" w:hAnsi="Symbol" w:hint="default"/>
      </w:rPr>
    </w:lvl>
    <w:lvl w:ilvl="1" w:tplc="041F0003" w:tentative="1">
      <w:start w:val="1"/>
      <w:numFmt w:val="bullet"/>
      <w:lvlText w:val="o"/>
      <w:lvlJc w:val="left"/>
      <w:pPr>
        <w:ind w:left="1493" w:hanging="360"/>
      </w:pPr>
      <w:rPr>
        <w:rFonts w:ascii="Courier New" w:hAnsi="Courier New" w:cs="Courier New" w:hint="default"/>
      </w:rPr>
    </w:lvl>
    <w:lvl w:ilvl="2" w:tplc="041F0005" w:tentative="1">
      <w:start w:val="1"/>
      <w:numFmt w:val="bullet"/>
      <w:lvlText w:val=""/>
      <w:lvlJc w:val="left"/>
      <w:pPr>
        <w:ind w:left="2213" w:hanging="360"/>
      </w:pPr>
      <w:rPr>
        <w:rFonts w:ascii="Wingdings" w:hAnsi="Wingdings" w:hint="default"/>
      </w:rPr>
    </w:lvl>
    <w:lvl w:ilvl="3" w:tplc="041F0001" w:tentative="1">
      <w:start w:val="1"/>
      <w:numFmt w:val="bullet"/>
      <w:lvlText w:val=""/>
      <w:lvlJc w:val="left"/>
      <w:pPr>
        <w:ind w:left="2933" w:hanging="360"/>
      </w:pPr>
      <w:rPr>
        <w:rFonts w:ascii="Symbol" w:hAnsi="Symbol" w:hint="default"/>
      </w:rPr>
    </w:lvl>
    <w:lvl w:ilvl="4" w:tplc="041F0003" w:tentative="1">
      <w:start w:val="1"/>
      <w:numFmt w:val="bullet"/>
      <w:lvlText w:val="o"/>
      <w:lvlJc w:val="left"/>
      <w:pPr>
        <w:ind w:left="3653" w:hanging="360"/>
      </w:pPr>
      <w:rPr>
        <w:rFonts w:ascii="Courier New" w:hAnsi="Courier New" w:cs="Courier New" w:hint="default"/>
      </w:rPr>
    </w:lvl>
    <w:lvl w:ilvl="5" w:tplc="041F0005" w:tentative="1">
      <w:start w:val="1"/>
      <w:numFmt w:val="bullet"/>
      <w:lvlText w:val=""/>
      <w:lvlJc w:val="left"/>
      <w:pPr>
        <w:ind w:left="4373" w:hanging="360"/>
      </w:pPr>
      <w:rPr>
        <w:rFonts w:ascii="Wingdings" w:hAnsi="Wingdings" w:hint="default"/>
      </w:rPr>
    </w:lvl>
    <w:lvl w:ilvl="6" w:tplc="041F0001" w:tentative="1">
      <w:start w:val="1"/>
      <w:numFmt w:val="bullet"/>
      <w:lvlText w:val=""/>
      <w:lvlJc w:val="left"/>
      <w:pPr>
        <w:ind w:left="5093" w:hanging="360"/>
      </w:pPr>
      <w:rPr>
        <w:rFonts w:ascii="Symbol" w:hAnsi="Symbol" w:hint="default"/>
      </w:rPr>
    </w:lvl>
    <w:lvl w:ilvl="7" w:tplc="041F0003" w:tentative="1">
      <w:start w:val="1"/>
      <w:numFmt w:val="bullet"/>
      <w:lvlText w:val="o"/>
      <w:lvlJc w:val="left"/>
      <w:pPr>
        <w:ind w:left="5813" w:hanging="360"/>
      </w:pPr>
      <w:rPr>
        <w:rFonts w:ascii="Courier New" w:hAnsi="Courier New" w:cs="Courier New" w:hint="default"/>
      </w:rPr>
    </w:lvl>
    <w:lvl w:ilvl="8" w:tplc="041F0005" w:tentative="1">
      <w:start w:val="1"/>
      <w:numFmt w:val="bullet"/>
      <w:lvlText w:val=""/>
      <w:lvlJc w:val="left"/>
      <w:pPr>
        <w:ind w:left="6533" w:hanging="360"/>
      </w:pPr>
      <w:rPr>
        <w:rFonts w:ascii="Wingdings" w:hAnsi="Wingdings" w:hint="default"/>
      </w:rPr>
    </w:lvl>
  </w:abstractNum>
  <w:abstractNum w:abstractNumId="2" w15:restartNumberingAfterBreak="0">
    <w:nsid w:val="02E82691"/>
    <w:multiLevelType w:val="multilevel"/>
    <w:tmpl w:val="7BCA55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35B7319"/>
    <w:multiLevelType w:val="hybridMultilevel"/>
    <w:tmpl w:val="C04811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3923A03"/>
    <w:multiLevelType w:val="multilevel"/>
    <w:tmpl w:val="80B2C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6172CC"/>
    <w:multiLevelType w:val="multilevel"/>
    <w:tmpl w:val="7BCA55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8152C97"/>
    <w:multiLevelType w:val="multilevel"/>
    <w:tmpl w:val="C7664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BD65376"/>
    <w:multiLevelType w:val="multilevel"/>
    <w:tmpl w:val="176AB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C430D74"/>
    <w:multiLevelType w:val="hybridMultilevel"/>
    <w:tmpl w:val="832A634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15:restartNumberingAfterBreak="0">
    <w:nsid w:val="0DDD0590"/>
    <w:multiLevelType w:val="multilevel"/>
    <w:tmpl w:val="7BCA55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6C53471"/>
    <w:multiLevelType w:val="multilevel"/>
    <w:tmpl w:val="7BCA55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7D03226"/>
    <w:multiLevelType w:val="hybridMultilevel"/>
    <w:tmpl w:val="5C7EB41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1805277E"/>
    <w:multiLevelType w:val="hybridMultilevel"/>
    <w:tmpl w:val="7BBEAA1E"/>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1D7377DB"/>
    <w:multiLevelType w:val="multilevel"/>
    <w:tmpl w:val="DF72CCC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C64E19"/>
    <w:multiLevelType w:val="multilevel"/>
    <w:tmpl w:val="25A0B6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74643F0"/>
    <w:multiLevelType w:val="hybridMultilevel"/>
    <w:tmpl w:val="0CC6798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B305E77"/>
    <w:multiLevelType w:val="multilevel"/>
    <w:tmpl w:val="78CCC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F21A54"/>
    <w:multiLevelType w:val="hybridMultilevel"/>
    <w:tmpl w:val="5A8E7C3E"/>
    <w:lvl w:ilvl="0" w:tplc="041F0017">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77A4813"/>
    <w:multiLevelType w:val="hybridMultilevel"/>
    <w:tmpl w:val="A6601CF4"/>
    <w:lvl w:ilvl="0" w:tplc="04D233C6">
      <w:start w:val="1"/>
      <w:numFmt w:val="decimal"/>
      <w:lvlText w:val="%1.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9BB59A3"/>
    <w:multiLevelType w:val="hybridMultilevel"/>
    <w:tmpl w:val="D15AEC4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0" w15:restartNumberingAfterBreak="0">
    <w:nsid w:val="53CA3ADF"/>
    <w:multiLevelType w:val="multilevel"/>
    <w:tmpl w:val="89C00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4335EE1"/>
    <w:multiLevelType w:val="hybridMultilevel"/>
    <w:tmpl w:val="57AE245A"/>
    <w:lvl w:ilvl="0" w:tplc="77AA3E54">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58F31C2E"/>
    <w:multiLevelType w:val="hybridMultilevel"/>
    <w:tmpl w:val="95F208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5A511584"/>
    <w:multiLevelType w:val="hybridMultilevel"/>
    <w:tmpl w:val="79C84E5A"/>
    <w:lvl w:ilvl="0" w:tplc="041F0001">
      <w:start w:val="1"/>
      <w:numFmt w:val="bullet"/>
      <w:lvlText w:val=""/>
      <w:lvlJc w:val="left"/>
      <w:pPr>
        <w:ind w:left="1068" w:hanging="360"/>
      </w:pPr>
      <w:rPr>
        <w:rFonts w:ascii="Symbol" w:hAnsi="Symbol" w:hint="default"/>
      </w:rPr>
    </w:lvl>
    <w:lvl w:ilvl="1" w:tplc="041F0003">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4" w15:restartNumberingAfterBreak="0">
    <w:nsid w:val="5D2F0E0A"/>
    <w:multiLevelType w:val="hybridMultilevel"/>
    <w:tmpl w:val="865CE756"/>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5" w15:restartNumberingAfterBreak="0">
    <w:nsid w:val="5F6C72CD"/>
    <w:multiLevelType w:val="hybridMultilevel"/>
    <w:tmpl w:val="0674F78C"/>
    <w:lvl w:ilvl="0" w:tplc="041F000D">
      <w:start w:val="1"/>
      <w:numFmt w:val="bullet"/>
      <w:lvlText w:val=""/>
      <w:lvlJc w:val="left"/>
      <w:pPr>
        <w:ind w:left="1352" w:hanging="360"/>
      </w:pPr>
      <w:rPr>
        <w:rFonts w:ascii="Wingdings" w:hAnsi="Wingdings" w:hint="default"/>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6" w15:restartNumberingAfterBreak="0">
    <w:nsid w:val="661E57CE"/>
    <w:multiLevelType w:val="multilevel"/>
    <w:tmpl w:val="99D29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82929A6"/>
    <w:multiLevelType w:val="hybridMultilevel"/>
    <w:tmpl w:val="24AEA5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95121EC"/>
    <w:multiLevelType w:val="hybridMultilevel"/>
    <w:tmpl w:val="483A6DD2"/>
    <w:lvl w:ilvl="0" w:tplc="AA88C4BC">
      <w:start w:val="1"/>
      <w:numFmt w:val="decimal"/>
      <w:lvlText w:val="%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696F02A7"/>
    <w:multiLevelType w:val="hybridMultilevel"/>
    <w:tmpl w:val="BB42662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6BB13F8E"/>
    <w:multiLevelType w:val="hybridMultilevel"/>
    <w:tmpl w:val="D56E742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734A1F5F"/>
    <w:multiLevelType w:val="hybridMultilevel"/>
    <w:tmpl w:val="0096F3F0"/>
    <w:lvl w:ilvl="0" w:tplc="BA6671A4">
      <w:start w:val="1"/>
      <w:numFmt w:val="decimal"/>
      <w:lvlText w:val="%1."/>
      <w:lvlJc w:val="left"/>
      <w:pPr>
        <w:ind w:left="720" w:hanging="360"/>
      </w:pPr>
      <w:rPr>
        <w:rFonts w:ascii="Calibri" w:hAnsi="Calibri" w:cs="Calibri"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777812CE"/>
    <w:multiLevelType w:val="hybridMultilevel"/>
    <w:tmpl w:val="2BFA700A"/>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3" w15:restartNumberingAfterBreak="0">
    <w:nsid w:val="78257B69"/>
    <w:multiLevelType w:val="multilevel"/>
    <w:tmpl w:val="7BCA55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78A1783A"/>
    <w:multiLevelType w:val="hybridMultilevel"/>
    <w:tmpl w:val="115EACC8"/>
    <w:lvl w:ilvl="0" w:tplc="7786C7A2">
      <w:start w:val="1"/>
      <w:numFmt w:val="decimal"/>
      <w:lvlText w:val="1.%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16cid:durableId="2005009751">
    <w:abstractNumId w:val="14"/>
  </w:num>
  <w:num w:numId="2" w16cid:durableId="704985109">
    <w:abstractNumId w:val="14"/>
  </w:num>
  <w:num w:numId="3" w16cid:durableId="1218736308">
    <w:abstractNumId w:val="11"/>
  </w:num>
  <w:num w:numId="4" w16cid:durableId="1497962915">
    <w:abstractNumId w:val="32"/>
  </w:num>
  <w:num w:numId="5" w16cid:durableId="74204651">
    <w:abstractNumId w:val="21"/>
  </w:num>
  <w:num w:numId="6" w16cid:durableId="1439787837">
    <w:abstractNumId w:val="34"/>
  </w:num>
  <w:num w:numId="7" w16cid:durableId="305014119">
    <w:abstractNumId w:val="18"/>
  </w:num>
  <w:num w:numId="8" w16cid:durableId="1050148933">
    <w:abstractNumId w:val="28"/>
  </w:num>
  <w:num w:numId="9" w16cid:durableId="250435237">
    <w:abstractNumId w:val="9"/>
  </w:num>
  <w:num w:numId="10" w16cid:durableId="361444095">
    <w:abstractNumId w:val="8"/>
  </w:num>
  <w:num w:numId="11" w16cid:durableId="1849829661">
    <w:abstractNumId w:val="0"/>
  </w:num>
  <w:num w:numId="12" w16cid:durableId="561016434">
    <w:abstractNumId w:val="31"/>
  </w:num>
  <w:num w:numId="13" w16cid:durableId="1745646566">
    <w:abstractNumId w:val="5"/>
  </w:num>
  <w:num w:numId="14" w16cid:durableId="262539587">
    <w:abstractNumId w:val="33"/>
  </w:num>
  <w:num w:numId="15" w16cid:durableId="2140561767">
    <w:abstractNumId w:val="10"/>
  </w:num>
  <w:num w:numId="16" w16cid:durableId="2135899435">
    <w:abstractNumId w:val="23"/>
  </w:num>
  <w:num w:numId="17" w16cid:durableId="1786073455">
    <w:abstractNumId w:val="19"/>
  </w:num>
  <w:num w:numId="18" w16cid:durableId="1029571099">
    <w:abstractNumId w:val="17"/>
  </w:num>
  <w:num w:numId="19" w16cid:durableId="1575092776">
    <w:abstractNumId w:val="27"/>
  </w:num>
  <w:num w:numId="20" w16cid:durableId="701825166">
    <w:abstractNumId w:val="30"/>
  </w:num>
  <w:num w:numId="21" w16cid:durableId="863134355">
    <w:abstractNumId w:val="24"/>
  </w:num>
  <w:num w:numId="22" w16cid:durableId="1726488040">
    <w:abstractNumId w:val="1"/>
  </w:num>
  <w:num w:numId="23" w16cid:durableId="362558326">
    <w:abstractNumId w:val="2"/>
  </w:num>
  <w:num w:numId="24" w16cid:durableId="1498501043">
    <w:abstractNumId w:val="22"/>
  </w:num>
  <w:num w:numId="25" w16cid:durableId="711416446">
    <w:abstractNumId w:val="25"/>
  </w:num>
  <w:num w:numId="26" w16cid:durableId="518395392">
    <w:abstractNumId w:val="15"/>
  </w:num>
  <w:num w:numId="27" w16cid:durableId="1431044751">
    <w:abstractNumId w:val="29"/>
  </w:num>
  <w:num w:numId="28" w16cid:durableId="1980764494">
    <w:abstractNumId w:val="12"/>
  </w:num>
  <w:num w:numId="29" w16cid:durableId="521632418">
    <w:abstractNumId w:val="13"/>
  </w:num>
  <w:num w:numId="30" w16cid:durableId="1722050326">
    <w:abstractNumId w:val="26"/>
  </w:num>
  <w:num w:numId="31" w16cid:durableId="35811741">
    <w:abstractNumId w:val="4"/>
  </w:num>
  <w:num w:numId="32" w16cid:durableId="646478271">
    <w:abstractNumId w:val="6"/>
  </w:num>
  <w:num w:numId="33" w16cid:durableId="547835647">
    <w:abstractNumId w:val="20"/>
  </w:num>
  <w:num w:numId="34" w16cid:durableId="407583362">
    <w:abstractNumId w:val="7"/>
  </w:num>
  <w:num w:numId="35" w16cid:durableId="1538931832">
    <w:abstractNumId w:val="16"/>
  </w:num>
  <w:num w:numId="36" w16cid:durableId="155342368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0ABC"/>
    <w:rsid w:val="000031DA"/>
    <w:rsid w:val="00004104"/>
    <w:rsid w:val="00005FD1"/>
    <w:rsid w:val="000063C0"/>
    <w:rsid w:val="00007C78"/>
    <w:rsid w:val="000105ED"/>
    <w:rsid w:val="00010EE4"/>
    <w:rsid w:val="000116A6"/>
    <w:rsid w:val="000144F9"/>
    <w:rsid w:val="00014DF5"/>
    <w:rsid w:val="00015914"/>
    <w:rsid w:val="0001633B"/>
    <w:rsid w:val="00016DD6"/>
    <w:rsid w:val="00020FA1"/>
    <w:rsid w:val="00023B81"/>
    <w:rsid w:val="00024682"/>
    <w:rsid w:val="000264BE"/>
    <w:rsid w:val="00033669"/>
    <w:rsid w:val="000336AA"/>
    <w:rsid w:val="00034361"/>
    <w:rsid w:val="00035E66"/>
    <w:rsid w:val="000368B7"/>
    <w:rsid w:val="00040C87"/>
    <w:rsid w:val="00041204"/>
    <w:rsid w:val="00041C5A"/>
    <w:rsid w:val="0004257F"/>
    <w:rsid w:val="00044692"/>
    <w:rsid w:val="00046C92"/>
    <w:rsid w:val="000470B4"/>
    <w:rsid w:val="00047238"/>
    <w:rsid w:val="00047598"/>
    <w:rsid w:val="00047962"/>
    <w:rsid w:val="0005193A"/>
    <w:rsid w:val="00053075"/>
    <w:rsid w:val="00057278"/>
    <w:rsid w:val="000606F8"/>
    <w:rsid w:val="00066519"/>
    <w:rsid w:val="000665B5"/>
    <w:rsid w:val="000668C9"/>
    <w:rsid w:val="00067AFF"/>
    <w:rsid w:val="000742A4"/>
    <w:rsid w:val="000812D9"/>
    <w:rsid w:val="00084B17"/>
    <w:rsid w:val="00087713"/>
    <w:rsid w:val="00087ABA"/>
    <w:rsid w:val="000905E4"/>
    <w:rsid w:val="00093155"/>
    <w:rsid w:val="000947F2"/>
    <w:rsid w:val="0009569F"/>
    <w:rsid w:val="00095F17"/>
    <w:rsid w:val="000975BF"/>
    <w:rsid w:val="000A006A"/>
    <w:rsid w:val="000A1E0A"/>
    <w:rsid w:val="000A36E2"/>
    <w:rsid w:val="000A38A7"/>
    <w:rsid w:val="000A6691"/>
    <w:rsid w:val="000B0BA2"/>
    <w:rsid w:val="000B11E8"/>
    <w:rsid w:val="000B1FEB"/>
    <w:rsid w:val="000B228C"/>
    <w:rsid w:val="000B2979"/>
    <w:rsid w:val="000B2A20"/>
    <w:rsid w:val="000B2A5A"/>
    <w:rsid w:val="000B5004"/>
    <w:rsid w:val="000B5070"/>
    <w:rsid w:val="000C3ADE"/>
    <w:rsid w:val="000C516D"/>
    <w:rsid w:val="000C6427"/>
    <w:rsid w:val="000C6E47"/>
    <w:rsid w:val="000D050A"/>
    <w:rsid w:val="000D1525"/>
    <w:rsid w:val="000D2D1D"/>
    <w:rsid w:val="000D3B2E"/>
    <w:rsid w:val="000D3EDA"/>
    <w:rsid w:val="000D43CE"/>
    <w:rsid w:val="000D48A5"/>
    <w:rsid w:val="000D7545"/>
    <w:rsid w:val="000E3572"/>
    <w:rsid w:val="000E3BA0"/>
    <w:rsid w:val="000E58DE"/>
    <w:rsid w:val="000E5926"/>
    <w:rsid w:val="000E7471"/>
    <w:rsid w:val="000F281E"/>
    <w:rsid w:val="000F5791"/>
    <w:rsid w:val="00102B94"/>
    <w:rsid w:val="00110A40"/>
    <w:rsid w:val="0011146D"/>
    <w:rsid w:val="00112C3F"/>
    <w:rsid w:val="001134A5"/>
    <w:rsid w:val="001179C8"/>
    <w:rsid w:val="00120DE7"/>
    <w:rsid w:val="00122EC3"/>
    <w:rsid w:val="0012416D"/>
    <w:rsid w:val="001265AA"/>
    <w:rsid w:val="001273FD"/>
    <w:rsid w:val="00131E83"/>
    <w:rsid w:val="00132D79"/>
    <w:rsid w:val="0013488B"/>
    <w:rsid w:val="001366FC"/>
    <w:rsid w:val="0013719C"/>
    <w:rsid w:val="001453E3"/>
    <w:rsid w:val="001463D7"/>
    <w:rsid w:val="00147479"/>
    <w:rsid w:val="00152418"/>
    <w:rsid w:val="00153723"/>
    <w:rsid w:val="00154E02"/>
    <w:rsid w:val="001605CE"/>
    <w:rsid w:val="00161625"/>
    <w:rsid w:val="001637F4"/>
    <w:rsid w:val="00164324"/>
    <w:rsid w:val="00166870"/>
    <w:rsid w:val="00167D26"/>
    <w:rsid w:val="0017288D"/>
    <w:rsid w:val="0017522C"/>
    <w:rsid w:val="0018081E"/>
    <w:rsid w:val="00180B8C"/>
    <w:rsid w:val="001817BC"/>
    <w:rsid w:val="0018195C"/>
    <w:rsid w:val="00184534"/>
    <w:rsid w:val="00185B42"/>
    <w:rsid w:val="001904CD"/>
    <w:rsid w:val="00192384"/>
    <w:rsid w:val="001932FC"/>
    <w:rsid w:val="00193921"/>
    <w:rsid w:val="001950A4"/>
    <w:rsid w:val="001A0FA1"/>
    <w:rsid w:val="001A6A26"/>
    <w:rsid w:val="001A7A08"/>
    <w:rsid w:val="001B131A"/>
    <w:rsid w:val="001B17AD"/>
    <w:rsid w:val="001B214D"/>
    <w:rsid w:val="001B31AA"/>
    <w:rsid w:val="001B623D"/>
    <w:rsid w:val="001C29BB"/>
    <w:rsid w:val="001C2F8C"/>
    <w:rsid w:val="001C6219"/>
    <w:rsid w:val="001C7A2F"/>
    <w:rsid w:val="001D1485"/>
    <w:rsid w:val="001D1507"/>
    <w:rsid w:val="001D3768"/>
    <w:rsid w:val="001D654A"/>
    <w:rsid w:val="001E79C2"/>
    <w:rsid w:val="001E7EFE"/>
    <w:rsid w:val="001F05E4"/>
    <w:rsid w:val="001F299E"/>
    <w:rsid w:val="001F3D03"/>
    <w:rsid w:val="001F53D4"/>
    <w:rsid w:val="002005FF"/>
    <w:rsid w:val="00202302"/>
    <w:rsid w:val="00202451"/>
    <w:rsid w:val="0020478F"/>
    <w:rsid w:val="002053F3"/>
    <w:rsid w:val="00207266"/>
    <w:rsid w:val="002123F3"/>
    <w:rsid w:val="00213D27"/>
    <w:rsid w:val="00217E6D"/>
    <w:rsid w:val="002208CE"/>
    <w:rsid w:val="00222628"/>
    <w:rsid w:val="00223506"/>
    <w:rsid w:val="00223B69"/>
    <w:rsid w:val="00224658"/>
    <w:rsid w:val="00225103"/>
    <w:rsid w:val="00231E6C"/>
    <w:rsid w:val="00232EE9"/>
    <w:rsid w:val="00246332"/>
    <w:rsid w:val="002523A6"/>
    <w:rsid w:val="0025685D"/>
    <w:rsid w:val="00257AE0"/>
    <w:rsid w:val="00257B8A"/>
    <w:rsid w:val="002621AA"/>
    <w:rsid w:val="0026697A"/>
    <w:rsid w:val="00270092"/>
    <w:rsid w:val="0027037F"/>
    <w:rsid w:val="00270526"/>
    <w:rsid w:val="00271202"/>
    <w:rsid w:val="00272543"/>
    <w:rsid w:val="0027325D"/>
    <w:rsid w:val="00273794"/>
    <w:rsid w:val="002737B5"/>
    <w:rsid w:val="00273B68"/>
    <w:rsid w:val="002745B4"/>
    <w:rsid w:val="00274B2F"/>
    <w:rsid w:val="002753C7"/>
    <w:rsid w:val="002816F7"/>
    <w:rsid w:val="00282D14"/>
    <w:rsid w:val="00283764"/>
    <w:rsid w:val="00283A5F"/>
    <w:rsid w:val="002840FB"/>
    <w:rsid w:val="00284594"/>
    <w:rsid w:val="002926E9"/>
    <w:rsid w:val="00293DC3"/>
    <w:rsid w:val="00293E16"/>
    <w:rsid w:val="00293F2D"/>
    <w:rsid w:val="00294BB1"/>
    <w:rsid w:val="00294CC0"/>
    <w:rsid w:val="00295DC7"/>
    <w:rsid w:val="00296D5B"/>
    <w:rsid w:val="002A25DE"/>
    <w:rsid w:val="002A4D0D"/>
    <w:rsid w:val="002A5662"/>
    <w:rsid w:val="002A5FC2"/>
    <w:rsid w:val="002A705A"/>
    <w:rsid w:val="002B2118"/>
    <w:rsid w:val="002B28ED"/>
    <w:rsid w:val="002B4BEE"/>
    <w:rsid w:val="002B5C7E"/>
    <w:rsid w:val="002B5DC2"/>
    <w:rsid w:val="002C0B79"/>
    <w:rsid w:val="002C1F96"/>
    <w:rsid w:val="002C2AF2"/>
    <w:rsid w:val="002C315C"/>
    <w:rsid w:val="002C3FB2"/>
    <w:rsid w:val="002C6435"/>
    <w:rsid w:val="002C667C"/>
    <w:rsid w:val="002D1E94"/>
    <w:rsid w:val="002D28D2"/>
    <w:rsid w:val="002D34D5"/>
    <w:rsid w:val="002D3A2B"/>
    <w:rsid w:val="002D5E64"/>
    <w:rsid w:val="002D753E"/>
    <w:rsid w:val="002D7F15"/>
    <w:rsid w:val="002E023C"/>
    <w:rsid w:val="002E10F6"/>
    <w:rsid w:val="002E173D"/>
    <w:rsid w:val="002E1AFD"/>
    <w:rsid w:val="002E1DA8"/>
    <w:rsid w:val="002E3A11"/>
    <w:rsid w:val="002E502C"/>
    <w:rsid w:val="002E5DFE"/>
    <w:rsid w:val="002E62E4"/>
    <w:rsid w:val="002E7C01"/>
    <w:rsid w:val="002F15D8"/>
    <w:rsid w:val="002F1DC9"/>
    <w:rsid w:val="002F51D1"/>
    <w:rsid w:val="002F5E8C"/>
    <w:rsid w:val="002F5FCA"/>
    <w:rsid w:val="002F6455"/>
    <w:rsid w:val="002F762A"/>
    <w:rsid w:val="002F7D64"/>
    <w:rsid w:val="003015A5"/>
    <w:rsid w:val="00302D54"/>
    <w:rsid w:val="003030DC"/>
    <w:rsid w:val="0030498F"/>
    <w:rsid w:val="00304D19"/>
    <w:rsid w:val="003053B0"/>
    <w:rsid w:val="00305578"/>
    <w:rsid w:val="00306B1E"/>
    <w:rsid w:val="0031114A"/>
    <w:rsid w:val="003165C4"/>
    <w:rsid w:val="0031686B"/>
    <w:rsid w:val="00317DC0"/>
    <w:rsid w:val="003226CE"/>
    <w:rsid w:val="0032335F"/>
    <w:rsid w:val="00323380"/>
    <w:rsid w:val="00323E2D"/>
    <w:rsid w:val="00324444"/>
    <w:rsid w:val="00325ADE"/>
    <w:rsid w:val="00330D12"/>
    <w:rsid w:val="0033158F"/>
    <w:rsid w:val="003319B4"/>
    <w:rsid w:val="00333E84"/>
    <w:rsid w:val="0033502D"/>
    <w:rsid w:val="0033545B"/>
    <w:rsid w:val="00335810"/>
    <w:rsid w:val="00337829"/>
    <w:rsid w:val="003379BE"/>
    <w:rsid w:val="00340309"/>
    <w:rsid w:val="00342306"/>
    <w:rsid w:val="003435BB"/>
    <w:rsid w:val="00346ECA"/>
    <w:rsid w:val="0035175C"/>
    <w:rsid w:val="00351DD1"/>
    <w:rsid w:val="003524C6"/>
    <w:rsid w:val="0035264B"/>
    <w:rsid w:val="003544C2"/>
    <w:rsid w:val="003561B0"/>
    <w:rsid w:val="00356D27"/>
    <w:rsid w:val="00360321"/>
    <w:rsid w:val="0036314A"/>
    <w:rsid w:val="0036321C"/>
    <w:rsid w:val="00364E2B"/>
    <w:rsid w:val="00365DC0"/>
    <w:rsid w:val="003722C3"/>
    <w:rsid w:val="00372C2D"/>
    <w:rsid w:val="0037395A"/>
    <w:rsid w:val="00375CD7"/>
    <w:rsid w:val="00380DCB"/>
    <w:rsid w:val="00381D88"/>
    <w:rsid w:val="00381F6F"/>
    <w:rsid w:val="003820E0"/>
    <w:rsid w:val="003860D4"/>
    <w:rsid w:val="003872E6"/>
    <w:rsid w:val="0038730F"/>
    <w:rsid w:val="003879FD"/>
    <w:rsid w:val="00390DF0"/>
    <w:rsid w:val="0039125F"/>
    <w:rsid w:val="00392EB7"/>
    <w:rsid w:val="003935F1"/>
    <w:rsid w:val="003938C3"/>
    <w:rsid w:val="00394E4D"/>
    <w:rsid w:val="003A0BDF"/>
    <w:rsid w:val="003A1343"/>
    <w:rsid w:val="003A16EB"/>
    <w:rsid w:val="003A28FB"/>
    <w:rsid w:val="003A2B50"/>
    <w:rsid w:val="003A35AE"/>
    <w:rsid w:val="003A59C2"/>
    <w:rsid w:val="003A78D3"/>
    <w:rsid w:val="003A7B79"/>
    <w:rsid w:val="003B144B"/>
    <w:rsid w:val="003B1789"/>
    <w:rsid w:val="003B1F4A"/>
    <w:rsid w:val="003B3989"/>
    <w:rsid w:val="003B5948"/>
    <w:rsid w:val="003B5B8B"/>
    <w:rsid w:val="003B5C50"/>
    <w:rsid w:val="003C0424"/>
    <w:rsid w:val="003C0992"/>
    <w:rsid w:val="003C4F20"/>
    <w:rsid w:val="003C52E9"/>
    <w:rsid w:val="003C6349"/>
    <w:rsid w:val="003D3430"/>
    <w:rsid w:val="003D3449"/>
    <w:rsid w:val="003D4667"/>
    <w:rsid w:val="003D7732"/>
    <w:rsid w:val="003E2845"/>
    <w:rsid w:val="003E5101"/>
    <w:rsid w:val="003E5978"/>
    <w:rsid w:val="003F1F24"/>
    <w:rsid w:val="003F29A9"/>
    <w:rsid w:val="003F5C91"/>
    <w:rsid w:val="003F6D76"/>
    <w:rsid w:val="003F7D68"/>
    <w:rsid w:val="0040167E"/>
    <w:rsid w:val="0040234E"/>
    <w:rsid w:val="00402814"/>
    <w:rsid w:val="00403753"/>
    <w:rsid w:val="00404CFD"/>
    <w:rsid w:val="0040567E"/>
    <w:rsid w:val="00405A2A"/>
    <w:rsid w:val="00406BE7"/>
    <w:rsid w:val="00411502"/>
    <w:rsid w:val="004130D1"/>
    <w:rsid w:val="004132FF"/>
    <w:rsid w:val="00413B5A"/>
    <w:rsid w:val="004163FE"/>
    <w:rsid w:val="00417996"/>
    <w:rsid w:val="0042045A"/>
    <w:rsid w:val="00423000"/>
    <w:rsid w:val="004241E2"/>
    <w:rsid w:val="004252C2"/>
    <w:rsid w:val="00427B01"/>
    <w:rsid w:val="004305EF"/>
    <w:rsid w:val="0043131F"/>
    <w:rsid w:val="00432516"/>
    <w:rsid w:val="00433634"/>
    <w:rsid w:val="0043467F"/>
    <w:rsid w:val="00434B63"/>
    <w:rsid w:val="00435882"/>
    <w:rsid w:val="00435CC5"/>
    <w:rsid w:val="00436A00"/>
    <w:rsid w:val="00441C20"/>
    <w:rsid w:val="0044621A"/>
    <w:rsid w:val="00447D67"/>
    <w:rsid w:val="00450861"/>
    <w:rsid w:val="004529EF"/>
    <w:rsid w:val="004533B3"/>
    <w:rsid w:val="00457754"/>
    <w:rsid w:val="00461158"/>
    <w:rsid w:val="00461341"/>
    <w:rsid w:val="00461EA9"/>
    <w:rsid w:val="00463C41"/>
    <w:rsid w:val="00463D01"/>
    <w:rsid w:val="00466921"/>
    <w:rsid w:val="0047132B"/>
    <w:rsid w:val="004741B2"/>
    <w:rsid w:val="00474999"/>
    <w:rsid w:val="004751A4"/>
    <w:rsid w:val="00476D3F"/>
    <w:rsid w:val="00476DC0"/>
    <w:rsid w:val="004775FC"/>
    <w:rsid w:val="00483B38"/>
    <w:rsid w:val="00484B60"/>
    <w:rsid w:val="00485CDF"/>
    <w:rsid w:val="004912DE"/>
    <w:rsid w:val="00492AE6"/>
    <w:rsid w:val="00492DA0"/>
    <w:rsid w:val="00493A7E"/>
    <w:rsid w:val="004952C3"/>
    <w:rsid w:val="00495D05"/>
    <w:rsid w:val="00496530"/>
    <w:rsid w:val="004977EA"/>
    <w:rsid w:val="00497C21"/>
    <w:rsid w:val="004A0DB9"/>
    <w:rsid w:val="004A21C8"/>
    <w:rsid w:val="004A2A0C"/>
    <w:rsid w:val="004A4098"/>
    <w:rsid w:val="004A418C"/>
    <w:rsid w:val="004A7476"/>
    <w:rsid w:val="004B1A17"/>
    <w:rsid w:val="004B31B3"/>
    <w:rsid w:val="004B5B91"/>
    <w:rsid w:val="004B6B8E"/>
    <w:rsid w:val="004C21B6"/>
    <w:rsid w:val="004C24AA"/>
    <w:rsid w:val="004D2C2B"/>
    <w:rsid w:val="004D4C00"/>
    <w:rsid w:val="004E0192"/>
    <w:rsid w:val="004E01E8"/>
    <w:rsid w:val="004E25E7"/>
    <w:rsid w:val="004E2735"/>
    <w:rsid w:val="004E2EAB"/>
    <w:rsid w:val="004E309B"/>
    <w:rsid w:val="004E5DDB"/>
    <w:rsid w:val="004E6239"/>
    <w:rsid w:val="004E6287"/>
    <w:rsid w:val="004E723F"/>
    <w:rsid w:val="004F36B4"/>
    <w:rsid w:val="004F767C"/>
    <w:rsid w:val="0050123B"/>
    <w:rsid w:val="0050218B"/>
    <w:rsid w:val="00504621"/>
    <w:rsid w:val="00504A56"/>
    <w:rsid w:val="00504FA0"/>
    <w:rsid w:val="00506BB6"/>
    <w:rsid w:val="00507CFD"/>
    <w:rsid w:val="00512A06"/>
    <w:rsid w:val="00512F7D"/>
    <w:rsid w:val="00517147"/>
    <w:rsid w:val="00520CE7"/>
    <w:rsid w:val="005215DC"/>
    <w:rsid w:val="005216C0"/>
    <w:rsid w:val="005217D3"/>
    <w:rsid w:val="00522908"/>
    <w:rsid w:val="00522E32"/>
    <w:rsid w:val="0052322D"/>
    <w:rsid w:val="0052462A"/>
    <w:rsid w:val="00524C45"/>
    <w:rsid w:val="00525D67"/>
    <w:rsid w:val="00525D71"/>
    <w:rsid w:val="00526731"/>
    <w:rsid w:val="005271EE"/>
    <w:rsid w:val="00530049"/>
    <w:rsid w:val="005374DE"/>
    <w:rsid w:val="00540DB5"/>
    <w:rsid w:val="00541DF9"/>
    <w:rsid w:val="00546327"/>
    <w:rsid w:val="00547AE9"/>
    <w:rsid w:val="00550C7C"/>
    <w:rsid w:val="005536CB"/>
    <w:rsid w:val="0055433A"/>
    <w:rsid w:val="00555729"/>
    <w:rsid w:val="00555E89"/>
    <w:rsid w:val="00557128"/>
    <w:rsid w:val="00557DBC"/>
    <w:rsid w:val="0056186F"/>
    <w:rsid w:val="00561C23"/>
    <w:rsid w:val="00562A2D"/>
    <w:rsid w:val="0056349F"/>
    <w:rsid w:val="005675D9"/>
    <w:rsid w:val="00571040"/>
    <w:rsid w:val="00573BDF"/>
    <w:rsid w:val="005813C5"/>
    <w:rsid w:val="00583ADE"/>
    <w:rsid w:val="00591E14"/>
    <w:rsid w:val="00592A2A"/>
    <w:rsid w:val="005952BA"/>
    <w:rsid w:val="005969CA"/>
    <w:rsid w:val="005A000F"/>
    <w:rsid w:val="005A09C1"/>
    <w:rsid w:val="005A1C59"/>
    <w:rsid w:val="005A3059"/>
    <w:rsid w:val="005A3104"/>
    <w:rsid w:val="005A6DA6"/>
    <w:rsid w:val="005A7DDD"/>
    <w:rsid w:val="005B5216"/>
    <w:rsid w:val="005B5670"/>
    <w:rsid w:val="005C01CE"/>
    <w:rsid w:val="005C02D6"/>
    <w:rsid w:val="005C0552"/>
    <w:rsid w:val="005C1D04"/>
    <w:rsid w:val="005C260A"/>
    <w:rsid w:val="005C4091"/>
    <w:rsid w:val="005C4227"/>
    <w:rsid w:val="005C608D"/>
    <w:rsid w:val="005D0415"/>
    <w:rsid w:val="005D1D65"/>
    <w:rsid w:val="005D5954"/>
    <w:rsid w:val="005D5D20"/>
    <w:rsid w:val="005D7E79"/>
    <w:rsid w:val="005E0B80"/>
    <w:rsid w:val="005E1548"/>
    <w:rsid w:val="005E2255"/>
    <w:rsid w:val="005E2E4E"/>
    <w:rsid w:val="005E2EAC"/>
    <w:rsid w:val="005E3AE8"/>
    <w:rsid w:val="005E4459"/>
    <w:rsid w:val="005F02C4"/>
    <w:rsid w:val="005F0BD7"/>
    <w:rsid w:val="005F0D42"/>
    <w:rsid w:val="005F3F7A"/>
    <w:rsid w:val="005F42C0"/>
    <w:rsid w:val="005F4DDC"/>
    <w:rsid w:val="005F61A2"/>
    <w:rsid w:val="005F66DC"/>
    <w:rsid w:val="005F74EC"/>
    <w:rsid w:val="00602EB5"/>
    <w:rsid w:val="006033E8"/>
    <w:rsid w:val="00603843"/>
    <w:rsid w:val="006053C7"/>
    <w:rsid w:val="00605AF3"/>
    <w:rsid w:val="00607BF0"/>
    <w:rsid w:val="00612232"/>
    <w:rsid w:val="0061419E"/>
    <w:rsid w:val="0061535A"/>
    <w:rsid w:val="00615CBC"/>
    <w:rsid w:val="00615DFA"/>
    <w:rsid w:val="0061606D"/>
    <w:rsid w:val="00616103"/>
    <w:rsid w:val="006167B1"/>
    <w:rsid w:val="006167CA"/>
    <w:rsid w:val="00617F76"/>
    <w:rsid w:val="00623561"/>
    <w:rsid w:val="00625EC2"/>
    <w:rsid w:val="006268BD"/>
    <w:rsid w:val="00630B4E"/>
    <w:rsid w:val="006317E6"/>
    <w:rsid w:val="006321A9"/>
    <w:rsid w:val="00633FD2"/>
    <w:rsid w:val="00635747"/>
    <w:rsid w:val="00637EDA"/>
    <w:rsid w:val="00640D43"/>
    <w:rsid w:val="0064308D"/>
    <w:rsid w:val="006435FD"/>
    <w:rsid w:val="00643AAE"/>
    <w:rsid w:val="0064459E"/>
    <w:rsid w:val="006465F0"/>
    <w:rsid w:val="00646C51"/>
    <w:rsid w:val="0064718A"/>
    <w:rsid w:val="00650ABC"/>
    <w:rsid w:val="006559C8"/>
    <w:rsid w:val="00656376"/>
    <w:rsid w:val="00660716"/>
    <w:rsid w:val="00661125"/>
    <w:rsid w:val="00664FF8"/>
    <w:rsid w:val="0066614B"/>
    <w:rsid w:val="00670D0D"/>
    <w:rsid w:val="00671460"/>
    <w:rsid w:val="00671FA3"/>
    <w:rsid w:val="00672033"/>
    <w:rsid w:val="00672C04"/>
    <w:rsid w:val="006807C6"/>
    <w:rsid w:val="00681158"/>
    <w:rsid w:val="00681D9F"/>
    <w:rsid w:val="006820E0"/>
    <w:rsid w:val="00682DDF"/>
    <w:rsid w:val="00685BA5"/>
    <w:rsid w:val="00686108"/>
    <w:rsid w:val="0068635A"/>
    <w:rsid w:val="00686587"/>
    <w:rsid w:val="00687ADD"/>
    <w:rsid w:val="00687E49"/>
    <w:rsid w:val="0069601B"/>
    <w:rsid w:val="006A0637"/>
    <w:rsid w:val="006A34E2"/>
    <w:rsid w:val="006A4AB9"/>
    <w:rsid w:val="006A4B55"/>
    <w:rsid w:val="006A53B4"/>
    <w:rsid w:val="006B188B"/>
    <w:rsid w:val="006B4F79"/>
    <w:rsid w:val="006B5239"/>
    <w:rsid w:val="006B6518"/>
    <w:rsid w:val="006B7F61"/>
    <w:rsid w:val="006C0F43"/>
    <w:rsid w:val="006C416A"/>
    <w:rsid w:val="006C49AD"/>
    <w:rsid w:val="006C4E65"/>
    <w:rsid w:val="006C7C62"/>
    <w:rsid w:val="006D0DF7"/>
    <w:rsid w:val="006D1AC5"/>
    <w:rsid w:val="006D1F7D"/>
    <w:rsid w:val="006D2FD3"/>
    <w:rsid w:val="006D7C88"/>
    <w:rsid w:val="006D7E55"/>
    <w:rsid w:val="006E16DC"/>
    <w:rsid w:val="006E28FB"/>
    <w:rsid w:val="006E4BC3"/>
    <w:rsid w:val="006E57AC"/>
    <w:rsid w:val="006E59C7"/>
    <w:rsid w:val="006E64D9"/>
    <w:rsid w:val="006F0F09"/>
    <w:rsid w:val="006F3807"/>
    <w:rsid w:val="006F3A90"/>
    <w:rsid w:val="006F3B96"/>
    <w:rsid w:val="007018F7"/>
    <w:rsid w:val="00701DE4"/>
    <w:rsid w:val="00702A2F"/>
    <w:rsid w:val="007032AB"/>
    <w:rsid w:val="00703AB9"/>
    <w:rsid w:val="007102F6"/>
    <w:rsid w:val="00710CA4"/>
    <w:rsid w:val="00711F8B"/>
    <w:rsid w:val="0071202A"/>
    <w:rsid w:val="007145F9"/>
    <w:rsid w:val="007170DD"/>
    <w:rsid w:val="00720F62"/>
    <w:rsid w:val="007241D9"/>
    <w:rsid w:val="00725452"/>
    <w:rsid w:val="007257CD"/>
    <w:rsid w:val="00725BFC"/>
    <w:rsid w:val="0072765F"/>
    <w:rsid w:val="007312B1"/>
    <w:rsid w:val="007350F3"/>
    <w:rsid w:val="00736D4C"/>
    <w:rsid w:val="007404D8"/>
    <w:rsid w:val="00740D9B"/>
    <w:rsid w:val="00741C31"/>
    <w:rsid w:val="0074620E"/>
    <w:rsid w:val="00750008"/>
    <w:rsid w:val="0075102F"/>
    <w:rsid w:val="0075222F"/>
    <w:rsid w:val="00762D37"/>
    <w:rsid w:val="0076692E"/>
    <w:rsid w:val="00770EDA"/>
    <w:rsid w:val="007736AE"/>
    <w:rsid w:val="007756EC"/>
    <w:rsid w:val="00775C6E"/>
    <w:rsid w:val="00776960"/>
    <w:rsid w:val="00780D21"/>
    <w:rsid w:val="007850A1"/>
    <w:rsid w:val="00786485"/>
    <w:rsid w:val="00787B6E"/>
    <w:rsid w:val="00787E34"/>
    <w:rsid w:val="00790F83"/>
    <w:rsid w:val="00791006"/>
    <w:rsid w:val="007911BC"/>
    <w:rsid w:val="00795220"/>
    <w:rsid w:val="00795E64"/>
    <w:rsid w:val="00797A41"/>
    <w:rsid w:val="00797FFC"/>
    <w:rsid w:val="007A58B3"/>
    <w:rsid w:val="007A58EC"/>
    <w:rsid w:val="007A5A51"/>
    <w:rsid w:val="007B14C4"/>
    <w:rsid w:val="007B2028"/>
    <w:rsid w:val="007B54D7"/>
    <w:rsid w:val="007B5F40"/>
    <w:rsid w:val="007C19BD"/>
    <w:rsid w:val="007C25C4"/>
    <w:rsid w:val="007C2A17"/>
    <w:rsid w:val="007C38DA"/>
    <w:rsid w:val="007C3E62"/>
    <w:rsid w:val="007C4317"/>
    <w:rsid w:val="007C4FDC"/>
    <w:rsid w:val="007C5288"/>
    <w:rsid w:val="007C62A2"/>
    <w:rsid w:val="007C6411"/>
    <w:rsid w:val="007C65F3"/>
    <w:rsid w:val="007D1B03"/>
    <w:rsid w:val="007D2E44"/>
    <w:rsid w:val="007D7653"/>
    <w:rsid w:val="007D7C8B"/>
    <w:rsid w:val="007E5272"/>
    <w:rsid w:val="007E5729"/>
    <w:rsid w:val="007F083B"/>
    <w:rsid w:val="007F121C"/>
    <w:rsid w:val="007F2655"/>
    <w:rsid w:val="007F3CE7"/>
    <w:rsid w:val="007F5852"/>
    <w:rsid w:val="007F7DE8"/>
    <w:rsid w:val="00803A29"/>
    <w:rsid w:val="00805AFC"/>
    <w:rsid w:val="00805E71"/>
    <w:rsid w:val="00806F50"/>
    <w:rsid w:val="00807C4F"/>
    <w:rsid w:val="00810129"/>
    <w:rsid w:val="00810B76"/>
    <w:rsid w:val="00814320"/>
    <w:rsid w:val="008210CE"/>
    <w:rsid w:val="00823613"/>
    <w:rsid w:val="0082434B"/>
    <w:rsid w:val="00825043"/>
    <w:rsid w:val="00825E51"/>
    <w:rsid w:val="00826E38"/>
    <w:rsid w:val="0083149F"/>
    <w:rsid w:val="00832869"/>
    <w:rsid w:val="00833B4D"/>
    <w:rsid w:val="008345F5"/>
    <w:rsid w:val="00835D11"/>
    <w:rsid w:val="008377E2"/>
    <w:rsid w:val="00845080"/>
    <w:rsid w:val="00845C6B"/>
    <w:rsid w:val="00847A6B"/>
    <w:rsid w:val="00850868"/>
    <w:rsid w:val="0085139F"/>
    <w:rsid w:val="008551DB"/>
    <w:rsid w:val="00861B5E"/>
    <w:rsid w:val="00861B9A"/>
    <w:rsid w:val="0086489B"/>
    <w:rsid w:val="00866FCE"/>
    <w:rsid w:val="00867B54"/>
    <w:rsid w:val="0087085A"/>
    <w:rsid w:val="00870901"/>
    <w:rsid w:val="00872AD6"/>
    <w:rsid w:val="0087702A"/>
    <w:rsid w:val="0087742E"/>
    <w:rsid w:val="008819CE"/>
    <w:rsid w:val="00882300"/>
    <w:rsid w:val="008839E2"/>
    <w:rsid w:val="00883A69"/>
    <w:rsid w:val="00887800"/>
    <w:rsid w:val="008913DE"/>
    <w:rsid w:val="00891D16"/>
    <w:rsid w:val="00891F63"/>
    <w:rsid w:val="00894104"/>
    <w:rsid w:val="0089585D"/>
    <w:rsid w:val="00895A23"/>
    <w:rsid w:val="00895C9E"/>
    <w:rsid w:val="00897D2A"/>
    <w:rsid w:val="008A2600"/>
    <w:rsid w:val="008A389A"/>
    <w:rsid w:val="008A3C91"/>
    <w:rsid w:val="008A4AEB"/>
    <w:rsid w:val="008A635F"/>
    <w:rsid w:val="008A6474"/>
    <w:rsid w:val="008A6A87"/>
    <w:rsid w:val="008A6C56"/>
    <w:rsid w:val="008B1949"/>
    <w:rsid w:val="008B1EC5"/>
    <w:rsid w:val="008B2C13"/>
    <w:rsid w:val="008B2EAA"/>
    <w:rsid w:val="008B359F"/>
    <w:rsid w:val="008B37BD"/>
    <w:rsid w:val="008B3866"/>
    <w:rsid w:val="008B67F8"/>
    <w:rsid w:val="008B6C13"/>
    <w:rsid w:val="008C51EB"/>
    <w:rsid w:val="008C63AF"/>
    <w:rsid w:val="008D0C07"/>
    <w:rsid w:val="008D0E03"/>
    <w:rsid w:val="008D7367"/>
    <w:rsid w:val="008E0391"/>
    <w:rsid w:val="008E0EFE"/>
    <w:rsid w:val="008E14DE"/>
    <w:rsid w:val="008E305F"/>
    <w:rsid w:val="008E5C00"/>
    <w:rsid w:val="008F1877"/>
    <w:rsid w:val="008F4B5E"/>
    <w:rsid w:val="008F6F1A"/>
    <w:rsid w:val="008F7A1A"/>
    <w:rsid w:val="00900904"/>
    <w:rsid w:val="00902522"/>
    <w:rsid w:val="009035B2"/>
    <w:rsid w:val="009048F3"/>
    <w:rsid w:val="009053DB"/>
    <w:rsid w:val="00905B91"/>
    <w:rsid w:val="00906FA0"/>
    <w:rsid w:val="009071F4"/>
    <w:rsid w:val="00907237"/>
    <w:rsid w:val="00913C13"/>
    <w:rsid w:val="00915CFD"/>
    <w:rsid w:val="00916D9C"/>
    <w:rsid w:val="00916DA9"/>
    <w:rsid w:val="00921274"/>
    <w:rsid w:val="00921F17"/>
    <w:rsid w:val="0092316C"/>
    <w:rsid w:val="00923192"/>
    <w:rsid w:val="00924372"/>
    <w:rsid w:val="00925F7B"/>
    <w:rsid w:val="009301D4"/>
    <w:rsid w:val="00931DF0"/>
    <w:rsid w:val="009328C0"/>
    <w:rsid w:val="00933ACF"/>
    <w:rsid w:val="00933E9A"/>
    <w:rsid w:val="00933ECE"/>
    <w:rsid w:val="0094169C"/>
    <w:rsid w:val="0094323E"/>
    <w:rsid w:val="00946119"/>
    <w:rsid w:val="009539D0"/>
    <w:rsid w:val="00953E12"/>
    <w:rsid w:val="0096010D"/>
    <w:rsid w:val="00961D2C"/>
    <w:rsid w:val="009648A5"/>
    <w:rsid w:val="00965502"/>
    <w:rsid w:val="00966300"/>
    <w:rsid w:val="009717BB"/>
    <w:rsid w:val="009720DE"/>
    <w:rsid w:val="00973A78"/>
    <w:rsid w:val="00976A8B"/>
    <w:rsid w:val="00977739"/>
    <w:rsid w:val="00980BF6"/>
    <w:rsid w:val="0098344E"/>
    <w:rsid w:val="00985008"/>
    <w:rsid w:val="009860B4"/>
    <w:rsid w:val="0098693C"/>
    <w:rsid w:val="00987D92"/>
    <w:rsid w:val="009933B9"/>
    <w:rsid w:val="00993470"/>
    <w:rsid w:val="00993BA9"/>
    <w:rsid w:val="009A2628"/>
    <w:rsid w:val="009A2A06"/>
    <w:rsid w:val="009A2FC2"/>
    <w:rsid w:val="009A56CF"/>
    <w:rsid w:val="009A5C19"/>
    <w:rsid w:val="009B1F6B"/>
    <w:rsid w:val="009B376C"/>
    <w:rsid w:val="009B4A93"/>
    <w:rsid w:val="009B5BF7"/>
    <w:rsid w:val="009B5C1F"/>
    <w:rsid w:val="009C0384"/>
    <w:rsid w:val="009C0645"/>
    <w:rsid w:val="009C210B"/>
    <w:rsid w:val="009C25AB"/>
    <w:rsid w:val="009C3B94"/>
    <w:rsid w:val="009C53D5"/>
    <w:rsid w:val="009C58F4"/>
    <w:rsid w:val="009C5D4C"/>
    <w:rsid w:val="009D0823"/>
    <w:rsid w:val="009D350A"/>
    <w:rsid w:val="009D4427"/>
    <w:rsid w:val="009D54DF"/>
    <w:rsid w:val="009D6155"/>
    <w:rsid w:val="009D6CF5"/>
    <w:rsid w:val="009E1AD5"/>
    <w:rsid w:val="009E2CE0"/>
    <w:rsid w:val="009E44AD"/>
    <w:rsid w:val="009E51D0"/>
    <w:rsid w:val="009E68AD"/>
    <w:rsid w:val="009F2E41"/>
    <w:rsid w:val="009F592D"/>
    <w:rsid w:val="009F7CE8"/>
    <w:rsid w:val="00A0034F"/>
    <w:rsid w:val="00A028A3"/>
    <w:rsid w:val="00A02CB5"/>
    <w:rsid w:val="00A045AB"/>
    <w:rsid w:val="00A04609"/>
    <w:rsid w:val="00A051C3"/>
    <w:rsid w:val="00A06F6D"/>
    <w:rsid w:val="00A07D47"/>
    <w:rsid w:val="00A122CF"/>
    <w:rsid w:val="00A12D13"/>
    <w:rsid w:val="00A13420"/>
    <w:rsid w:val="00A146FA"/>
    <w:rsid w:val="00A16EE7"/>
    <w:rsid w:val="00A171C4"/>
    <w:rsid w:val="00A212DB"/>
    <w:rsid w:val="00A22441"/>
    <w:rsid w:val="00A224F8"/>
    <w:rsid w:val="00A23C14"/>
    <w:rsid w:val="00A23E3A"/>
    <w:rsid w:val="00A24447"/>
    <w:rsid w:val="00A248F7"/>
    <w:rsid w:val="00A25634"/>
    <w:rsid w:val="00A26546"/>
    <w:rsid w:val="00A315EE"/>
    <w:rsid w:val="00A3223C"/>
    <w:rsid w:val="00A32435"/>
    <w:rsid w:val="00A33D81"/>
    <w:rsid w:val="00A35A16"/>
    <w:rsid w:val="00A37817"/>
    <w:rsid w:val="00A37FF1"/>
    <w:rsid w:val="00A4115C"/>
    <w:rsid w:val="00A43F9A"/>
    <w:rsid w:val="00A4500D"/>
    <w:rsid w:val="00A46C46"/>
    <w:rsid w:val="00A50D77"/>
    <w:rsid w:val="00A50DAF"/>
    <w:rsid w:val="00A529D2"/>
    <w:rsid w:val="00A53B07"/>
    <w:rsid w:val="00A5490C"/>
    <w:rsid w:val="00A54B63"/>
    <w:rsid w:val="00A555B8"/>
    <w:rsid w:val="00A55715"/>
    <w:rsid w:val="00A557F1"/>
    <w:rsid w:val="00A55F05"/>
    <w:rsid w:val="00A572A0"/>
    <w:rsid w:val="00A622D4"/>
    <w:rsid w:val="00A63268"/>
    <w:rsid w:val="00A64F66"/>
    <w:rsid w:val="00A65914"/>
    <w:rsid w:val="00A66707"/>
    <w:rsid w:val="00A70598"/>
    <w:rsid w:val="00A70EAD"/>
    <w:rsid w:val="00A71F26"/>
    <w:rsid w:val="00A745AB"/>
    <w:rsid w:val="00A7510B"/>
    <w:rsid w:val="00A757A8"/>
    <w:rsid w:val="00A764E2"/>
    <w:rsid w:val="00A77368"/>
    <w:rsid w:val="00A80AB6"/>
    <w:rsid w:val="00A81589"/>
    <w:rsid w:val="00A81AE3"/>
    <w:rsid w:val="00A8278B"/>
    <w:rsid w:val="00A82A4E"/>
    <w:rsid w:val="00A82E07"/>
    <w:rsid w:val="00A830CF"/>
    <w:rsid w:val="00A86175"/>
    <w:rsid w:val="00A90433"/>
    <w:rsid w:val="00A92F64"/>
    <w:rsid w:val="00A942A9"/>
    <w:rsid w:val="00AA080A"/>
    <w:rsid w:val="00AA26BE"/>
    <w:rsid w:val="00AA6455"/>
    <w:rsid w:val="00AA6693"/>
    <w:rsid w:val="00AA7039"/>
    <w:rsid w:val="00AA785E"/>
    <w:rsid w:val="00AB0A04"/>
    <w:rsid w:val="00AB0EA6"/>
    <w:rsid w:val="00AB2AAE"/>
    <w:rsid w:val="00AB2CFF"/>
    <w:rsid w:val="00AB48AB"/>
    <w:rsid w:val="00AB5DC0"/>
    <w:rsid w:val="00AB7F9C"/>
    <w:rsid w:val="00AC1E66"/>
    <w:rsid w:val="00AC2B81"/>
    <w:rsid w:val="00AC3FE2"/>
    <w:rsid w:val="00AC41F5"/>
    <w:rsid w:val="00AC472F"/>
    <w:rsid w:val="00AC4F07"/>
    <w:rsid w:val="00AC5A4B"/>
    <w:rsid w:val="00AC7EA1"/>
    <w:rsid w:val="00AD3F2D"/>
    <w:rsid w:val="00AD5C9C"/>
    <w:rsid w:val="00AD603D"/>
    <w:rsid w:val="00AD692C"/>
    <w:rsid w:val="00AE0B39"/>
    <w:rsid w:val="00AE2684"/>
    <w:rsid w:val="00AE2D13"/>
    <w:rsid w:val="00AE3B0D"/>
    <w:rsid w:val="00AE3EE1"/>
    <w:rsid w:val="00AE4650"/>
    <w:rsid w:val="00AE6215"/>
    <w:rsid w:val="00AE7D2A"/>
    <w:rsid w:val="00AF381F"/>
    <w:rsid w:val="00AF3E7B"/>
    <w:rsid w:val="00AF4618"/>
    <w:rsid w:val="00AF4BED"/>
    <w:rsid w:val="00AF4C1D"/>
    <w:rsid w:val="00AF652F"/>
    <w:rsid w:val="00AF7D09"/>
    <w:rsid w:val="00B01708"/>
    <w:rsid w:val="00B0204D"/>
    <w:rsid w:val="00B102EF"/>
    <w:rsid w:val="00B12150"/>
    <w:rsid w:val="00B157F8"/>
    <w:rsid w:val="00B15C25"/>
    <w:rsid w:val="00B15DEB"/>
    <w:rsid w:val="00B168FC"/>
    <w:rsid w:val="00B21BFB"/>
    <w:rsid w:val="00B24DE2"/>
    <w:rsid w:val="00B25449"/>
    <w:rsid w:val="00B26444"/>
    <w:rsid w:val="00B27051"/>
    <w:rsid w:val="00B33926"/>
    <w:rsid w:val="00B34935"/>
    <w:rsid w:val="00B35D0E"/>
    <w:rsid w:val="00B367BB"/>
    <w:rsid w:val="00B377B6"/>
    <w:rsid w:val="00B37F69"/>
    <w:rsid w:val="00B41B65"/>
    <w:rsid w:val="00B421E0"/>
    <w:rsid w:val="00B42838"/>
    <w:rsid w:val="00B43108"/>
    <w:rsid w:val="00B43260"/>
    <w:rsid w:val="00B462DB"/>
    <w:rsid w:val="00B46D82"/>
    <w:rsid w:val="00B5157B"/>
    <w:rsid w:val="00B519CB"/>
    <w:rsid w:val="00B524A2"/>
    <w:rsid w:val="00B5282A"/>
    <w:rsid w:val="00B53183"/>
    <w:rsid w:val="00B5419D"/>
    <w:rsid w:val="00B56B98"/>
    <w:rsid w:val="00B6177C"/>
    <w:rsid w:val="00B636D1"/>
    <w:rsid w:val="00B63A4D"/>
    <w:rsid w:val="00B6480D"/>
    <w:rsid w:val="00B6641F"/>
    <w:rsid w:val="00B66BA5"/>
    <w:rsid w:val="00B673C2"/>
    <w:rsid w:val="00B70202"/>
    <w:rsid w:val="00B703B6"/>
    <w:rsid w:val="00B71A03"/>
    <w:rsid w:val="00B739EC"/>
    <w:rsid w:val="00B742CA"/>
    <w:rsid w:val="00B80F31"/>
    <w:rsid w:val="00B8138C"/>
    <w:rsid w:val="00B83FF0"/>
    <w:rsid w:val="00B843EC"/>
    <w:rsid w:val="00B85E83"/>
    <w:rsid w:val="00B87938"/>
    <w:rsid w:val="00B92877"/>
    <w:rsid w:val="00B9385F"/>
    <w:rsid w:val="00B97279"/>
    <w:rsid w:val="00BA06F6"/>
    <w:rsid w:val="00BA210F"/>
    <w:rsid w:val="00BA2433"/>
    <w:rsid w:val="00BA635A"/>
    <w:rsid w:val="00BB1B99"/>
    <w:rsid w:val="00BB2E5C"/>
    <w:rsid w:val="00BB4327"/>
    <w:rsid w:val="00BB5662"/>
    <w:rsid w:val="00BB719F"/>
    <w:rsid w:val="00BC0529"/>
    <w:rsid w:val="00BC2A22"/>
    <w:rsid w:val="00BC3499"/>
    <w:rsid w:val="00BC3EBB"/>
    <w:rsid w:val="00BC604C"/>
    <w:rsid w:val="00BD1604"/>
    <w:rsid w:val="00BD40E0"/>
    <w:rsid w:val="00BD446A"/>
    <w:rsid w:val="00BD621F"/>
    <w:rsid w:val="00BD688D"/>
    <w:rsid w:val="00BD7A32"/>
    <w:rsid w:val="00BE01F5"/>
    <w:rsid w:val="00BE2EFA"/>
    <w:rsid w:val="00BE5725"/>
    <w:rsid w:val="00BE58A1"/>
    <w:rsid w:val="00BE74CB"/>
    <w:rsid w:val="00BF447F"/>
    <w:rsid w:val="00BF5863"/>
    <w:rsid w:val="00BF75B4"/>
    <w:rsid w:val="00BF7DC1"/>
    <w:rsid w:val="00C01556"/>
    <w:rsid w:val="00C061D7"/>
    <w:rsid w:val="00C07DA4"/>
    <w:rsid w:val="00C07F33"/>
    <w:rsid w:val="00C126D2"/>
    <w:rsid w:val="00C13882"/>
    <w:rsid w:val="00C13CD6"/>
    <w:rsid w:val="00C157C5"/>
    <w:rsid w:val="00C17A88"/>
    <w:rsid w:val="00C17E0B"/>
    <w:rsid w:val="00C20A65"/>
    <w:rsid w:val="00C24365"/>
    <w:rsid w:val="00C32F9E"/>
    <w:rsid w:val="00C376FB"/>
    <w:rsid w:val="00C37A1E"/>
    <w:rsid w:val="00C4455E"/>
    <w:rsid w:val="00C4668A"/>
    <w:rsid w:val="00C476BE"/>
    <w:rsid w:val="00C50936"/>
    <w:rsid w:val="00C51849"/>
    <w:rsid w:val="00C527CB"/>
    <w:rsid w:val="00C539ED"/>
    <w:rsid w:val="00C54944"/>
    <w:rsid w:val="00C54F47"/>
    <w:rsid w:val="00C55A54"/>
    <w:rsid w:val="00C6091F"/>
    <w:rsid w:val="00C60ED2"/>
    <w:rsid w:val="00C628F2"/>
    <w:rsid w:val="00C66FBA"/>
    <w:rsid w:val="00C72504"/>
    <w:rsid w:val="00C76BDE"/>
    <w:rsid w:val="00C77E50"/>
    <w:rsid w:val="00C80646"/>
    <w:rsid w:val="00C80E38"/>
    <w:rsid w:val="00C8455E"/>
    <w:rsid w:val="00C84CB5"/>
    <w:rsid w:val="00C900E5"/>
    <w:rsid w:val="00C92BC1"/>
    <w:rsid w:val="00C95B9F"/>
    <w:rsid w:val="00C97091"/>
    <w:rsid w:val="00C97A50"/>
    <w:rsid w:val="00CA0396"/>
    <w:rsid w:val="00CA04A6"/>
    <w:rsid w:val="00CA0DFE"/>
    <w:rsid w:val="00CA18A9"/>
    <w:rsid w:val="00CA2B43"/>
    <w:rsid w:val="00CA2B9B"/>
    <w:rsid w:val="00CA7CD4"/>
    <w:rsid w:val="00CB02C8"/>
    <w:rsid w:val="00CB0567"/>
    <w:rsid w:val="00CB1C61"/>
    <w:rsid w:val="00CB516D"/>
    <w:rsid w:val="00CB570A"/>
    <w:rsid w:val="00CB5ACE"/>
    <w:rsid w:val="00CB6073"/>
    <w:rsid w:val="00CC4ABC"/>
    <w:rsid w:val="00CD0042"/>
    <w:rsid w:val="00CD01AE"/>
    <w:rsid w:val="00CD3FB3"/>
    <w:rsid w:val="00CD70BF"/>
    <w:rsid w:val="00CE4A28"/>
    <w:rsid w:val="00CE67D9"/>
    <w:rsid w:val="00CE79D4"/>
    <w:rsid w:val="00CF0C56"/>
    <w:rsid w:val="00CF2639"/>
    <w:rsid w:val="00CF3FBB"/>
    <w:rsid w:val="00CF46D7"/>
    <w:rsid w:val="00CF5113"/>
    <w:rsid w:val="00D03097"/>
    <w:rsid w:val="00D0338A"/>
    <w:rsid w:val="00D052B2"/>
    <w:rsid w:val="00D05D56"/>
    <w:rsid w:val="00D06D36"/>
    <w:rsid w:val="00D10298"/>
    <w:rsid w:val="00D10E4F"/>
    <w:rsid w:val="00D20F98"/>
    <w:rsid w:val="00D24866"/>
    <w:rsid w:val="00D27F67"/>
    <w:rsid w:val="00D302D9"/>
    <w:rsid w:val="00D336EA"/>
    <w:rsid w:val="00D3430F"/>
    <w:rsid w:val="00D34800"/>
    <w:rsid w:val="00D366F2"/>
    <w:rsid w:val="00D40288"/>
    <w:rsid w:val="00D40366"/>
    <w:rsid w:val="00D418C6"/>
    <w:rsid w:val="00D44EBA"/>
    <w:rsid w:val="00D45050"/>
    <w:rsid w:val="00D52865"/>
    <w:rsid w:val="00D55A2A"/>
    <w:rsid w:val="00D562BD"/>
    <w:rsid w:val="00D61567"/>
    <w:rsid w:val="00D61DB9"/>
    <w:rsid w:val="00D61E22"/>
    <w:rsid w:val="00D62D47"/>
    <w:rsid w:val="00D63E6E"/>
    <w:rsid w:val="00D65565"/>
    <w:rsid w:val="00D70D7F"/>
    <w:rsid w:val="00D711A1"/>
    <w:rsid w:val="00D7321A"/>
    <w:rsid w:val="00D73534"/>
    <w:rsid w:val="00D761B0"/>
    <w:rsid w:val="00D80EF3"/>
    <w:rsid w:val="00D844D1"/>
    <w:rsid w:val="00D931E1"/>
    <w:rsid w:val="00D95402"/>
    <w:rsid w:val="00D96642"/>
    <w:rsid w:val="00DA1C71"/>
    <w:rsid w:val="00DA4211"/>
    <w:rsid w:val="00DA73E4"/>
    <w:rsid w:val="00DA7B04"/>
    <w:rsid w:val="00DA7FFB"/>
    <w:rsid w:val="00DB22BD"/>
    <w:rsid w:val="00DC3266"/>
    <w:rsid w:val="00DC4A2A"/>
    <w:rsid w:val="00DC52C4"/>
    <w:rsid w:val="00DC74C4"/>
    <w:rsid w:val="00DC7730"/>
    <w:rsid w:val="00DD0BF7"/>
    <w:rsid w:val="00DD3A9D"/>
    <w:rsid w:val="00DD4BE8"/>
    <w:rsid w:val="00DD5934"/>
    <w:rsid w:val="00DD5C42"/>
    <w:rsid w:val="00DD7DC2"/>
    <w:rsid w:val="00DE1097"/>
    <w:rsid w:val="00DE1169"/>
    <w:rsid w:val="00DE358C"/>
    <w:rsid w:val="00DE5146"/>
    <w:rsid w:val="00DE7C0D"/>
    <w:rsid w:val="00DF0B22"/>
    <w:rsid w:val="00DF2FB1"/>
    <w:rsid w:val="00DF7A46"/>
    <w:rsid w:val="00E00A55"/>
    <w:rsid w:val="00E0264A"/>
    <w:rsid w:val="00E04966"/>
    <w:rsid w:val="00E04CEE"/>
    <w:rsid w:val="00E0792F"/>
    <w:rsid w:val="00E079F7"/>
    <w:rsid w:val="00E11BB7"/>
    <w:rsid w:val="00E145EB"/>
    <w:rsid w:val="00E202F6"/>
    <w:rsid w:val="00E20D7F"/>
    <w:rsid w:val="00E2314C"/>
    <w:rsid w:val="00E2346A"/>
    <w:rsid w:val="00E23A7B"/>
    <w:rsid w:val="00E243D2"/>
    <w:rsid w:val="00E25704"/>
    <w:rsid w:val="00E30C18"/>
    <w:rsid w:val="00E31782"/>
    <w:rsid w:val="00E322B5"/>
    <w:rsid w:val="00E322C6"/>
    <w:rsid w:val="00E3236A"/>
    <w:rsid w:val="00E32951"/>
    <w:rsid w:val="00E345E9"/>
    <w:rsid w:val="00E37057"/>
    <w:rsid w:val="00E45783"/>
    <w:rsid w:val="00E46FBA"/>
    <w:rsid w:val="00E52426"/>
    <w:rsid w:val="00E5299F"/>
    <w:rsid w:val="00E53638"/>
    <w:rsid w:val="00E53C9C"/>
    <w:rsid w:val="00E54604"/>
    <w:rsid w:val="00E566CC"/>
    <w:rsid w:val="00E6065A"/>
    <w:rsid w:val="00E613F6"/>
    <w:rsid w:val="00E61715"/>
    <w:rsid w:val="00E62729"/>
    <w:rsid w:val="00E64128"/>
    <w:rsid w:val="00E668E2"/>
    <w:rsid w:val="00E728A7"/>
    <w:rsid w:val="00E767C5"/>
    <w:rsid w:val="00E85A4B"/>
    <w:rsid w:val="00E90F49"/>
    <w:rsid w:val="00E91C31"/>
    <w:rsid w:val="00E91F56"/>
    <w:rsid w:val="00E93A8F"/>
    <w:rsid w:val="00E9474E"/>
    <w:rsid w:val="00E95D22"/>
    <w:rsid w:val="00E979A9"/>
    <w:rsid w:val="00EA111A"/>
    <w:rsid w:val="00EA29AC"/>
    <w:rsid w:val="00EA3D9C"/>
    <w:rsid w:val="00EA4E3E"/>
    <w:rsid w:val="00EA4F34"/>
    <w:rsid w:val="00EA6112"/>
    <w:rsid w:val="00EA76E0"/>
    <w:rsid w:val="00EB0130"/>
    <w:rsid w:val="00EB0158"/>
    <w:rsid w:val="00EB33D6"/>
    <w:rsid w:val="00EB4E41"/>
    <w:rsid w:val="00EB638C"/>
    <w:rsid w:val="00EC0C7F"/>
    <w:rsid w:val="00EC2AC7"/>
    <w:rsid w:val="00EC785C"/>
    <w:rsid w:val="00EC7F00"/>
    <w:rsid w:val="00ED2B6C"/>
    <w:rsid w:val="00ED4F76"/>
    <w:rsid w:val="00EE0325"/>
    <w:rsid w:val="00EE211D"/>
    <w:rsid w:val="00EE75BF"/>
    <w:rsid w:val="00EF1328"/>
    <w:rsid w:val="00EF199D"/>
    <w:rsid w:val="00EF475A"/>
    <w:rsid w:val="00EF51D6"/>
    <w:rsid w:val="00EF58C0"/>
    <w:rsid w:val="00F01F9B"/>
    <w:rsid w:val="00F030DE"/>
    <w:rsid w:val="00F03A50"/>
    <w:rsid w:val="00F04A40"/>
    <w:rsid w:val="00F12DE1"/>
    <w:rsid w:val="00F13544"/>
    <w:rsid w:val="00F13B9A"/>
    <w:rsid w:val="00F2011E"/>
    <w:rsid w:val="00F21D2E"/>
    <w:rsid w:val="00F221CB"/>
    <w:rsid w:val="00F27183"/>
    <w:rsid w:val="00F30042"/>
    <w:rsid w:val="00F31514"/>
    <w:rsid w:val="00F339C5"/>
    <w:rsid w:val="00F33AD1"/>
    <w:rsid w:val="00F33CE1"/>
    <w:rsid w:val="00F40B73"/>
    <w:rsid w:val="00F412AC"/>
    <w:rsid w:val="00F4177C"/>
    <w:rsid w:val="00F42D26"/>
    <w:rsid w:val="00F43A0D"/>
    <w:rsid w:val="00F444BA"/>
    <w:rsid w:val="00F47CA5"/>
    <w:rsid w:val="00F47F98"/>
    <w:rsid w:val="00F51CDB"/>
    <w:rsid w:val="00F55EAF"/>
    <w:rsid w:val="00F57386"/>
    <w:rsid w:val="00F61C9A"/>
    <w:rsid w:val="00F711A2"/>
    <w:rsid w:val="00F72752"/>
    <w:rsid w:val="00F73B51"/>
    <w:rsid w:val="00F76F86"/>
    <w:rsid w:val="00F77573"/>
    <w:rsid w:val="00F77CD0"/>
    <w:rsid w:val="00F8070C"/>
    <w:rsid w:val="00F8095F"/>
    <w:rsid w:val="00F80C32"/>
    <w:rsid w:val="00F8171D"/>
    <w:rsid w:val="00F81F63"/>
    <w:rsid w:val="00F83B8E"/>
    <w:rsid w:val="00F83F0E"/>
    <w:rsid w:val="00F86C43"/>
    <w:rsid w:val="00F86EC8"/>
    <w:rsid w:val="00F873FC"/>
    <w:rsid w:val="00F87A0B"/>
    <w:rsid w:val="00F87B1D"/>
    <w:rsid w:val="00FA1607"/>
    <w:rsid w:val="00FA2720"/>
    <w:rsid w:val="00FB2001"/>
    <w:rsid w:val="00FB2F10"/>
    <w:rsid w:val="00FB62E0"/>
    <w:rsid w:val="00FB6B73"/>
    <w:rsid w:val="00FC044A"/>
    <w:rsid w:val="00FC1D69"/>
    <w:rsid w:val="00FC2D8C"/>
    <w:rsid w:val="00FC5E79"/>
    <w:rsid w:val="00FC6BC7"/>
    <w:rsid w:val="00FC7022"/>
    <w:rsid w:val="00FC7138"/>
    <w:rsid w:val="00FC769D"/>
    <w:rsid w:val="00FC7806"/>
    <w:rsid w:val="00FD0F66"/>
    <w:rsid w:val="00FD144B"/>
    <w:rsid w:val="00FD1B5D"/>
    <w:rsid w:val="00FD59D2"/>
    <w:rsid w:val="00FD6178"/>
    <w:rsid w:val="00FE0786"/>
    <w:rsid w:val="00FE4CFC"/>
    <w:rsid w:val="00FE52EF"/>
    <w:rsid w:val="00FE5F8D"/>
    <w:rsid w:val="00FF0799"/>
    <w:rsid w:val="00FF0959"/>
    <w:rsid w:val="00FF0D4F"/>
    <w:rsid w:val="00FF18C0"/>
    <w:rsid w:val="00FF7BEC"/>
    <w:rsid w:val="14BE9B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1BD3C7"/>
  <w15:chartTrackingRefBased/>
  <w15:docId w15:val="{7EE10709-B607-41CE-846D-7FFE68346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3B81"/>
  </w:style>
  <w:style w:type="paragraph" w:styleId="Balk1">
    <w:name w:val="heading 1"/>
    <w:basedOn w:val="Normal"/>
    <w:next w:val="Normal"/>
    <w:link w:val="Balk1Char"/>
    <w:uiPriority w:val="9"/>
    <w:qFormat/>
    <w:rsid w:val="004C21B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alk2">
    <w:name w:val="heading 2"/>
    <w:basedOn w:val="Normal"/>
    <w:next w:val="Normal"/>
    <w:link w:val="Balk2Char"/>
    <w:uiPriority w:val="9"/>
    <w:unhideWhenUsed/>
    <w:qFormat/>
    <w:rsid w:val="007B202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unhideWhenUsed/>
    <w:qFormat/>
    <w:rsid w:val="00E91F5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Balk4">
    <w:name w:val="heading 4"/>
    <w:basedOn w:val="Normal"/>
    <w:next w:val="Normal"/>
    <w:link w:val="Balk4Char"/>
    <w:uiPriority w:val="9"/>
    <w:unhideWhenUsed/>
    <w:qFormat/>
    <w:rsid w:val="00EA6112"/>
    <w:pPr>
      <w:keepNext/>
      <w:keepLines/>
      <w:spacing w:before="40" w:after="0"/>
      <w:outlineLvl w:val="3"/>
    </w:pPr>
    <w:rPr>
      <w:rFonts w:asciiTheme="majorHAnsi" w:eastAsiaTheme="majorEastAsia" w:hAnsiTheme="majorHAnsi" w:cstheme="majorBidi"/>
      <w:i/>
      <w:iCs/>
      <w:color w:val="2F5496" w:themeColor="accent1" w:themeShade="BF"/>
      <w:kern w:val="2"/>
      <w:lang w:val="tr-TR"/>
      <w14:ligatures w14:val="standardContextu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KlavuzuTablo4-Vurgu1">
    <w:name w:val="Grid Table 4 Accent 1"/>
    <w:basedOn w:val="NormalTablo"/>
    <w:uiPriority w:val="49"/>
    <w:rsid w:val="00E979A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Balk2Char">
    <w:name w:val="Başlık 2 Char"/>
    <w:basedOn w:val="VarsaylanParagrafYazTipi"/>
    <w:link w:val="Balk2"/>
    <w:uiPriority w:val="9"/>
    <w:rsid w:val="007B2028"/>
    <w:rPr>
      <w:rFonts w:asciiTheme="majorHAnsi" w:eastAsiaTheme="majorEastAsia" w:hAnsiTheme="majorHAnsi" w:cstheme="majorBidi"/>
      <w:color w:val="2F5496" w:themeColor="accent1" w:themeShade="BF"/>
      <w:sz w:val="26"/>
      <w:szCs w:val="26"/>
    </w:rPr>
  </w:style>
  <w:style w:type="table" w:customStyle="1" w:styleId="GridTable4-Accent11">
    <w:name w:val="Grid Table 4 - Accent 11"/>
    <w:basedOn w:val="NormalTablo"/>
    <w:qFormat/>
    <w:rsid w:val="00E979A9"/>
    <w:pPr>
      <w:spacing w:after="0" w:line="240" w:lineRule="auto"/>
    </w:pPr>
    <w:rPr>
      <w:lang w:val="tr-TR"/>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Balk1Char">
    <w:name w:val="Başlık 1 Char"/>
    <w:basedOn w:val="VarsaylanParagrafYazTipi"/>
    <w:link w:val="Balk1"/>
    <w:uiPriority w:val="9"/>
    <w:rsid w:val="004C21B6"/>
    <w:rPr>
      <w:rFonts w:asciiTheme="majorHAnsi" w:eastAsiaTheme="majorEastAsia" w:hAnsiTheme="majorHAnsi" w:cstheme="majorBidi"/>
      <w:color w:val="2F5496" w:themeColor="accent1" w:themeShade="BF"/>
      <w:sz w:val="32"/>
      <w:szCs w:val="32"/>
    </w:rPr>
  </w:style>
  <w:style w:type="paragraph" w:customStyle="1" w:styleId="Taslak1">
    <w:name w:val="Taslak 1"/>
    <w:basedOn w:val="Balk1"/>
    <w:qFormat/>
    <w:rsid w:val="00791006"/>
    <w:pPr>
      <w:spacing w:before="480" w:after="240"/>
    </w:pPr>
    <w:rPr>
      <w:rFonts w:asciiTheme="minorHAnsi" w:hAnsiTheme="minorHAnsi"/>
      <w:b/>
    </w:rPr>
  </w:style>
  <w:style w:type="paragraph" w:customStyle="1" w:styleId="Taslak2">
    <w:name w:val="Taslak 2"/>
    <w:basedOn w:val="Balk2"/>
    <w:qFormat/>
    <w:rsid w:val="00791006"/>
    <w:pPr>
      <w:spacing w:before="280" w:after="240" w:line="240" w:lineRule="auto"/>
    </w:pPr>
    <w:rPr>
      <w:rFonts w:asciiTheme="minorHAnsi" w:hAnsiTheme="minorHAnsi"/>
    </w:rPr>
  </w:style>
  <w:style w:type="paragraph" w:customStyle="1" w:styleId="TaslakYaz">
    <w:name w:val="Taslak Yazı"/>
    <w:basedOn w:val="Normal"/>
    <w:qFormat/>
    <w:rsid w:val="00E91F56"/>
  </w:style>
  <w:style w:type="character" w:customStyle="1" w:styleId="Balk3Char">
    <w:name w:val="Başlık 3 Char"/>
    <w:basedOn w:val="VarsaylanParagrafYazTipi"/>
    <w:link w:val="Balk3"/>
    <w:uiPriority w:val="9"/>
    <w:rsid w:val="00E91F56"/>
    <w:rPr>
      <w:rFonts w:asciiTheme="majorHAnsi" w:eastAsiaTheme="majorEastAsia" w:hAnsiTheme="majorHAnsi" w:cstheme="majorBidi"/>
      <w:color w:val="1F3763" w:themeColor="accent1" w:themeShade="7F"/>
      <w:sz w:val="24"/>
      <w:szCs w:val="24"/>
    </w:rPr>
  </w:style>
  <w:style w:type="paragraph" w:customStyle="1" w:styleId="Taslak3">
    <w:name w:val="Taslak 3"/>
    <w:basedOn w:val="Balk3"/>
    <w:qFormat/>
    <w:rsid w:val="00791006"/>
    <w:pPr>
      <w:spacing w:before="160" w:after="120"/>
    </w:pPr>
    <w:rPr>
      <w:rFonts w:asciiTheme="minorHAnsi" w:hAnsiTheme="minorHAnsi"/>
    </w:rPr>
  </w:style>
  <w:style w:type="paragraph" w:customStyle="1" w:styleId="TabloBalk">
    <w:name w:val="Tablo Başlık"/>
    <w:basedOn w:val="TaslakYaz"/>
    <w:qFormat/>
    <w:rsid w:val="00787E34"/>
    <w:pPr>
      <w:spacing w:after="0" w:line="240" w:lineRule="auto"/>
    </w:pPr>
    <w:rPr>
      <w:b/>
      <w:color w:val="E7E6E6" w:themeColor="background2"/>
    </w:rPr>
  </w:style>
  <w:style w:type="paragraph" w:customStyle="1" w:styleId="Tabloerik">
    <w:name w:val="Tablo İçerik"/>
    <w:basedOn w:val="TabloBalk"/>
    <w:qFormat/>
    <w:rsid w:val="00787E34"/>
    <w:rPr>
      <w:b w:val="0"/>
      <w:color w:val="000000" w:themeColor="text1"/>
      <w:sz w:val="16"/>
    </w:rPr>
  </w:style>
  <w:style w:type="paragraph" w:customStyle="1" w:styleId="TaslakGrup">
    <w:name w:val="Taslak Grup"/>
    <w:basedOn w:val="Tabloerik"/>
    <w:qFormat/>
    <w:rsid w:val="00E979A9"/>
    <w:pPr>
      <w:spacing w:line="360" w:lineRule="auto"/>
      <w:jc w:val="center"/>
    </w:pPr>
    <w:rPr>
      <w:b/>
      <w:color w:val="FF0000"/>
      <w:sz w:val="22"/>
    </w:rPr>
  </w:style>
  <w:style w:type="paragraph" w:styleId="AralkYok">
    <w:name w:val="No Spacing"/>
    <w:uiPriority w:val="1"/>
    <w:qFormat/>
    <w:rsid w:val="00270092"/>
    <w:pPr>
      <w:spacing w:after="0" w:line="240" w:lineRule="auto"/>
    </w:pPr>
    <w:rPr>
      <w:rFonts w:eastAsiaTheme="minorEastAsia"/>
      <w:lang w:val="tr-TR"/>
    </w:rPr>
  </w:style>
  <w:style w:type="paragraph" w:styleId="stBilgi">
    <w:name w:val="header"/>
    <w:basedOn w:val="Normal"/>
    <w:link w:val="stBilgiChar"/>
    <w:uiPriority w:val="99"/>
    <w:unhideWhenUsed/>
    <w:rsid w:val="00270092"/>
    <w:pPr>
      <w:tabs>
        <w:tab w:val="center" w:pos="4513"/>
        <w:tab w:val="right" w:pos="9026"/>
      </w:tabs>
      <w:spacing w:after="0" w:line="240" w:lineRule="auto"/>
    </w:pPr>
  </w:style>
  <w:style w:type="character" w:customStyle="1" w:styleId="stBilgiChar">
    <w:name w:val="Üst Bilgi Char"/>
    <w:basedOn w:val="VarsaylanParagrafYazTipi"/>
    <w:link w:val="stBilgi"/>
    <w:uiPriority w:val="99"/>
    <w:rsid w:val="00270092"/>
  </w:style>
  <w:style w:type="paragraph" w:styleId="AltBilgi">
    <w:name w:val="footer"/>
    <w:basedOn w:val="Normal"/>
    <w:link w:val="AltBilgiChar"/>
    <w:uiPriority w:val="99"/>
    <w:unhideWhenUsed/>
    <w:rsid w:val="00270092"/>
    <w:pPr>
      <w:tabs>
        <w:tab w:val="center" w:pos="4513"/>
        <w:tab w:val="right" w:pos="9026"/>
      </w:tabs>
      <w:spacing w:after="0" w:line="240" w:lineRule="auto"/>
    </w:pPr>
  </w:style>
  <w:style w:type="character" w:customStyle="1" w:styleId="AltBilgiChar">
    <w:name w:val="Alt Bilgi Char"/>
    <w:basedOn w:val="VarsaylanParagrafYazTipi"/>
    <w:link w:val="AltBilgi"/>
    <w:uiPriority w:val="99"/>
    <w:rsid w:val="00270092"/>
  </w:style>
  <w:style w:type="paragraph" w:styleId="TBal">
    <w:name w:val="TOC Heading"/>
    <w:basedOn w:val="Balk1"/>
    <w:next w:val="Normal"/>
    <w:uiPriority w:val="39"/>
    <w:unhideWhenUsed/>
    <w:qFormat/>
    <w:rsid w:val="00883A69"/>
    <w:pPr>
      <w:outlineLvl w:val="9"/>
    </w:pPr>
    <w:rPr>
      <w:lang w:val="tr-TR" w:eastAsia="tr-TR"/>
    </w:rPr>
  </w:style>
  <w:style w:type="paragraph" w:styleId="ListeParagraf">
    <w:name w:val="List Paragraph"/>
    <w:basedOn w:val="Normal"/>
    <w:uiPriority w:val="34"/>
    <w:qFormat/>
    <w:rsid w:val="00883A69"/>
    <w:pPr>
      <w:ind w:left="720"/>
      <w:contextualSpacing/>
    </w:pPr>
  </w:style>
  <w:style w:type="paragraph" w:styleId="T1">
    <w:name w:val="toc 1"/>
    <w:basedOn w:val="Normal"/>
    <w:next w:val="Normal"/>
    <w:autoRedefine/>
    <w:uiPriority w:val="39"/>
    <w:unhideWhenUsed/>
    <w:rsid w:val="00791006"/>
    <w:pPr>
      <w:spacing w:after="100"/>
    </w:pPr>
  </w:style>
  <w:style w:type="paragraph" w:styleId="T2">
    <w:name w:val="toc 2"/>
    <w:basedOn w:val="Normal"/>
    <w:next w:val="Normal"/>
    <w:autoRedefine/>
    <w:uiPriority w:val="39"/>
    <w:unhideWhenUsed/>
    <w:rsid w:val="00791006"/>
    <w:pPr>
      <w:spacing w:after="100"/>
      <w:ind w:left="220"/>
    </w:pPr>
  </w:style>
  <w:style w:type="paragraph" w:styleId="T3">
    <w:name w:val="toc 3"/>
    <w:basedOn w:val="Normal"/>
    <w:next w:val="Normal"/>
    <w:autoRedefine/>
    <w:uiPriority w:val="39"/>
    <w:unhideWhenUsed/>
    <w:rsid w:val="00791006"/>
    <w:pPr>
      <w:spacing w:after="100"/>
      <w:ind w:left="440"/>
    </w:pPr>
  </w:style>
  <w:style w:type="character" w:styleId="Kpr">
    <w:name w:val="Hyperlink"/>
    <w:basedOn w:val="VarsaylanParagrafYazTipi"/>
    <w:uiPriority w:val="99"/>
    <w:unhideWhenUsed/>
    <w:rsid w:val="00791006"/>
    <w:rPr>
      <w:color w:val="0563C1" w:themeColor="hyperlink"/>
      <w:u w:val="single"/>
    </w:rPr>
  </w:style>
  <w:style w:type="table" w:styleId="TabloKlavuzu">
    <w:name w:val="Table Grid"/>
    <w:basedOn w:val="NormalTablo"/>
    <w:uiPriority w:val="39"/>
    <w:rsid w:val="00D61E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KlavuzuTablo4-Vurgu5">
    <w:name w:val="Grid Table 4 Accent 5"/>
    <w:basedOn w:val="NormalTablo"/>
    <w:uiPriority w:val="49"/>
    <w:rsid w:val="00E45783"/>
    <w:pPr>
      <w:spacing w:after="0" w:line="240" w:lineRule="auto"/>
    </w:pPr>
    <w:rPr>
      <w:rFonts w:eastAsiaTheme="minorEastAsia"/>
      <w:lang w:val="tr-TR"/>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YerTutucuMetni">
    <w:name w:val="Placeholder Text"/>
    <w:basedOn w:val="VarsaylanParagrafYazTipi"/>
    <w:uiPriority w:val="99"/>
    <w:semiHidden/>
    <w:rsid w:val="001817BC"/>
    <w:rPr>
      <w:color w:val="808080"/>
    </w:rPr>
  </w:style>
  <w:style w:type="table" w:styleId="KlavuzuTablo4-Vurgu3">
    <w:name w:val="Grid Table 4 Accent 3"/>
    <w:basedOn w:val="NormalTablo"/>
    <w:uiPriority w:val="49"/>
    <w:rsid w:val="0066614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KlavuzTablo6-Renkli-Vurgu3">
    <w:name w:val="Grid Table 6 Colorful Accent 3"/>
    <w:basedOn w:val="NormalTablo"/>
    <w:uiPriority w:val="51"/>
    <w:rsid w:val="00923192"/>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unhideWhenUsed/>
    <w:rsid w:val="000B5004"/>
    <w:pPr>
      <w:spacing w:before="100" w:beforeAutospacing="1" w:after="100" w:afterAutospacing="1" w:line="240" w:lineRule="auto"/>
    </w:pPr>
    <w:rPr>
      <w:rFonts w:ascii="Times New Roman" w:eastAsia="Times New Roman" w:hAnsi="Times New Roman" w:cs="Times New Roman"/>
      <w:sz w:val="24"/>
      <w:szCs w:val="24"/>
      <w:lang w:val="tr-TR" w:eastAsia="tr-TR"/>
    </w:rPr>
  </w:style>
  <w:style w:type="character" w:styleId="Gl">
    <w:name w:val="Strong"/>
    <w:basedOn w:val="VarsaylanParagrafYazTipi"/>
    <w:uiPriority w:val="22"/>
    <w:qFormat/>
    <w:rsid w:val="002E1AFD"/>
    <w:rPr>
      <w:b/>
      <w:bCs/>
    </w:rPr>
  </w:style>
  <w:style w:type="character" w:customStyle="1" w:styleId="Balk4Char">
    <w:name w:val="Başlık 4 Char"/>
    <w:basedOn w:val="VarsaylanParagrafYazTipi"/>
    <w:link w:val="Balk4"/>
    <w:uiPriority w:val="9"/>
    <w:rsid w:val="00EA6112"/>
    <w:rPr>
      <w:rFonts w:asciiTheme="majorHAnsi" w:eastAsiaTheme="majorEastAsia" w:hAnsiTheme="majorHAnsi" w:cstheme="majorBidi"/>
      <w:i/>
      <w:iCs/>
      <w:color w:val="2F5496" w:themeColor="accent1" w:themeShade="BF"/>
      <w:kern w:val="2"/>
      <w:lang w:val="tr-TR"/>
      <w14:ligatures w14:val="standardContextual"/>
    </w:rPr>
  </w:style>
  <w:style w:type="paragraph" w:styleId="ResimYazs">
    <w:name w:val="caption"/>
    <w:basedOn w:val="Normal"/>
    <w:next w:val="Normal"/>
    <w:uiPriority w:val="35"/>
    <w:unhideWhenUsed/>
    <w:qFormat/>
    <w:rsid w:val="00EA6112"/>
    <w:pPr>
      <w:spacing w:after="200" w:line="240" w:lineRule="auto"/>
    </w:pPr>
    <w:rPr>
      <w:i/>
      <w:iCs/>
      <w:color w:val="44546A" w:themeColor="text2"/>
      <w:kern w:val="2"/>
      <w:sz w:val="18"/>
      <w:szCs w:val="18"/>
      <w:lang w:val="tr-TR"/>
      <w14:ligatures w14:val="standardContextual"/>
    </w:rPr>
  </w:style>
  <w:style w:type="table" w:styleId="KlavuzTablo1Ak-Vurgu5">
    <w:name w:val="Grid Table 1 Light Accent 5"/>
    <w:basedOn w:val="NormalTablo"/>
    <w:uiPriority w:val="46"/>
    <w:rsid w:val="00EA6112"/>
    <w:pPr>
      <w:spacing w:after="0" w:line="240" w:lineRule="auto"/>
    </w:pPr>
    <w:rPr>
      <w:kern w:val="2"/>
      <w:lang w:val="tr-TR"/>
      <w14:ligatures w14:val="standardContextua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KlavuzTablo6-Renkli-Vurgu2">
    <w:name w:val="Grid Table 6 Colorful Accent 2"/>
    <w:basedOn w:val="NormalTablo"/>
    <w:uiPriority w:val="51"/>
    <w:rsid w:val="00EA6112"/>
    <w:pPr>
      <w:spacing w:after="0" w:line="240" w:lineRule="auto"/>
    </w:pPr>
    <w:rPr>
      <w:color w:val="C45911" w:themeColor="accent2" w:themeShade="BF"/>
      <w:kern w:val="2"/>
      <w:lang w:val="tr-TR"/>
      <w14:ligatures w14:val="standardContextual"/>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KlavuzTablo1Ak-Vurgu6">
    <w:name w:val="Grid Table 1 Light Accent 6"/>
    <w:basedOn w:val="NormalTablo"/>
    <w:uiPriority w:val="46"/>
    <w:rsid w:val="00EA6112"/>
    <w:pPr>
      <w:spacing w:after="0" w:line="240" w:lineRule="auto"/>
    </w:pPr>
    <w:rPr>
      <w:kern w:val="2"/>
      <w:lang w:val="tr-TR"/>
      <w14:ligatures w14:val="standardContextual"/>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aragraph">
    <w:name w:val="paragraph"/>
    <w:basedOn w:val="Normal"/>
    <w:rsid w:val="00F30042"/>
    <w:pPr>
      <w:spacing w:before="100" w:beforeAutospacing="1" w:after="100" w:afterAutospacing="1" w:line="240" w:lineRule="auto"/>
    </w:pPr>
    <w:rPr>
      <w:rFonts w:ascii="Times New Roman" w:eastAsia="Times New Roman" w:hAnsi="Times New Roman" w:cs="Times New Roman"/>
      <w:sz w:val="24"/>
      <w:szCs w:val="24"/>
      <w:lang w:val="tr-TR" w:eastAsia="tr-TR"/>
    </w:rPr>
  </w:style>
  <w:style w:type="character" w:customStyle="1" w:styleId="normaltextrun">
    <w:name w:val="normaltextrun"/>
    <w:basedOn w:val="VarsaylanParagrafYazTipi"/>
    <w:rsid w:val="00F30042"/>
  </w:style>
  <w:style w:type="character" w:customStyle="1" w:styleId="eop">
    <w:name w:val="eop"/>
    <w:basedOn w:val="VarsaylanParagrafYazTipi"/>
    <w:rsid w:val="00F30042"/>
  </w:style>
  <w:style w:type="character" w:customStyle="1" w:styleId="wacimagecontainer">
    <w:name w:val="wacimagecontainer"/>
    <w:basedOn w:val="VarsaylanParagrafYazTipi"/>
    <w:rsid w:val="00F300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871272">
      <w:bodyDiv w:val="1"/>
      <w:marLeft w:val="0"/>
      <w:marRight w:val="0"/>
      <w:marTop w:val="0"/>
      <w:marBottom w:val="0"/>
      <w:divBdr>
        <w:top w:val="none" w:sz="0" w:space="0" w:color="auto"/>
        <w:left w:val="none" w:sz="0" w:space="0" w:color="auto"/>
        <w:bottom w:val="none" w:sz="0" w:space="0" w:color="auto"/>
        <w:right w:val="none" w:sz="0" w:space="0" w:color="auto"/>
      </w:divBdr>
    </w:div>
    <w:div w:id="131022834">
      <w:bodyDiv w:val="1"/>
      <w:marLeft w:val="0"/>
      <w:marRight w:val="0"/>
      <w:marTop w:val="0"/>
      <w:marBottom w:val="0"/>
      <w:divBdr>
        <w:top w:val="none" w:sz="0" w:space="0" w:color="auto"/>
        <w:left w:val="none" w:sz="0" w:space="0" w:color="auto"/>
        <w:bottom w:val="none" w:sz="0" w:space="0" w:color="auto"/>
        <w:right w:val="none" w:sz="0" w:space="0" w:color="auto"/>
      </w:divBdr>
    </w:div>
    <w:div w:id="231744037">
      <w:bodyDiv w:val="1"/>
      <w:marLeft w:val="0"/>
      <w:marRight w:val="0"/>
      <w:marTop w:val="0"/>
      <w:marBottom w:val="0"/>
      <w:divBdr>
        <w:top w:val="none" w:sz="0" w:space="0" w:color="auto"/>
        <w:left w:val="none" w:sz="0" w:space="0" w:color="auto"/>
        <w:bottom w:val="none" w:sz="0" w:space="0" w:color="auto"/>
        <w:right w:val="none" w:sz="0" w:space="0" w:color="auto"/>
      </w:divBdr>
    </w:div>
    <w:div w:id="273446579">
      <w:bodyDiv w:val="1"/>
      <w:marLeft w:val="0"/>
      <w:marRight w:val="0"/>
      <w:marTop w:val="0"/>
      <w:marBottom w:val="0"/>
      <w:divBdr>
        <w:top w:val="none" w:sz="0" w:space="0" w:color="auto"/>
        <w:left w:val="none" w:sz="0" w:space="0" w:color="auto"/>
        <w:bottom w:val="none" w:sz="0" w:space="0" w:color="auto"/>
        <w:right w:val="none" w:sz="0" w:space="0" w:color="auto"/>
      </w:divBdr>
      <w:divsChild>
        <w:div w:id="1123424179">
          <w:marLeft w:val="0"/>
          <w:marRight w:val="0"/>
          <w:marTop w:val="0"/>
          <w:marBottom w:val="0"/>
          <w:divBdr>
            <w:top w:val="none" w:sz="0" w:space="0" w:color="auto"/>
            <w:left w:val="none" w:sz="0" w:space="0" w:color="auto"/>
            <w:bottom w:val="none" w:sz="0" w:space="0" w:color="auto"/>
            <w:right w:val="none" w:sz="0" w:space="0" w:color="auto"/>
          </w:divBdr>
        </w:div>
        <w:div w:id="1641424857">
          <w:marLeft w:val="0"/>
          <w:marRight w:val="0"/>
          <w:marTop w:val="0"/>
          <w:marBottom w:val="0"/>
          <w:divBdr>
            <w:top w:val="none" w:sz="0" w:space="0" w:color="auto"/>
            <w:left w:val="none" w:sz="0" w:space="0" w:color="auto"/>
            <w:bottom w:val="none" w:sz="0" w:space="0" w:color="auto"/>
            <w:right w:val="none" w:sz="0" w:space="0" w:color="auto"/>
          </w:divBdr>
        </w:div>
        <w:div w:id="1944336381">
          <w:marLeft w:val="0"/>
          <w:marRight w:val="0"/>
          <w:marTop w:val="0"/>
          <w:marBottom w:val="0"/>
          <w:divBdr>
            <w:top w:val="none" w:sz="0" w:space="0" w:color="auto"/>
            <w:left w:val="none" w:sz="0" w:space="0" w:color="auto"/>
            <w:bottom w:val="none" w:sz="0" w:space="0" w:color="auto"/>
            <w:right w:val="none" w:sz="0" w:space="0" w:color="auto"/>
          </w:divBdr>
        </w:div>
      </w:divsChild>
    </w:div>
    <w:div w:id="277369935">
      <w:bodyDiv w:val="1"/>
      <w:marLeft w:val="0"/>
      <w:marRight w:val="0"/>
      <w:marTop w:val="0"/>
      <w:marBottom w:val="0"/>
      <w:divBdr>
        <w:top w:val="none" w:sz="0" w:space="0" w:color="auto"/>
        <w:left w:val="none" w:sz="0" w:space="0" w:color="auto"/>
        <w:bottom w:val="none" w:sz="0" w:space="0" w:color="auto"/>
        <w:right w:val="none" w:sz="0" w:space="0" w:color="auto"/>
      </w:divBdr>
    </w:div>
    <w:div w:id="309791988">
      <w:bodyDiv w:val="1"/>
      <w:marLeft w:val="0"/>
      <w:marRight w:val="0"/>
      <w:marTop w:val="0"/>
      <w:marBottom w:val="0"/>
      <w:divBdr>
        <w:top w:val="none" w:sz="0" w:space="0" w:color="auto"/>
        <w:left w:val="none" w:sz="0" w:space="0" w:color="auto"/>
        <w:bottom w:val="none" w:sz="0" w:space="0" w:color="auto"/>
        <w:right w:val="none" w:sz="0" w:space="0" w:color="auto"/>
      </w:divBdr>
    </w:div>
    <w:div w:id="331644688">
      <w:bodyDiv w:val="1"/>
      <w:marLeft w:val="0"/>
      <w:marRight w:val="0"/>
      <w:marTop w:val="0"/>
      <w:marBottom w:val="0"/>
      <w:divBdr>
        <w:top w:val="none" w:sz="0" w:space="0" w:color="auto"/>
        <w:left w:val="none" w:sz="0" w:space="0" w:color="auto"/>
        <w:bottom w:val="none" w:sz="0" w:space="0" w:color="auto"/>
        <w:right w:val="none" w:sz="0" w:space="0" w:color="auto"/>
      </w:divBdr>
    </w:div>
    <w:div w:id="587882938">
      <w:bodyDiv w:val="1"/>
      <w:marLeft w:val="0"/>
      <w:marRight w:val="0"/>
      <w:marTop w:val="0"/>
      <w:marBottom w:val="0"/>
      <w:divBdr>
        <w:top w:val="none" w:sz="0" w:space="0" w:color="auto"/>
        <w:left w:val="none" w:sz="0" w:space="0" w:color="auto"/>
        <w:bottom w:val="none" w:sz="0" w:space="0" w:color="auto"/>
        <w:right w:val="none" w:sz="0" w:space="0" w:color="auto"/>
      </w:divBdr>
    </w:div>
    <w:div w:id="631130540">
      <w:bodyDiv w:val="1"/>
      <w:marLeft w:val="0"/>
      <w:marRight w:val="0"/>
      <w:marTop w:val="0"/>
      <w:marBottom w:val="0"/>
      <w:divBdr>
        <w:top w:val="none" w:sz="0" w:space="0" w:color="auto"/>
        <w:left w:val="none" w:sz="0" w:space="0" w:color="auto"/>
        <w:bottom w:val="none" w:sz="0" w:space="0" w:color="auto"/>
        <w:right w:val="none" w:sz="0" w:space="0" w:color="auto"/>
      </w:divBdr>
    </w:div>
    <w:div w:id="968239448">
      <w:bodyDiv w:val="1"/>
      <w:marLeft w:val="0"/>
      <w:marRight w:val="0"/>
      <w:marTop w:val="0"/>
      <w:marBottom w:val="0"/>
      <w:divBdr>
        <w:top w:val="none" w:sz="0" w:space="0" w:color="auto"/>
        <w:left w:val="none" w:sz="0" w:space="0" w:color="auto"/>
        <w:bottom w:val="none" w:sz="0" w:space="0" w:color="auto"/>
        <w:right w:val="none" w:sz="0" w:space="0" w:color="auto"/>
      </w:divBdr>
    </w:div>
    <w:div w:id="997075889">
      <w:bodyDiv w:val="1"/>
      <w:marLeft w:val="0"/>
      <w:marRight w:val="0"/>
      <w:marTop w:val="0"/>
      <w:marBottom w:val="0"/>
      <w:divBdr>
        <w:top w:val="none" w:sz="0" w:space="0" w:color="auto"/>
        <w:left w:val="none" w:sz="0" w:space="0" w:color="auto"/>
        <w:bottom w:val="none" w:sz="0" w:space="0" w:color="auto"/>
        <w:right w:val="none" w:sz="0" w:space="0" w:color="auto"/>
      </w:divBdr>
    </w:div>
    <w:div w:id="1002121944">
      <w:bodyDiv w:val="1"/>
      <w:marLeft w:val="0"/>
      <w:marRight w:val="0"/>
      <w:marTop w:val="0"/>
      <w:marBottom w:val="0"/>
      <w:divBdr>
        <w:top w:val="none" w:sz="0" w:space="0" w:color="auto"/>
        <w:left w:val="none" w:sz="0" w:space="0" w:color="auto"/>
        <w:bottom w:val="none" w:sz="0" w:space="0" w:color="auto"/>
        <w:right w:val="none" w:sz="0" w:space="0" w:color="auto"/>
      </w:divBdr>
    </w:div>
    <w:div w:id="1066996089">
      <w:bodyDiv w:val="1"/>
      <w:marLeft w:val="0"/>
      <w:marRight w:val="0"/>
      <w:marTop w:val="0"/>
      <w:marBottom w:val="0"/>
      <w:divBdr>
        <w:top w:val="none" w:sz="0" w:space="0" w:color="auto"/>
        <w:left w:val="none" w:sz="0" w:space="0" w:color="auto"/>
        <w:bottom w:val="none" w:sz="0" w:space="0" w:color="auto"/>
        <w:right w:val="none" w:sz="0" w:space="0" w:color="auto"/>
      </w:divBdr>
    </w:div>
    <w:div w:id="1282565595">
      <w:bodyDiv w:val="1"/>
      <w:marLeft w:val="0"/>
      <w:marRight w:val="0"/>
      <w:marTop w:val="0"/>
      <w:marBottom w:val="0"/>
      <w:divBdr>
        <w:top w:val="none" w:sz="0" w:space="0" w:color="auto"/>
        <w:left w:val="none" w:sz="0" w:space="0" w:color="auto"/>
        <w:bottom w:val="none" w:sz="0" w:space="0" w:color="auto"/>
        <w:right w:val="none" w:sz="0" w:space="0" w:color="auto"/>
      </w:divBdr>
      <w:divsChild>
        <w:div w:id="760683880">
          <w:marLeft w:val="0"/>
          <w:marRight w:val="0"/>
          <w:marTop w:val="0"/>
          <w:marBottom w:val="0"/>
          <w:divBdr>
            <w:top w:val="none" w:sz="0" w:space="0" w:color="auto"/>
            <w:left w:val="none" w:sz="0" w:space="0" w:color="auto"/>
            <w:bottom w:val="none" w:sz="0" w:space="0" w:color="auto"/>
            <w:right w:val="none" w:sz="0" w:space="0" w:color="auto"/>
          </w:divBdr>
          <w:divsChild>
            <w:div w:id="1611429648">
              <w:marLeft w:val="0"/>
              <w:marRight w:val="0"/>
              <w:marTop w:val="0"/>
              <w:marBottom w:val="0"/>
              <w:divBdr>
                <w:top w:val="none" w:sz="0" w:space="0" w:color="auto"/>
                <w:left w:val="none" w:sz="0" w:space="0" w:color="auto"/>
                <w:bottom w:val="none" w:sz="0" w:space="0" w:color="auto"/>
                <w:right w:val="none" w:sz="0" w:space="0" w:color="auto"/>
              </w:divBdr>
            </w:div>
            <w:div w:id="1484467756">
              <w:marLeft w:val="0"/>
              <w:marRight w:val="0"/>
              <w:marTop w:val="0"/>
              <w:marBottom w:val="0"/>
              <w:divBdr>
                <w:top w:val="none" w:sz="0" w:space="0" w:color="auto"/>
                <w:left w:val="none" w:sz="0" w:space="0" w:color="auto"/>
                <w:bottom w:val="none" w:sz="0" w:space="0" w:color="auto"/>
                <w:right w:val="none" w:sz="0" w:space="0" w:color="auto"/>
              </w:divBdr>
            </w:div>
            <w:div w:id="1663654798">
              <w:marLeft w:val="0"/>
              <w:marRight w:val="0"/>
              <w:marTop w:val="0"/>
              <w:marBottom w:val="0"/>
              <w:divBdr>
                <w:top w:val="none" w:sz="0" w:space="0" w:color="auto"/>
                <w:left w:val="none" w:sz="0" w:space="0" w:color="auto"/>
                <w:bottom w:val="none" w:sz="0" w:space="0" w:color="auto"/>
                <w:right w:val="none" w:sz="0" w:space="0" w:color="auto"/>
              </w:divBdr>
            </w:div>
            <w:div w:id="72897007">
              <w:marLeft w:val="0"/>
              <w:marRight w:val="0"/>
              <w:marTop w:val="0"/>
              <w:marBottom w:val="0"/>
              <w:divBdr>
                <w:top w:val="none" w:sz="0" w:space="0" w:color="auto"/>
                <w:left w:val="none" w:sz="0" w:space="0" w:color="auto"/>
                <w:bottom w:val="none" w:sz="0" w:space="0" w:color="auto"/>
                <w:right w:val="none" w:sz="0" w:space="0" w:color="auto"/>
              </w:divBdr>
            </w:div>
            <w:div w:id="69811740">
              <w:marLeft w:val="0"/>
              <w:marRight w:val="0"/>
              <w:marTop w:val="0"/>
              <w:marBottom w:val="0"/>
              <w:divBdr>
                <w:top w:val="none" w:sz="0" w:space="0" w:color="auto"/>
                <w:left w:val="none" w:sz="0" w:space="0" w:color="auto"/>
                <w:bottom w:val="none" w:sz="0" w:space="0" w:color="auto"/>
                <w:right w:val="none" w:sz="0" w:space="0" w:color="auto"/>
              </w:divBdr>
            </w:div>
            <w:div w:id="1403063040">
              <w:marLeft w:val="0"/>
              <w:marRight w:val="0"/>
              <w:marTop w:val="0"/>
              <w:marBottom w:val="0"/>
              <w:divBdr>
                <w:top w:val="none" w:sz="0" w:space="0" w:color="auto"/>
                <w:left w:val="none" w:sz="0" w:space="0" w:color="auto"/>
                <w:bottom w:val="none" w:sz="0" w:space="0" w:color="auto"/>
                <w:right w:val="none" w:sz="0" w:space="0" w:color="auto"/>
              </w:divBdr>
            </w:div>
            <w:div w:id="1796488706">
              <w:marLeft w:val="0"/>
              <w:marRight w:val="0"/>
              <w:marTop w:val="0"/>
              <w:marBottom w:val="0"/>
              <w:divBdr>
                <w:top w:val="none" w:sz="0" w:space="0" w:color="auto"/>
                <w:left w:val="none" w:sz="0" w:space="0" w:color="auto"/>
                <w:bottom w:val="none" w:sz="0" w:space="0" w:color="auto"/>
                <w:right w:val="none" w:sz="0" w:space="0" w:color="auto"/>
              </w:divBdr>
            </w:div>
            <w:div w:id="1778325869">
              <w:marLeft w:val="0"/>
              <w:marRight w:val="0"/>
              <w:marTop w:val="0"/>
              <w:marBottom w:val="0"/>
              <w:divBdr>
                <w:top w:val="none" w:sz="0" w:space="0" w:color="auto"/>
                <w:left w:val="none" w:sz="0" w:space="0" w:color="auto"/>
                <w:bottom w:val="none" w:sz="0" w:space="0" w:color="auto"/>
                <w:right w:val="none" w:sz="0" w:space="0" w:color="auto"/>
              </w:divBdr>
            </w:div>
            <w:div w:id="1570067821">
              <w:marLeft w:val="0"/>
              <w:marRight w:val="0"/>
              <w:marTop w:val="0"/>
              <w:marBottom w:val="0"/>
              <w:divBdr>
                <w:top w:val="none" w:sz="0" w:space="0" w:color="auto"/>
                <w:left w:val="none" w:sz="0" w:space="0" w:color="auto"/>
                <w:bottom w:val="none" w:sz="0" w:space="0" w:color="auto"/>
                <w:right w:val="none" w:sz="0" w:space="0" w:color="auto"/>
              </w:divBdr>
            </w:div>
            <w:div w:id="1604457265">
              <w:marLeft w:val="0"/>
              <w:marRight w:val="0"/>
              <w:marTop w:val="0"/>
              <w:marBottom w:val="0"/>
              <w:divBdr>
                <w:top w:val="none" w:sz="0" w:space="0" w:color="auto"/>
                <w:left w:val="none" w:sz="0" w:space="0" w:color="auto"/>
                <w:bottom w:val="none" w:sz="0" w:space="0" w:color="auto"/>
                <w:right w:val="none" w:sz="0" w:space="0" w:color="auto"/>
              </w:divBdr>
            </w:div>
            <w:div w:id="1665739220">
              <w:marLeft w:val="0"/>
              <w:marRight w:val="0"/>
              <w:marTop w:val="0"/>
              <w:marBottom w:val="0"/>
              <w:divBdr>
                <w:top w:val="none" w:sz="0" w:space="0" w:color="auto"/>
                <w:left w:val="none" w:sz="0" w:space="0" w:color="auto"/>
                <w:bottom w:val="none" w:sz="0" w:space="0" w:color="auto"/>
                <w:right w:val="none" w:sz="0" w:space="0" w:color="auto"/>
              </w:divBdr>
            </w:div>
            <w:div w:id="972759386">
              <w:marLeft w:val="0"/>
              <w:marRight w:val="0"/>
              <w:marTop w:val="0"/>
              <w:marBottom w:val="0"/>
              <w:divBdr>
                <w:top w:val="none" w:sz="0" w:space="0" w:color="auto"/>
                <w:left w:val="none" w:sz="0" w:space="0" w:color="auto"/>
                <w:bottom w:val="none" w:sz="0" w:space="0" w:color="auto"/>
                <w:right w:val="none" w:sz="0" w:space="0" w:color="auto"/>
              </w:divBdr>
            </w:div>
            <w:div w:id="1002588137">
              <w:marLeft w:val="0"/>
              <w:marRight w:val="0"/>
              <w:marTop w:val="0"/>
              <w:marBottom w:val="0"/>
              <w:divBdr>
                <w:top w:val="none" w:sz="0" w:space="0" w:color="auto"/>
                <w:left w:val="none" w:sz="0" w:space="0" w:color="auto"/>
                <w:bottom w:val="none" w:sz="0" w:space="0" w:color="auto"/>
                <w:right w:val="none" w:sz="0" w:space="0" w:color="auto"/>
              </w:divBdr>
            </w:div>
            <w:div w:id="1512991880">
              <w:marLeft w:val="0"/>
              <w:marRight w:val="0"/>
              <w:marTop w:val="0"/>
              <w:marBottom w:val="0"/>
              <w:divBdr>
                <w:top w:val="none" w:sz="0" w:space="0" w:color="auto"/>
                <w:left w:val="none" w:sz="0" w:space="0" w:color="auto"/>
                <w:bottom w:val="none" w:sz="0" w:space="0" w:color="auto"/>
                <w:right w:val="none" w:sz="0" w:space="0" w:color="auto"/>
              </w:divBdr>
            </w:div>
            <w:div w:id="1028988771">
              <w:marLeft w:val="0"/>
              <w:marRight w:val="0"/>
              <w:marTop w:val="0"/>
              <w:marBottom w:val="0"/>
              <w:divBdr>
                <w:top w:val="none" w:sz="0" w:space="0" w:color="auto"/>
                <w:left w:val="none" w:sz="0" w:space="0" w:color="auto"/>
                <w:bottom w:val="none" w:sz="0" w:space="0" w:color="auto"/>
                <w:right w:val="none" w:sz="0" w:space="0" w:color="auto"/>
              </w:divBdr>
            </w:div>
          </w:divsChild>
        </w:div>
        <w:div w:id="1998412341">
          <w:marLeft w:val="0"/>
          <w:marRight w:val="0"/>
          <w:marTop w:val="0"/>
          <w:marBottom w:val="0"/>
          <w:divBdr>
            <w:top w:val="none" w:sz="0" w:space="0" w:color="auto"/>
            <w:left w:val="none" w:sz="0" w:space="0" w:color="auto"/>
            <w:bottom w:val="none" w:sz="0" w:space="0" w:color="auto"/>
            <w:right w:val="none" w:sz="0" w:space="0" w:color="auto"/>
          </w:divBdr>
          <w:divsChild>
            <w:div w:id="102768054">
              <w:marLeft w:val="0"/>
              <w:marRight w:val="0"/>
              <w:marTop w:val="0"/>
              <w:marBottom w:val="0"/>
              <w:divBdr>
                <w:top w:val="none" w:sz="0" w:space="0" w:color="auto"/>
                <w:left w:val="none" w:sz="0" w:space="0" w:color="auto"/>
                <w:bottom w:val="none" w:sz="0" w:space="0" w:color="auto"/>
                <w:right w:val="none" w:sz="0" w:space="0" w:color="auto"/>
              </w:divBdr>
            </w:div>
            <w:div w:id="1855727821">
              <w:marLeft w:val="0"/>
              <w:marRight w:val="0"/>
              <w:marTop w:val="0"/>
              <w:marBottom w:val="0"/>
              <w:divBdr>
                <w:top w:val="none" w:sz="0" w:space="0" w:color="auto"/>
                <w:left w:val="none" w:sz="0" w:space="0" w:color="auto"/>
                <w:bottom w:val="none" w:sz="0" w:space="0" w:color="auto"/>
                <w:right w:val="none" w:sz="0" w:space="0" w:color="auto"/>
              </w:divBdr>
            </w:div>
            <w:div w:id="12479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739998">
      <w:bodyDiv w:val="1"/>
      <w:marLeft w:val="0"/>
      <w:marRight w:val="0"/>
      <w:marTop w:val="0"/>
      <w:marBottom w:val="0"/>
      <w:divBdr>
        <w:top w:val="none" w:sz="0" w:space="0" w:color="auto"/>
        <w:left w:val="none" w:sz="0" w:space="0" w:color="auto"/>
        <w:bottom w:val="none" w:sz="0" w:space="0" w:color="auto"/>
        <w:right w:val="none" w:sz="0" w:space="0" w:color="auto"/>
      </w:divBdr>
    </w:div>
    <w:div w:id="1507162002">
      <w:bodyDiv w:val="1"/>
      <w:marLeft w:val="0"/>
      <w:marRight w:val="0"/>
      <w:marTop w:val="0"/>
      <w:marBottom w:val="0"/>
      <w:divBdr>
        <w:top w:val="none" w:sz="0" w:space="0" w:color="auto"/>
        <w:left w:val="none" w:sz="0" w:space="0" w:color="auto"/>
        <w:bottom w:val="none" w:sz="0" w:space="0" w:color="auto"/>
        <w:right w:val="none" w:sz="0" w:space="0" w:color="auto"/>
      </w:divBdr>
    </w:div>
    <w:div w:id="1608613662">
      <w:bodyDiv w:val="1"/>
      <w:marLeft w:val="0"/>
      <w:marRight w:val="0"/>
      <w:marTop w:val="0"/>
      <w:marBottom w:val="0"/>
      <w:divBdr>
        <w:top w:val="none" w:sz="0" w:space="0" w:color="auto"/>
        <w:left w:val="none" w:sz="0" w:space="0" w:color="auto"/>
        <w:bottom w:val="none" w:sz="0" w:space="0" w:color="auto"/>
        <w:right w:val="none" w:sz="0" w:space="0" w:color="auto"/>
      </w:divBdr>
    </w:div>
    <w:div w:id="1671713526">
      <w:bodyDiv w:val="1"/>
      <w:marLeft w:val="0"/>
      <w:marRight w:val="0"/>
      <w:marTop w:val="0"/>
      <w:marBottom w:val="0"/>
      <w:divBdr>
        <w:top w:val="none" w:sz="0" w:space="0" w:color="auto"/>
        <w:left w:val="none" w:sz="0" w:space="0" w:color="auto"/>
        <w:bottom w:val="none" w:sz="0" w:space="0" w:color="auto"/>
        <w:right w:val="none" w:sz="0" w:space="0" w:color="auto"/>
      </w:divBdr>
    </w:div>
    <w:div w:id="1691712586">
      <w:bodyDiv w:val="1"/>
      <w:marLeft w:val="0"/>
      <w:marRight w:val="0"/>
      <w:marTop w:val="0"/>
      <w:marBottom w:val="0"/>
      <w:divBdr>
        <w:top w:val="none" w:sz="0" w:space="0" w:color="auto"/>
        <w:left w:val="none" w:sz="0" w:space="0" w:color="auto"/>
        <w:bottom w:val="none" w:sz="0" w:space="0" w:color="auto"/>
        <w:right w:val="none" w:sz="0" w:space="0" w:color="auto"/>
      </w:divBdr>
    </w:div>
    <w:div w:id="1854957445">
      <w:bodyDiv w:val="1"/>
      <w:marLeft w:val="0"/>
      <w:marRight w:val="0"/>
      <w:marTop w:val="0"/>
      <w:marBottom w:val="0"/>
      <w:divBdr>
        <w:top w:val="none" w:sz="0" w:space="0" w:color="auto"/>
        <w:left w:val="none" w:sz="0" w:space="0" w:color="auto"/>
        <w:bottom w:val="none" w:sz="0" w:space="0" w:color="auto"/>
        <w:right w:val="none" w:sz="0" w:space="0" w:color="auto"/>
      </w:divBdr>
    </w:div>
    <w:div w:id="1979412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hyperlink" Target="https://baykus.g-gsoft.com/" TargetMode="External"/><Relationship Id="rId63" Type="http://schemas.openxmlformats.org/officeDocument/2006/relationships/header" Target="header1.xml"/><Relationship Id="rId68"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47.png"/><Relationship Id="rId19" Type="http://schemas.openxmlformats.org/officeDocument/2006/relationships/image" Target="media/image7.png"/><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baykus.g-gsoft.com/" TargetMode="External"/><Relationship Id="rId59" Type="http://schemas.openxmlformats.org/officeDocument/2006/relationships/image" Target="media/image45.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bastan\Desktop\DENET&#304;M\01.%20Duzenlenmis_Dokumantasyon\ISO_9001\08.%20Operasyon\08.%20MAN03.%20Proje%20Y&#246;netimi\SR.10%20S&#252;re&#231;%20Tasar&#305;m%20Dok&#252;man&#305;%20&#350;ablonu.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6423673249F4A1F95E68F7C24946BB3"/>
        <w:category>
          <w:name w:val="Genel"/>
          <w:gallery w:val="placeholder"/>
        </w:category>
        <w:types>
          <w:type w:val="bbPlcHdr"/>
        </w:types>
        <w:behaviors>
          <w:behavior w:val="content"/>
        </w:behaviors>
        <w:guid w:val="{0CA41657-D122-4E7B-8261-81E161883882}"/>
      </w:docPartPr>
      <w:docPartBody>
        <w:p w:rsidR="005D4494" w:rsidRDefault="00C4746D">
          <w:pPr>
            <w:pStyle w:val="76423673249F4A1F95E68F7C24946BB3"/>
          </w:pPr>
          <w:r>
            <w:rPr>
              <w:rFonts w:asciiTheme="majorHAnsi" w:hAnsiTheme="majorHAnsi"/>
              <w:color w:val="FFFFFF" w:themeColor="background1"/>
              <w:sz w:val="96"/>
              <w:szCs w:val="96"/>
            </w:rPr>
            <w:t>[Document title]</w:t>
          </w:r>
        </w:p>
      </w:docPartBody>
    </w:docPart>
    <w:docPart>
      <w:docPartPr>
        <w:name w:val="9A3139C2E6D34096B38E58CF5544F104"/>
        <w:category>
          <w:name w:val="Genel"/>
          <w:gallery w:val="placeholder"/>
        </w:category>
        <w:types>
          <w:type w:val="bbPlcHdr"/>
        </w:types>
        <w:behaviors>
          <w:behavior w:val="content"/>
        </w:behaviors>
        <w:guid w:val="{A9A35790-98B1-4133-AE98-5D963DA41D1E}"/>
      </w:docPartPr>
      <w:docPartBody>
        <w:p w:rsidR="005D4494" w:rsidRDefault="00C4746D">
          <w:pPr>
            <w:pStyle w:val="9A3139C2E6D34096B38E58CF5544F104"/>
          </w:pPr>
          <w:r>
            <w:rPr>
              <w:color w:val="FFFFFF" w:themeColor="background1"/>
            </w:rPr>
            <w:t>[Author name]</w:t>
          </w:r>
        </w:p>
      </w:docPartBody>
    </w:docPart>
    <w:docPart>
      <w:docPartPr>
        <w:name w:val="363870CD58CB4F5D8568259261FAAEB2"/>
        <w:category>
          <w:name w:val="Genel"/>
          <w:gallery w:val="placeholder"/>
        </w:category>
        <w:types>
          <w:type w:val="bbPlcHdr"/>
        </w:types>
        <w:behaviors>
          <w:behavior w:val="content"/>
        </w:behaviors>
        <w:guid w:val="{97B1C18C-EE08-414D-9607-43D57844AB58}"/>
      </w:docPartPr>
      <w:docPartBody>
        <w:p w:rsidR="005D4494" w:rsidRDefault="00C4746D">
          <w:pPr>
            <w:pStyle w:val="363870CD58CB4F5D8568259261FAAEB2"/>
          </w:pPr>
          <w:r>
            <w:rPr>
              <w:color w:val="FFFFFF" w:themeColor="background1"/>
            </w:rPr>
            <w:t>[Date]</w:t>
          </w:r>
        </w:p>
      </w:docPartBody>
    </w:docPart>
    <w:docPart>
      <w:docPartPr>
        <w:name w:val="88A2F2AD955C43AF88C0291FEB3A1CA0"/>
        <w:category>
          <w:name w:val="Genel"/>
          <w:gallery w:val="placeholder"/>
        </w:category>
        <w:types>
          <w:type w:val="bbPlcHdr"/>
        </w:types>
        <w:behaviors>
          <w:behavior w:val="content"/>
        </w:behaviors>
        <w:guid w:val="{4465EB3D-ADCC-4616-B70D-7BECDC448EB8}"/>
      </w:docPartPr>
      <w:docPartBody>
        <w:p w:rsidR="005D4494" w:rsidRDefault="00C4746D">
          <w:pPr>
            <w:pStyle w:val="88A2F2AD955C43AF88C0291FEB3A1CA0"/>
          </w:pPr>
          <w:r>
            <w:rPr>
              <w:color w:val="FFFFFF" w:themeColor="background1"/>
            </w:rPr>
            <w:t>[Course title]</w:t>
          </w:r>
        </w:p>
      </w:docPartBody>
    </w:docPart>
    <w:docPart>
      <w:docPartPr>
        <w:name w:val="4358097655FB46CE95E6F2CA89D3D052"/>
        <w:category>
          <w:name w:val="Genel"/>
          <w:gallery w:val="placeholder"/>
        </w:category>
        <w:types>
          <w:type w:val="bbPlcHdr"/>
        </w:types>
        <w:behaviors>
          <w:behavior w:val="content"/>
        </w:behaviors>
        <w:guid w:val="{EA48C328-1764-4393-B2E4-3D376F61E78E}"/>
      </w:docPartPr>
      <w:docPartBody>
        <w:p w:rsidR="005D4494" w:rsidRDefault="00C4746D">
          <w:pPr>
            <w:pStyle w:val="4358097655FB46CE95E6F2CA89D3D052"/>
          </w:pPr>
          <w:r>
            <w:rPr>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A2"/>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Verdana">
    <w:panose1 w:val="020B0604030504040204"/>
    <w:charset w:val="A2"/>
    <w:family w:val="swiss"/>
    <w:pitch w:val="variable"/>
    <w:sig w:usb0="A0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887"/>
    <w:rsid w:val="000937B2"/>
    <w:rsid w:val="000F518E"/>
    <w:rsid w:val="001811FC"/>
    <w:rsid w:val="001A6A26"/>
    <w:rsid w:val="005114CB"/>
    <w:rsid w:val="005D4494"/>
    <w:rsid w:val="007844E6"/>
    <w:rsid w:val="008370A0"/>
    <w:rsid w:val="009805C0"/>
    <w:rsid w:val="00A62900"/>
    <w:rsid w:val="00BD7887"/>
    <w:rsid w:val="00C4746D"/>
    <w:rsid w:val="00E641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76423673249F4A1F95E68F7C24946BB3">
    <w:name w:val="76423673249F4A1F95E68F7C24946BB3"/>
  </w:style>
  <w:style w:type="paragraph" w:customStyle="1" w:styleId="9A3139C2E6D34096B38E58CF5544F104">
    <w:name w:val="9A3139C2E6D34096B38E58CF5544F104"/>
  </w:style>
  <w:style w:type="paragraph" w:customStyle="1" w:styleId="363870CD58CB4F5D8568259261FAAEB2">
    <w:name w:val="363870CD58CB4F5D8568259261FAAEB2"/>
  </w:style>
  <w:style w:type="paragraph" w:customStyle="1" w:styleId="88A2F2AD955C43AF88C0291FEB3A1CA0">
    <w:name w:val="88A2F2AD955C43AF88C0291FEB3A1CA0"/>
  </w:style>
  <w:style w:type="paragraph" w:customStyle="1" w:styleId="4358097655FB46CE95E6F2CA89D3D052">
    <w:name w:val="4358097655FB46CE95E6F2CA89D3D052"/>
  </w:style>
  <w:style w:type="character" w:styleId="YerTutucuMetni">
    <w:name w:val="Placeholder Text"/>
    <w:basedOn w:val="VarsaylanParagrafYazTipi"/>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2024-04-08T00:00:00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42a15ec-3e65-44ea-8bdc-a212e20e9be4">
      <Terms xmlns="http://schemas.microsoft.com/office/infopath/2007/PartnerControls"/>
    </lcf76f155ced4ddcb4097134ff3c332f>
    <TaxCatchAll xmlns="925c22c0-c8a2-426e-a3e3-bdc757b71e7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4FFC2AE0D887D446A066A0B047C200EE" ma:contentTypeVersion="17" ma:contentTypeDescription="Create a new document." ma:contentTypeScope="" ma:versionID="804c77b4668e3fce190bf1e2057612eb">
  <xsd:schema xmlns:xsd="http://www.w3.org/2001/XMLSchema" xmlns:xs="http://www.w3.org/2001/XMLSchema" xmlns:p="http://schemas.microsoft.com/office/2006/metadata/properties" xmlns:ns2="642a15ec-3e65-44ea-8bdc-a212e20e9be4" xmlns:ns3="925c22c0-c8a2-426e-a3e3-bdc757b71e75" targetNamespace="http://schemas.microsoft.com/office/2006/metadata/properties" ma:root="true" ma:fieldsID="6b9decf4653063cc3c183ff2ad2c59e2" ns2:_="" ns3:_="">
    <xsd:import namespace="642a15ec-3e65-44ea-8bdc-a212e20e9be4"/>
    <xsd:import namespace="925c22c0-c8a2-426e-a3e3-bdc757b71e7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2a15ec-3e65-44ea-8bdc-a212e20e9b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b92fbce-f22d-4f76-b49a-086a7501c2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25c22c0-c8a2-426e-a3e3-bdc757b71e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5df995d-8167-449b-883b-9a79a1ebff6d}" ma:internalName="TaxCatchAll" ma:showField="CatchAllData" ma:web="925c22c0-c8a2-426e-a3e3-bdc757b71e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157B14-9AE9-491B-ABDD-45CEE3EE3C1A}">
  <ds:schemaRefs>
    <ds:schemaRef ds:uri="http://schemas.microsoft.com/office/2006/metadata/properties"/>
    <ds:schemaRef ds:uri="http://schemas.microsoft.com/office/infopath/2007/PartnerControls"/>
    <ds:schemaRef ds:uri="642a15ec-3e65-44ea-8bdc-a212e20e9be4"/>
    <ds:schemaRef ds:uri="925c22c0-c8a2-426e-a3e3-bdc757b71e75"/>
  </ds:schemaRefs>
</ds:datastoreItem>
</file>

<file path=customXml/itemProps3.xml><?xml version="1.0" encoding="utf-8"?>
<ds:datastoreItem xmlns:ds="http://schemas.openxmlformats.org/officeDocument/2006/customXml" ds:itemID="{1FF0FDC7-6637-49E4-848F-EF3F84EB549F}">
  <ds:schemaRefs>
    <ds:schemaRef ds:uri="http://schemas.microsoft.com/sharepoint/v3/contenttype/forms"/>
  </ds:schemaRefs>
</ds:datastoreItem>
</file>

<file path=customXml/itemProps4.xml><?xml version="1.0" encoding="utf-8"?>
<ds:datastoreItem xmlns:ds="http://schemas.openxmlformats.org/officeDocument/2006/customXml" ds:itemID="{4A16CBE3-99B3-46B7-8E75-0F8109429FBA}">
  <ds:schemaRefs>
    <ds:schemaRef ds:uri="http://schemas.openxmlformats.org/officeDocument/2006/bibliography"/>
  </ds:schemaRefs>
</ds:datastoreItem>
</file>

<file path=customXml/itemProps5.xml><?xml version="1.0" encoding="utf-8"?>
<ds:datastoreItem xmlns:ds="http://schemas.openxmlformats.org/officeDocument/2006/customXml" ds:itemID="{EC68F1B8-E450-4CEE-8487-D0B8C0ACB9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2a15ec-3e65-44ea-8bdc-a212e20e9be4"/>
    <ds:schemaRef ds:uri="925c22c0-c8a2-426e-a3e3-bdc757b71e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SR.10 Süreç Tasarım Dokümanı Şablonu</Template>
  <TotalTime>7674</TotalTime>
  <Pages>102</Pages>
  <Words>21598</Words>
  <Characters>123115</Characters>
  <Application>Microsoft Office Word</Application>
  <DocSecurity>0</DocSecurity>
  <Lines>1025</Lines>
  <Paragraphs>288</Paragraphs>
  <ScaleCrop>false</ScaleCrop>
  <HeadingPairs>
    <vt:vector size="2" baseType="variant">
      <vt:variant>
        <vt:lpstr>Konu Başlığı</vt:lpstr>
      </vt:variant>
      <vt:variant>
        <vt:i4>1</vt:i4>
      </vt:variant>
    </vt:vector>
  </HeadingPairs>
  <TitlesOfParts>
    <vt:vector size="1" baseType="lpstr">
      <vt:lpstr>Takdir ve Ödüllendirme Süreci</vt:lpstr>
    </vt:vector>
  </TitlesOfParts>
  <Company/>
  <LinksUpToDate>false</LinksUpToDate>
  <CharactersWithSpaces>144425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Takdir ve Ödüllendirme Süreci</dc:title>
  <dc:subject/>
  <dc:creator>Ceren Çiçek</dc:creator>
  <cp:keywords/>
  <dc:description/>
  <cp:lastModifiedBy>Talha Ergünay</cp:lastModifiedBy>
  <cp:revision>1283</cp:revision>
  <dcterms:created xsi:type="dcterms:W3CDTF">2023-02-22T14:31:00Z</dcterms:created>
  <dcterms:modified xsi:type="dcterms:W3CDTF">2024-10-03T11:52:00Z</dcterms:modified>
  <cp:category>Ürün Dokümanı</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0x0101004FFC2AE0D887D446A066A0B047C200EE</vt:lpwstr>
  </property>
  <property fmtid="{D5CDD505-2E9C-101B-9397-08002B2CF9AE}" pid="3" name="MediaServiceImageTags">
    <vt:lpwstr/>
  </property>
</Properties>
</file>